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684E5E" w14:textId="15F96EF6"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C138D2">
        <w:rPr>
          <w:rFonts w:cs="Arial"/>
          <w:sz w:val="24"/>
          <w:szCs w:val="24"/>
        </w:rPr>
        <w:t>9</w:t>
      </w:r>
      <w:r w:rsidR="00D73337">
        <w:rPr>
          <w:rFonts w:cs="Arial"/>
          <w:sz w:val="24"/>
          <w:szCs w:val="24"/>
        </w:rPr>
        <w:t>8</w:t>
      </w:r>
      <w:r w:rsidR="00BF312E">
        <w:rPr>
          <w:rFonts w:cs="Arial"/>
          <w:sz w:val="24"/>
          <w:szCs w:val="24"/>
        </w:rPr>
        <w:t>-e</w:t>
      </w:r>
      <w:r w:rsidRPr="002D6524">
        <w:rPr>
          <w:rFonts w:cs="Arial"/>
          <w:noProof w:val="0"/>
          <w:sz w:val="24"/>
        </w:rPr>
        <w:tab/>
      </w:r>
      <w:r w:rsidRPr="002D6524">
        <w:rPr>
          <w:rFonts w:cs="Arial"/>
          <w:noProof w:val="0"/>
          <w:sz w:val="24"/>
        </w:rPr>
        <w:tab/>
      </w:r>
      <w:r w:rsidR="004C489E" w:rsidRPr="004C489E">
        <w:rPr>
          <w:rFonts w:cs="Arial"/>
          <w:noProof w:val="0"/>
          <w:sz w:val="24"/>
        </w:rPr>
        <w:t>R4-2101237</w:t>
      </w:r>
    </w:p>
    <w:p w14:paraId="1C935CB1" w14:textId="3C5F7A89"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3770D3">
        <w:rPr>
          <w:rFonts w:cs="Arial"/>
          <w:sz w:val="24"/>
          <w:szCs w:val="24"/>
        </w:rPr>
        <w:t xml:space="preserve">25 </w:t>
      </w:r>
      <w:r w:rsidR="004C489E">
        <w:rPr>
          <w:rFonts w:cs="Arial"/>
          <w:sz w:val="24"/>
          <w:szCs w:val="24"/>
        </w:rPr>
        <w:t>January</w:t>
      </w:r>
      <w:r w:rsidR="003770D3" w:rsidRPr="000F6D9F">
        <w:rPr>
          <w:rFonts w:cs="Arial"/>
          <w:sz w:val="24"/>
          <w:szCs w:val="24"/>
        </w:rPr>
        <w:t xml:space="preserve"> – </w:t>
      </w:r>
      <w:r w:rsidR="003770D3">
        <w:rPr>
          <w:rFonts w:cs="Arial"/>
          <w:sz w:val="24"/>
          <w:szCs w:val="24"/>
        </w:rPr>
        <w:t>5</w:t>
      </w:r>
      <w:r w:rsidR="003770D3" w:rsidRPr="000F6D9F">
        <w:rPr>
          <w:rFonts w:cs="Arial"/>
          <w:sz w:val="24"/>
          <w:szCs w:val="24"/>
        </w:rPr>
        <w:t xml:space="preserve"> </w:t>
      </w:r>
      <w:r w:rsidR="003770D3">
        <w:rPr>
          <w:rFonts w:cs="Arial"/>
          <w:sz w:val="24"/>
          <w:szCs w:val="24"/>
        </w:rPr>
        <w:t>February</w:t>
      </w:r>
      <w:r w:rsidR="003770D3" w:rsidRPr="000F6D9F">
        <w:rPr>
          <w:rFonts w:cs="Arial"/>
          <w:sz w:val="24"/>
          <w:szCs w:val="24"/>
        </w:rPr>
        <w:t>, 202</w:t>
      </w:r>
      <w:r w:rsidR="003770D3">
        <w:rPr>
          <w:rFonts w:cs="Arial"/>
          <w:sz w:val="24"/>
          <w:szCs w:val="24"/>
        </w:rPr>
        <w:t>1</w:t>
      </w:r>
    </w:p>
    <w:p w14:paraId="5C57C565"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2E3C9E64" w14:textId="6D3C7F47"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FA5DAC">
        <w:rPr>
          <w:rFonts w:ascii="Arial" w:hAnsi="Arial" w:cs="Arial"/>
          <w:b/>
          <w:sz w:val="24"/>
        </w:rPr>
        <w:t>7</w:t>
      </w:r>
      <w:r w:rsidR="00B827F1" w:rsidRPr="00B827F1">
        <w:rPr>
          <w:rFonts w:ascii="Arial" w:hAnsi="Arial" w:cs="Arial"/>
          <w:b/>
          <w:sz w:val="24"/>
        </w:rPr>
        <w:t>.</w:t>
      </w:r>
      <w:r w:rsidR="00A71611">
        <w:rPr>
          <w:rFonts w:ascii="Arial" w:hAnsi="Arial" w:cs="Arial"/>
          <w:b/>
          <w:sz w:val="24"/>
        </w:rPr>
        <w:t>3</w:t>
      </w:r>
      <w:r w:rsidR="00B827F1" w:rsidRPr="00B827F1">
        <w:rPr>
          <w:rFonts w:ascii="Arial" w:hAnsi="Arial" w:cs="Arial"/>
          <w:b/>
          <w:sz w:val="24"/>
        </w:rPr>
        <w:t>.</w:t>
      </w:r>
      <w:r w:rsidR="00790D4A">
        <w:rPr>
          <w:rFonts w:ascii="Arial" w:hAnsi="Arial" w:cs="Arial"/>
          <w:b/>
          <w:sz w:val="24"/>
        </w:rPr>
        <w:t>6</w:t>
      </w:r>
      <w:r w:rsidR="00A71611">
        <w:rPr>
          <w:rFonts w:ascii="Arial" w:hAnsi="Arial" w:cs="Arial"/>
          <w:b/>
          <w:sz w:val="24"/>
        </w:rPr>
        <w:t>.</w:t>
      </w:r>
      <w:r w:rsidR="002F622F">
        <w:rPr>
          <w:rFonts w:ascii="Arial" w:hAnsi="Arial" w:cs="Arial"/>
          <w:b/>
          <w:sz w:val="24"/>
        </w:rPr>
        <w:t>3</w:t>
      </w:r>
      <w:r w:rsidR="00790D4A">
        <w:rPr>
          <w:rFonts w:ascii="Arial" w:hAnsi="Arial" w:cs="Arial"/>
          <w:b/>
          <w:sz w:val="24"/>
        </w:rPr>
        <w:t>.</w:t>
      </w:r>
      <w:r w:rsidR="008959CA">
        <w:rPr>
          <w:rFonts w:ascii="Arial" w:hAnsi="Arial" w:cs="Arial"/>
          <w:b/>
          <w:sz w:val="24"/>
        </w:rPr>
        <w:t>1</w:t>
      </w:r>
    </w:p>
    <w:p w14:paraId="66952EF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0438260F" w14:textId="23E4DD07"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5E5543" w:rsidRPr="005E5543">
        <w:rPr>
          <w:rFonts w:ascii="Arial" w:hAnsi="Arial" w:cs="Arial"/>
          <w:b/>
          <w:sz w:val="24"/>
        </w:rPr>
        <w:t>Discussion on NR V2X Multiple Link Power Imbalance requirements</w:t>
      </w:r>
    </w:p>
    <w:p w14:paraId="7918BCE0"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4512DCC1" w14:textId="77777777" w:rsidR="004B515E" w:rsidRPr="00146B4F" w:rsidRDefault="004B515E" w:rsidP="00414EF6">
      <w:pPr>
        <w:pStyle w:val="Heading1"/>
      </w:pPr>
      <w:r w:rsidRPr="00146B4F">
        <w:t>Introduction</w:t>
      </w:r>
    </w:p>
    <w:p w14:paraId="05B7E7B8" w14:textId="144E4563" w:rsidR="00D41B97" w:rsidRPr="002A3EB8" w:rsidRDefault="00D41B97" w:rsidP="00CF667C">
      <w:pPr>
        <w:jc w:val="both"/>
        <w:rPr>
          <w:lang w:val="en-US"/>
        </w:rPr>
      </w:pPr>
      <w:r>
        <w:t>In the RAN4 #</w:t>
      </w:r>
      <w:r w:rsidR="002A3EB8">
        <w:t>9</w:t>
      </w:r>
      <w:r w:rsidR="00373750">
        <w:t>7</w:t>
      </w:r>
      <w:r w:rsidR="002A3EB8">
        <w:t xml:space="preserve">-e meeting, </w:t>
      </w:r>
      <w:r w:rsidR="002A3EB8" w:rsidRPr="002A3EB8">
        <w:rPr>
          <w:lang w:val="en-US"/>
        </w:rPr>
        <w:t>WF</w:t>
      </w:r>
      <w:r w:rsidR="004615C7">
        <w:rPr>
          <w:lang w:val="en-US"/>
        </w:rPr>
        <w:t xml:space="preserve"> </w:t>
      </w:r>
      <w:r w:rsidR="002F622F" w:rsidRPr="002F622F">
        <w:rPr>
          <w:lang w:val="en-US"/>
        </w:rPr>
        <w:t>on multiple link tests for NR V2X demodulation performance</w:t>
      </w:r>
      <w:r w:rsidR="002F622F">
        <w:rPr>
          <w:lang w:val="en-US"/>
        </w:rPr>
        <w:t xml:space="preserve"> </w:t>
      </w:r>
      <w:r w:rsidR="002A3EB8">
        <w:rPr>
          <w:lang w:val="en-US"/>
        </w:rPr>
        <w:t xml:space="preserve">was agreed </w:t>
      </w:r>
      <w:r w:rsidR="00721965">
        <w:rPr>
          <w:lang w:val="en-US"/>
        </w:rPr>
        <w:fldChar w:fldCharType="begin"/>
      </w:r>
      <w:r w:rsidR="00721965">
        <w:rPr>
          <w:lang w:val="en-US"/>
        </w:rPr>
        <w:instrText xml:space="preserve"> REF _Ref39839544 \n \h </w:instrText>
      </w:r>
      <w:r w:rsidR="00721965">
        <w:rPr>
          <w:lang w:val="en-US"/>
        </w:rPr>
      </w:r>
      <w:r w:rsidR="00721965">
        <w:rPr>
          <w:lang w:val="en-US"/>
        </w:rPr>
        <w:fldChar w:fldCharType="separate"/>
      </w:r>
      <w:r w:rsidR="00DE62E3">
        <w:rPr>
          <w:lang w:val="en-US"/>
        </w:rPr>
        <w:t>[1]</w:t>
      </w:r>
      <w:r w:rsidR="00721965">
        <w:rPr>
          <w:lang w:val="en-US"/>
        </w:rPr>
        <w:fldChar w:fldCharType="end"/>
      </w:r>
      <w:r w:rsidR="002F622F">
        <w:rPr>
          <w:lang w:val="en-US"/>
        </w:rPr>
        <w:t xml:space="preserve"> and the following agreements were reached.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2F622F" w:rsidRPr="00E17C0D" w14:paraId="31E837B4" w14:textId="77777777" w:rsidTr="00652214">
        <w:tc>
          <w:tcPr>
            <w:tcW w:w="9855" w:type="dxa"/>
            <w:shd w:val="clear" w:color="auto" w:fill="auto"/>
          </w:tcPr>
          <w:p w14:paraId="151D95DF" w14:textId="77777777" w:rsidR="00FA02F0" w:rsidRPr="00FA02F0" w:rsidRDefault="00FA02F0" w:rsidP="00FA02F0">
            <w:pPr>
              <w:numPr>
                <w:ilvl w:val="0"/>
                <w:numId w:val="11"/>
              </w:numPr>
              <w:tabs>
                <w:tab w:val="num" w:pos="2880"/>
              </w:tabs>
              <w:spacing w:before="60" w:after="60" w:line="280" w:lineRule="atLeast"/>
              <w:jc w:val="both"/>
              <w:rPr>
                <w:i/>
                <w:lang w:val="en-US"/>
              </w:rPr>
            </w:pPr>
            <w:r w:rsidRPr="00FA02F0">
              <w:rPr>
                <w:i/>
                <w:lang w:val="en-US"/>
              </w:rPr>
              <w:t>Methodology for NR V2X power imbalance test</w:t>
            </w:r>
          </w:p>
          <w:p w14:paraId="2B0B4A94" w14:textId="77777777" w:rsidR="00FA02F0" w:rsidRPr="00FA02F0" w:rsidRDefault="00FA02F0" w:rsidP="00FA02F0">
            <w:pPr>
              <w:numPr>
                <w:ilvl w:val="1"/>
                <w:numId w:val="11"/>
              </w:numPr>
              <w:tabs>
                <w:tab w:val="num" w:pos="2880"/>
              </w:tabs>
              <w:spacing w:before="60" w:after="60" w:line="280" w:lineRule="atLeast"/>
              <w:jc w:val="both"/>
              <w:rPr>
                <w:i/>
                <w:lang w:val="en-US"/>
              </w:rPr>
            </w:pPr>
            <w:r w:rsidRPr="00FA02F0">
              <w:rPr>
                <w:i/>
                <w:lang w:val="en-US"/>
              </w:rPr>
              <w:t>Reuse the methodology from LTE V2X power imbalance test</w:t>
            </w:r>
          </w:p>
          <w:p w14:paraId="6B38DCF1" w14:textId="77777777" w:rsidR="00FA02F0" w:rsidRPr="00FA02F0" w:rsidRDefault="00FA02F0" w:rsidP="00FA02F0">
            <w:pPr>
              <w:numPr>
                <w:ilvl w:val="0"/>
                <w:numId w:val="11"/>
              </w:numPr>
              <w:tabs>
                <w:tab w:val="num" w:pos="2880"/>
              </w:tabs>
              <w:spacing w:before="60" w:after="60" w:line="280" w:lineRule="atLeast"/>
              <w:jc w:val="both"/>
              <w:rPr>
                <w:i/>
                <w:lang w:val="en-US"/>
              </w:rPr>
            </w:pPr>
            <w:r w:rsidRPr="00FA02F0">
              <w:rPr>
                <w:i/>
              </w:rPr>
              <w:t>ICS level</w:t>
            </w:r>
          </w:p>
          <w:p w14:paraId="7F80E6D5" w14:textId="77777777" w:rsidR="00FA02F0" w:rsidRPr="00FA02F0" w:rsidRDefault="00FA02F0" w:rsidP="00FA02F0">
            <w:pPr>
              <w:numPr>
                <w:ilvl w:val="1"/>
                <w:numId w:val="11"/>
              </w:numPr>
              <w:tabs>
                <w:tab w:val="num" w:pos="2880"/>
              </w:tabs>
              <w:spacing w:before="60" w:after="60" w:line="280" w:lineRule="atLeast"/>
              <w:jc w:val="both"/>
              <w:rPr>
                <w:i/>
                <w:lang w:val="en-US"/>
              </w:rPr>
            </w:pPr>
            <w:r w:rsidRPr="00FA02F0">
              <w:rPr>
                <w:i/>
              </w:rPr>
              <w:t xml:space="preserve">Option 1: -27dBc ICS </w:t>
            </w:r>
          </w:p>
          <w:p w14:paraId="0F247F21" w14:textId="77777777" w:rsidR="00FA02F0" w:rsidRPr="00FA02F0" w:rsidRDefault="00FA02F0" w:rsidP="00FA02F0">
            <w:pPr>
              <w:numPr>
                <w:ilvl w:val="1"/>
                <w:numId w:val="11"/>
              </w:numPr>
              <w:tabs>
                <w:tab w:val="num" w:pos="2880"/>
              </w:tabs>
              <w:spacing w:before="60" w:after="60" w:line="280" w:lineRule="atLeast"/>
              <w:jc w:val="both"/>
              <w:rPr>
                <w:i/>
                <w:lang w:val="en-US"/>
              </w:rPr>
            </w:pPr>
            <w:r w:rsidRPr="00FA02F0">
              <w:rPr>
                <w:i/>
              </w:rPr>
              <w:t>Option 2: ICS is higher than -27dBc</w:t>
            </w:r>
          </w:p>
          <w:p w14:paraId="062DD14F" w14:textId="77777777" w:rsidR="00FA02F0" w:rsidRPr="00FA02F0" w:rsidRDefault="00FA02F0" w:rsidP="00FA02F0">
            <w:pPr>
              <w:numPr>
                <w:ilvl w:val="1"/>
                <w:numId w:val="11"/>
              </w:numPr>
              <w:tabs>
                <w:tab w:val="num" w:pos="2880"/>
              </w:tabs>
              <w:spacing w:before="60" w:after="60" w:line="280" w:lineRule="atLeast"/>
              <w:jc w:val="both"/>
              <w:rPr>
                <w:i/>
                <w:lang w:val="en-US"/>
              </w:rPr>
            </w:pPr>
            <w:r w:rsidRPr="00FA02F0">
              <w:rPr>
                <w:i/>
                <w:lang w:val="en-US"/>
              </w:rPr>
              <w:t>Companies are encouraged to bring analysis on acceptable ICS level for NR V2X</w:t>
            </w:r>
          </w:p>
          <w:p w14:paraId="26C37FA5" w14:textId="77777777" w:rsidR="00FA02F0" w:rsidRPr="00FA02F0" w:rsidRDefault="00FA02F0" w:rsidP="00FA02F0">
            <w:pPr>
              <w:numPr>
                <w:ilvl w:val="0"/>
                <w:numId w:val="11"/>
              </w:numPr>
              <w:tabs>
                <w:tab w:val="num" w:pos="2880"/>
              </w:tabs>
              <w:spacing w:before="60" w:after="60" w:line="280" w:lineRule="atLeast"/>
              <w:jc w:val="both"/>
              <w:rPr>
                <w:i/>
                <w:lang w:val="en-US"/>
              </w:rPr>
            </w:pPr>
            <w:r w:rsidRPr="00FA02F0">
              <w:rPr>
                <w:i/>
              </w:rPr>
              <w:t>Distance between the two links</w:t>
            </w:r>
          </w:p>
          <w:p w14:paraId="35049C68" w14:textId="77777777" w:rsidR="00FA02F0" w:rsidRPr="00FA02F0" w:rsidRDefault="00FA02F0" w:rsidP="00FA02F0">
            <w:pPr>
              <w:numPr>
                <w:ilvl w:val="1"/>
                <w:numId w:val="11"/>
              </w:numPr>
              <w:tabs>
                <w:tab w:val="num" w:pos="2880"/>
              </w:tabs>
              <w:spacing w:before="60" w:after="60" w:line="280" w:lineRule="atLeast"/>
              <w:jc w:val="both"/>
              <w:rPr>
                <w:i/>
                <w:lang w:val="en-US"/>
              </w:rPr>
            </w:pPr>
            <w:r w:rsidRPr="00FA02F0">
              <w:rPr>
                <w:i/>
              </w:rPr>
              <w:t>Option 1: 10 PRBs</w:t>
            </w:r>
          </w:p>
          <w:p w14:paraId="0CF115DB" w14:textId="77777777" w:rsidR="00FA02F0" w:rsidRPr="00FA02F0" w:rsidRDefault="00FA02F0" w:rsidP="00FA02F0">
            <w:pPr>
              <w:numPr>
                <w:ilvl w:val="1"/>
                <w:numId w:val="11"/>
              </w:numPr>
              <w:tabs>
                <w:tab w:val="num" w:pos="2880"/>
              </w:tabs>
              <w:spacing w:before="60" w:after="60" w:line="280" w:lineRule="atLeast"/>
              <w:jc w:val="both"/>
              <w:rPr>
                <w:i/>
                <w:lang w:val="en-US"/>
              </w:rPr>
            </w:pPr>
            <w:r w:rsidRPr="00FA02F0">
              <w:rPr>
                <w:i/>
              </w:rPr>
              <w:t>Option 2: 30 PRBs</w:t>
            </w:r>
          </w:p>
          <w:p w14:paraId="17E01E65" w14:textId="77777777" w:rsidR="00FA02F0" w:rsidRPr="00FA02F0" w:rsidRDefault="00FA02F0" w:rsidP="00FA02F0">
            <w:pPr>
              <w:numPr>
                <w:ilvl w:val="1"/>
                <w:numId w:val="11"/>
              </w:numPr>
              <w:tabs>
                <w:tab w:val="num" w:pos="2880"/>
              </w:tabs>
              <w:spacing w:before="60" w:after="60" w:line="280" w:lineRule="atLeast"/>
              <w:jc w:val="both"/>
              <w:rPr>
                <w:i/>
                <w:lang w:val="en-US"/>
              </w:rPr>
            </w:pPr>
            <w:r w:rsidRPr="00FA02F0">
              <w:rPr>
                <w:i/>
              </w:rPr>
              <w:t>Companies are encouraged to check the impact of IBE for options above for the next RAN4 meeting.</w:t>
            </w:r>
          </w:p>
          <w:p w14:paraId="0BFAC623" w14:textId="77777777" w:rsidR="00FA02F0" w:rsidRPr="00FA02F0" w:rsidRDefault="00FA02F0" w:rsidP="00FA02F0">
            <w:pPr>
              <w:numPr>
                <w:ilvl w:val="0"/>
                <w:numId w:val="11"/>
              </w:numPr>
              <w:tabs>
                <w:tab w:val="num" w:pos="2880"/>
              </w:tabs>
              <w:spacing w:before="60" w:after="60" w:line="280" w:lineRule="atLeast"/>
              <w:jc w:val="both"/>
              <w:rPr>
                <w:i/>
                <w:lang w:val="en-US"/>
              </w:rPr>
            </w:pPr>
            <w:r w:rsidRPr="00FA02F0">
              <w:rPr>
                <w:i/>
                <w:lang w:val="en-US"/>
              </w:rPr>
              <w:t>PSSCH MCS 4</w:t>
            </w:r>
          </w:p>
          <w:p w14:paraId="2E8FDE18" w14:textId="77777777" w:rsidR="00FA02F0" w:rsidRPr="00FA02F0" w:rsidRDefault="00FA02F0" w:rsidP="00FA02F0">
            <w:pPr>
              <w:numPr>
                <w:ilvl w:val="0"/>
                <w:numId w:val="11"/>
              </w:numPr>
              <w:tabs>
                <w:tab w:val="num" w:pos="2880"/>
              </w:tabs>
              <w:spacing w:before="60" w:after="60" w:line="280" w:lineRule="atLeast"/>
              <w:jc w:val="both"/>
              <w:rPr>
                <w:i/>
                <w:lang w:val="en-US"/>
              </w:rPr>
            </w:pPr>
            <w:r w:rsidRPr="00FA02F0">
              <w:rPr>
                <w:i/>
              </w:rPr>
              <w:t>SCI format 2-A configuration</w:t>
            </w:r>
          </w:p>
          <w:p w14:paraId="60480D18" w14:textId="4A2513D3" w:rsidR="00FA02F0" w:rsidRPr="00FA02F0" w:rsidRDefault="00FA02F0" w:rsidP="00FA02F0">
            <w:pPr>
              <w:numPr>
                <w:ilvl w:val="1"/>
                <w:numId w:val="11"/>
              </w:numPr>
              <w:tabs>
                <w:tab w:val="num" w:pos="2880"/>
              </w:tabs>
              <w:spacing w:before="60" w:after="60" w:line="280" w:lineRule="atLeast"/>
              <w:jc w:val="both"/>
              <w:rPr>
                <w:i/>
                <w:lang w:val="en-US"/>
              </w:rPr>
            </w:pPr>
            <w:r w:rsidRPr="00FA02F0">
              <w:rPr>
                <w:i/>
              </w:rPr>
              <w:t>Payload = 35 Bits</w:t>
            </w:r>
            <w:r w:rsidRPr="00FA02F0">
              <w:rPr>
                <w:i/>
                <w:lang w:val="en-US"/>
              </w:rPr>
              <w:t xml:space="preserve">, </w:t>
            </w:r>
            <w:r w:rsidRPr="00FA02F0">
              <w:fldChar w:fldCharType="begin"/>
            </w:r>
            <w:r w:rsidRPr="00FA02F0">
              <w:instrText xml:space="preserve"> QUOTE </w:instrText>
            </w:r>
            <w:r w:rsidR="00EC1ACC">
              <w:rPr>
                <w:position w:val="-5"/>
              </w:rPr>
              <w:pict w14:anchorId="451D22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pt;height:18.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printFractionalCharacterWidth/&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RU&quot; w:vendorID=&quot;64&quot; w:dllVersion=&quot;6&quot; w:nlCheck=&quot;on&quot; w:optionSet=&quot;0&quot;/&gt;&lt;w:activeWritingStyle w:lang=&quot;EN-CA&quot; w:vendorID=&quot;64&quot; w:dllVersion=&quot;6&quot; w:nlCheck=&quot;on&quot; w:optionSet=&quot;1&quot;/&gt;&lt;w:activeWritingStyle w:lang=&quot;EN-US&quot; w:vendorID=&quot;64&quot; w:dllVersion=&quot;0&quot; w:nlCheck=&quot;on&quot; w:optionSet=&quot;0&quot;/&gt;&lt;w:activeWritingStyle w:lang=&quot;EN-GB&quot; w:vendorID=&quot;64&quot; w:dllVersion=&quot;0&quot; w:nlCheck=&quot;on&quot; w:optionSet=&quot;0&quot;/&gt;&lt;w:activeWritingStyle w:lang=&quot;FR&quot; w:vendorID=&quot;64&quot; w:dllVersion=&quot;0&quot; w:nlCheck=&quot;on&quot; w:optionSet=&quot;0&quot;/&gt;&lt;w:linkStyles/&gt;&lt;w:stylePaneFormatFilter w:val=&quot;3F01&quot;/&gt;&lt;w:defaultTabStop w:val=&quot;288&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gb2312&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8810FA&quot;/&gt;&lt;wsp:rsid wsp:val=&quot;00000083&quot;/&gt;&lt;wsp:rsid wsp:val=&quot;000000A2&quot;/&gt;&lt;wsp:rsid wsp:val=&quot;000004CA&quot;/&gt;&lt;wsp:rsid wsp:val=&quot;00000515&quot;/&gt;&lt;wsp:rsid wsp:val=&quot;00000C9B&quot;/&gt;&lt;wsp:rsid wsp:val=&quot;00000ECA&quot;/&gt;&lt;wsp:rsid wsp:val=&quot;00000F2A&quot;/&gt;&lt;wsp:rsid wsp:val=&quot;00001FC3&quot;/&gt;&lt;wsp:rsid wsp:val=&quot;00002375&quot;/&gt;&lt;wsp:rsid wsp:val=&quot;00002459&quot;/&gt;&lt;wsp:rsid wsp:val=&quot;00003131&quot;/&gt;&lt;wsp:rsid wsp:val=&quot;000031AB&quot;/&gt;&lt;wsp:rsid wsp:val=&quot;00003772&quot;/&gt;&lt;wsp:rsid wsp:val=&quot;000037FB&quot;/&gt;&lt;wsp:rsid wsp:val=&quot;0000391E&quot;/&gt;&lt;wsp:rsid wsp:val=&quot;00004885&quot;/&gt;&lt;wsp:rsid wsp:val=&quot;00004CD0&quot;/&gt;&lt;wsp:rsid wsp:val=&quot;00004D8C&quot;/&gt;&lt;wsp:rsid wsp:val=&quot;00004DCB&quot;/&gt;&lt;wsp:rsid wsp:val=&quot;000051F0&quot;/&gt;&lt;wsp:rsid wsp:val=&quot;00005327&quot;/&gt;&lt;wsp:rsid wsp:val=&quot;0000553B&quot;/&gt;&lt;wsp:rsid wsp:val=&quot;00005B91&quot;/&gt;&lt;wsp:rsid wsp:val=&quot;0000660A&quot;/&gt;&lt;wsp:rsid wsp:val=&quot;00006780&quot;/&gt;&lt;wsp:rsid wsp:val=&quot;00006C7A&quot;/&gt;&lt;wsp:rsid wsp:val=&quot;00007113&quot;/&gt;&lt;wsp:rsid wsp:val=&quot;000072BD&quot;/&gt;&lt;wsp:rsid wsp:val=&quot;000074A3&quot;/&gt;&lt;wsp:rsid wsp:val=&quot;0000792C&quot;/&gt;&lt;wsp:rsid wsp:val=&quot;00007BE6&quot;/&gt;&lt;wsp:rsid wsp:val=&quot;00007CEF&quot;/&gt;&lt;wsp:rsid wsp:val=&quot;000101EF&quot;/&gt;&lt;wsp:rsid wsp:val=&quot;00010739&quot;/&gt;&lt;wsp:rsid wsp:val=&quot;0001078E&quot;/&gt;&lt;wsp:rsid wsp:val=&quot;00010E97&quot;/&gt;&lt;wsp:rsid wsp:val=&quot;00010FD1&quot;/&gt;&lt;wsp:rsid wsp:val=&quot;00011052&quot;/&gt;&lt;wsp:rsid wsp:val=&quot;00011519&quot;/&gt;&lt;wsp:rsid wsp:val=&quot;00011595&quot;/&gt;&lt;wsp:rsid wsp:val=&quot;00011703&quot;/&gt;&lt;wsp:rsid wsp:val=&quot;000118B4&quot;/&gt;&lt;wsp:rsid wsp:val=&quot;000121EC&quot;/&gt;&lt;wsp:rsid wsp:val=&quot;000124D1&quot;/&gt;&lt;wsp:rsid wsp:val=&quot;00012D90&quot;/&gt;&lt;wsp:rsid wsp:val=&quot;00012DCC&quot;/&gt;&lt;wsp:rsid wsp:val=&quot;0001321B&quot;/&gt;&lt;wsp:rsid wsp:val=&quot;000137FF&quot;/&gt;&lt;wsp:rsid wsp:val=&quot;00013B63&quot;/&gt;&lt;wsp:rsid wsp:val=&quot;00014035&quot;/&gt;&lt;wsp:rsid wsp:val=&quot;0001418B&quot;/&gt;&lt;wsp:rsid wsp:val=&quot;000141F0&quot;/&gt;&lt;wsp:rsid wsp:val=&quot;00015204&quot;/&gt;&lt;wsp:rsid wsp:val=&quot;00015327&quot;/&gt;&lt;wsp:rsid wsp:val=&quot;00015BCB&quot;/&gt;&lt;wsp:rsid wsp:val=&quot;00015FB7&quot;/&gt;&lt;wsp:rsid wsp:val=&quot;00016013&quot;/&gt;&lt;wsp:rsid wsp:val=&quot;000162B2&quot;/&gt;&lt;wsp:rsid wsp:val=&quot;000163F8&quot;/&gt;&lt;wsp:rsid wsp:val=&quot;00016966&quot;/&gt;&lt;wsp:rsid wsp:val=&quot;00016DCE&quot;/&gt;&lt;wsp:rsid wsp:val=&quot;00016DDC&quot;/&gt;&lt;wsp:rsid wsp:val=&quot;000170A8&quot;/&gt;&lt;wsp:rsid wsp:val=&quot;0001729B&quot;/&gt;&lt;wsp:rsid wsp:val=&quot;00017309&quot;/&gt;&lt;wsp:rsid wsp:val=&quot;00017BE2&quot;/&gt;&lt;wsp:rsid wsp:val=&quot;00020331&quot;/&gt;&lt;wsp:rsid wsp:val=&quot;0002033F&quot;/&gt;&lt;wsp:rsid wsp:val=&quot;00020483&quot;/&gt;&lt;wsp:rsid wsp:val=&quot;000205C1&quot;/&gt;&lt;wsp:rsid wsp:val=&quot;000208B8&quot;/&gt;&lt;wsp:rsid wsp:val=&quot;00020D61&quot;/&gt;&lt;wsp:rsid wsp:val=&quot;00020E8F&quot;/&gt;&lt;wsp:rsid wsp:val=&quot;0002130A&quot;/&gt;&lt;wsp:rsid wsp:val=&quot;00021592&quot;/&gt;&lt;wsp:rsid wsp:val=&quot;0002165C&quot;/&gt;&lt;wsp:rsid wsp:val=&quot;00021B70&quot;/&gt;&lt;wsp:rsid wsp:val=&quot;00021C67&quot;/&gt;&lt;wsp:rsid wsp:val=&quot;00021DEC&quot;/&gt;&lt;wsp:rsid wsp:val=&quot;00021E89&quot;/&gt;&lt;wsp:rsid wsp:val=&quot;000222F7&quot;/&gt;&lt;wsp:rsid wsp:val=&quot;000228C4&quot;/&gt;&lt;wsp:rsid wsp:val=&quot;00022BCE&quot;/&gt;&lt;wsp:rsid wsp:val=&quot;0002387B&quot;/&gt;&lt;wsp:rsid wsp:val=&quot;00023985&quot;/&gt;&lt;wsp:rsid wsp:val=&quot;00023C29&quot;/&gt;&lt;wsp:rsid wsp:val=&quot;00024327&quot;/&gt;&lt;wsp:rsid wsp:val=&quot;00024A87&quot;/&gt;&lt;wsp:rsid wsp:val=&quot;00024E37&quot;/&gt;&lt;wsp:rsid wsp:val=&quot;00024E57&quot;/&gt;&lt;wsp:rsid wsp:val=&quot;0002506A&quot;/&gt;&lt;wsp:rsid wsp:val=&quot;00025281&quot;/&gt;&lt;wsp:rsid wsp:val=&quot;000254B6&quot;/&gt;&lt;wsp:rsid wsp:val=&quot;000255A1&quot;/&gt;&lt;wsp:rsid wsp:val=&quot;000258DC&quot;/&gt;&lt;wsp:rsid wsp:val=&quot;000258DD&quot;/&gt;&lt;wsp:rsid wsp:val=&quot;0002591B&quot;/&gt;&lt;wsp:rsid wsp:val=&quot;00025AFC&quot;/&gt;&lt;wsp:rsid wsp:val=&quot;00025C5F&quot;/&gt;&lt;wsp:rsid wsp:val=&quot;000266AE&quot;/&gt;&lt;wsp:rsid wsp:val=&quot;00026905&quot;/&gt;&lt;wsp:rsid wsp:val=&quot;00026977&quot;/&gt;&lt;wsp:rsid wsp:val=&quot;000269C8&quot;/&gt;&lt;wsp:rsid wsp:val=&quot;00026AF7&quot;/&gt;&lt;wsp:rsid wsp:val=&quot;00026EF9&quot;/&gt;&lt;wsp:rsid wsp:val=&quot;00027333&quot;/&gt;&lt;wsp:rsid wsp:val=&quot;0002790C&quot;/&gt;&lt;wsp:rsid wsp:val=&quot;00027E41&quot;/&gt;&lt;wsp:rsid wsp:val=&quot;000300FE&quot;/&gt;&lt;wsp:rsid wsp:val=&quot;00030766&quot;/&gt;&lt;wsp:rsid wsp:val=&quot;00030ED5&quot;/&gt;&lt;wsp:rsid wsp:val=&quot;00030F74&quot;/&gt;&lt;wsp:rsid wsp:val=&quot;00031242&quot;/&gt;&lt;wsp:rsid wsp:val=&quot;0003138D&quot;/&gt;&lt;wsp:rsid wsp:val=&quot;00031E02&quot;/&gt;&lt;wsp:rsid wsp:val=&quot;00031EDD&quot;/&gt;&lt;wsp:rsid wsp:val=&quot;000321DC&quot;/&gt;&lt;wsp:rsid wsp:val=&quot;00032A64&quot;/&gt;&lt;wsp:rsid wsp:val=&quot;000334D2&quot;/&gt;&lt;wsp:rsid wsp:val=&quot;00033834&quot;/&gt;&lt;wsp:rsid wsp:val=&quot;00033A55&quot;/&gt;&lt;wsp:rsid wsp:val=&quot;00033AE8&quot;/&gt;&lt;wsp:rsid wsp:val=&quot;00033E5C&quot;/&gt;&lt;wsp:rsid wsp:val=&quot;000340B2&quot;/&gt;&lt;wsp:rsid wsp:val=&quot;000341B5&quot;/&gt;&lt;wsp:rsid wsp:val=&quot;00034698&quot;/&gt;&lt;wsp:rsid wsp:val=&quot;00034787&quot;/&gt;&lt;wsp:rsid wsp:val=&quot;000349B7&quot;/&gt;&lt;wsp:rsid wsp:val=&quot;00034DC2&quot;/&gt;&lt;wsp:rsid wsp:val=&quot;000350B6&quot;/&gt;&lt;wsp:rsid wsp:val=&quot;000353DB&quot;/&gt;&lt;wsp:rsid wsp:val=&quot;0003540B&quot;/&gt;&lt;wsp:rsid wsp:val=&quot;00035C89&quot;/&gt;&lt;wsp:rsid wsp:val=&quot;00035CAB&quot;/&gt;&lt;wsp:rsid wsp:val=&quot;0003667C&quot;/&gt;&lt;wsp:rsid wsp:val=&quot;00036A16&quot;/&gt;&lt;wsp:rsid wsp:val=&quot;00036C45&quot;/&gt;&lt;wsp:rsid wsp:val=&quot;00036FA7&quot;/&gt;&lt;wsp:rsid wsp:val=&quot;000377E3&quot;/&gt;&lt;wsp:rsid wsp:val=&quot;00037910&quot;/&gt;&lt;wsp:rsid wsp:val=&quot;00037A21&quot;/&gt;&lt;wsp:rsid wsp:val=&quot;00037D3E&quot;/&gt;&lt;wsp:rsid wsp:val=&quot;000404F2&quot;/&gt;&lt;wsp:rsid wsp:val=&quot;00040F7A&quot;/&gt;&lt;wsp:rsid wsp:val=&quot;000412B7&quot;/&gt;&lt;wsp:rsid wsp:val=&quot;000413B8&quot;/&gt;&lt;wsp:rsid wsp:val=&quot;000415EC&quot;/&gt;&lt;wsp:rsid wsp:val=&quot;0004182E&quot;/&gt;&lt;wsp:rsid wsp:val=&quot;000418C8&quot;/&gt;&lt;wsp:rsid wsp:val=&quot;00041AEE&quot;/&gt;&lt;wsp:rsid wsp:val=&quot;00042397&quot;/&gt;&lt;wsp:rsid wsp:val=&quot;000423DD&quot;/&gt;&lt;wsp:rsid wsp:val=&quot;00042527&quot;/&gt;&lt;wsp:rsid wsp:val=&quot;000426B1&quot;/&gt;&lt;wsp:rsid wsp:val=&quot;00042BFC&quot;/&gt;&lt;wsp:rsid wsp:val=&quot;000430CF&quot;/&gt;&lt;wsp:rsid wsp:val=&quot;00043303&quot;/&gt;&lt;wsp:rsid wsp:val=&quot;00043607&quot;/&gt;&lt;wsp:rsid wsp:val=&quot;00043703&quot;/&gt;&lt;wsp:rsid wsp:val=&quot;0004403C&quot;/&gt;&lt;wsp:rsid wsp:val=&quot;00044225&quot;/&gt;&lt;wsp:rsid wsp:val=&quot;00044359&quot;/&gt;&lt;wsp:rsid wsp:val=&quot;000444AD&quot;/&gt;&lt;wsp:rsid wsp:val=&quot;00044576&quot;/&gt;&lt;wsp:rsid wsp:val=&quot;000445D6&quot;/&gt;&lt;wsp:rsid wsp:val=&quot;000445EB&quot;/&gt;&lt;wsp:rsid wsp:val=&quot;00044FC4&quot;/&gt;&lt;wsp:rsid wsp:val=&quot;000451E5&quot;/&gt;&lt;wsp:rsid wsp:val=&quot;000453F6&quot;/&gt;&lt;wsp:rsid wsp:val=&quot;000458CB&quot;/&gt;&lt;wsp:rsid wsp:val=&quot;00045AC3&quot;/&gt;&lt;wsp:rsid wsp:val=&quot;00045B15&quot;/&gt;&lt;wsp:rsid wsp:val=&quot;000462CB&quot;/&gt;&lt;wsp:rsid wsp:val=&quot;00046CD6&quot;/&gt;&lt;wsp:rsid wsp:val=&quot;00046CE4&quot;/&gt;&lt;wsp:rsid wsp:val=&quot;00046F9A&quot;/&gt;&lt;wsp:rsid wsp:val=&quot;0004713D&quot;/&gt;&lt;wsp:rsid wsp:val=&quot;000472F3&quot;/&gt;&lt;wsp:rsid wsp:val=&quot;0004730E&quot;/&gt;&lt;wsp:rsid wsp:val=&quot;0004746D&quot;/&gt;&lt;wsp:rsid wsp:val=&quot;000474A1&quot;/&gt;&lt;wsp:rsid wsp:val=&quot;000475B5&quot;/&gt;&lt;wsp:rsid wsp:val=&quot;000477BB&quot;/&gt;&lt;wsp:rsid wsp:val=&quot;00047A82&quot;/&gt;&lt;wsp:rsid wsp:val=&quot;00047D3D&quot;/&gt;&lt;wsp:rsid wsp:val=&quot;0005055B&quot;/&gt;&lt;wsp:rsid wsp:val=&quot;000505B9&quot;/&gt;&lt;wsp:rsid wsp:val=&quot;000505E0&quot;/&gt;&lt;wsp:rsid wsp:val=&quot;00050D96&quot;/&gt;&lt;wsp:rsid wsp:val=&quot;00051135&quot;/&gt;&lt;wsp:rsid wsp:val=&quot;00051586&quot;/&gt;&lt;wsp:rsid wsp:val=&quot;000516F0&quot;/&gt;&lt;wsp:rsid wsp:val=&quot;00051B57&quot;/&gt;&lt;wsp:rsid wsp:val=&quot;00051C70&quot;/&gt;&lt;wsp:rsid wsp:val=&quot;0005201C&quot;/&gt;&lt;wsp:rsid wsp:val=&quot;000521D1&quot;/&gt;&lt;wsp:rsid wsp:val=&quot;000528EA&quot;/&gt;&lt;wsp:rsid wsp:val=&quot;0005291A&quot;/&gt;&lt;wsp:rsid wsp:val=&quot;00052AE3&quot;/&gt;&lt;wsp:rsid wsp:val=&quot;00052C5E&quot;/&gt;&lt;wsp:rsid wsp:val=&quot;000531A8&quot;/&gt;&lt;wsp:rsid wsp:val=&quot;0005330B&quot;/&gt;&lt;wsp:rsid wsp:val=&quot;0005382E&quot;/&gt;&lt;wsp:rsid wsp:val=&quot;00053849&quot;/&gt;&lt;wsp:rsid wsp:val=&quot;00053A47&quot;/&gt;&lt;wsp:rsid wsp:val=&quot;00054255&quot;/&gt;&lt;wsp:rsid wsp:val=&quot;0005456E&quot;/&gt;&lt;wsp:rsid wsp:val=&quot;00054614&quot;/&gt;&lt;wsp:rsid wsp:val=&quot;0005468A&quot;/&gt;&lt;wsp:rsid wsp:val=&quot;00054A5B&quot;/&gt;&lt;wsp:rsid wsp:val=&quot;00054ACE&quot;/&gt;&lt;wsp:rsid wsp:val=&quot;00054AD7&quot;/&gt;&lt;wsp:rsid wsp:val=&quot;00054AD9&quot;/&gt;&lt;wsp:rsid wsp:val=&quot;00054DAB&quot;/&gt;&lt;wsp:rsid wsp:val=&quot;00054E63&quot;/&gt;&lt;wsp:rsid wsp:val=&quot;0005504C&quot;/&gt;&lt;wsp:rsid wsp:val=&quot;00055873&quot;/&gt;&lt;wsp:rsid wsp:val=&quot;00055B03&quot;/&gt;&lt;wsp:rsid wsp:val=&quot;00055B8E&quot;/&gt;&lt;wsp:rsid wsp:val=&quot;0005602E&quot;/&gt;&lt;wsp:rsid wsp:val=&quot;00056057&quot;/&gt;&lt;wsp:rsid wsp:val=&quot;000572A7&quot;/&gt;&lt;wsp:rsid wsp:val=&quot;00057437&quot;/&gt;&lt;wsp:rsid wsp:val=&quot;00057460&quot;/&gt;&lt;wsp:rsid wsp:val=&quot;000574E1&quot;/&gt;&lt;wsp:rsid wsp:val=&quot;00057511&quot;/&gt;&lt;wsp:rsid wsp:val=&quot;00057AD4&quot;/&gt;&lt;wsp:rsid wsp:val=&quot;00057DF9&quot;/&gt;&lt;wsp:rsid wsp:val=&quot;00057F2C&quot;/&gt;&lt;wsp:rsid wsp:val=&quot;00057F68&quot;/&gt;&lt;wsp:rsid wsp:val=&quot;00057F6C&quot;/&gt;&lt;wsp:rsid wsp:val=&quot;00057FE7&quot;/&gt;&lt;wsp:rsid wsp:val=&quot;00060586&quot;/&gt;&lt;wsp:rsid wsp:val=&quot;00060DDD&quot;/&gt;&lt;wsp:rsid wsp:val=&quot;00060FDB&quot;/&gt;&lt;wsp:rsid wsp:val=&quot;000612C5&quot;/&gt;&lt;wsp:rsid wsp:val=&quot;00061C96&quot;/&gt;&lt;wsp:rsid wsp:val=&quot;00061E34&quot;/&gt;&lt;wsp:rsid wsp:val=&quot;000620C4&quot;/&gt;&lt;wsp:rsid wsp:val=&quot;000621A9&quot;/&gt;&lt;wsp:rsid wsp:val=&quot;0006263A&quot;/&gt;&lt;wsp:rsid wsp:val=&quot;0006289B&quot;/&gt;&lt;wsp:rsid wsp:val=&quot;00063485&quot;/&gt;&lt;wsp:rsid wsp:val=&quot;00063CA3&quot;/&gt;&lt;wsp:rsid wsp:val=&quot;00063F07&quot;/&gt;&lt;wsp:rsid wsp:val=&quot;00063F57&quot;/&gt;&lt;wsp:rsid wsp:val=&quot;000642FD&quot;/&gt;&lt;wsp:rsid wsp:val=&quot;0006436D&quot;/&gt;&lt;wsp:rsid wsp:val=&quot;0006480B&quot;/&gt;&lt;wsp:rsid wsp:val=&quot;00064A18&quot;/&gt;&lt;wsp:rsid wsp:val=&quot;00064A2B&quot;/&gt;&lt;wsp:rsid wsp:val=&quot;0006549C&quot;/&gt;&lt;wsp:rsid wsp:val=&quot;00065636&quot;/&gt;&lt;wsp:rsid wsp:val=&quot;00065D64&quot;/&gt;&lt;wsp:rsid wsp:val=&quot;000667D1&quot;/&gt;&lt;wsp:rsid wsp:val=&quot;00066B01&quot;/&gt;&lt;wsp:rsid wsp:val=&quot;00066E05&quot;/&gt;&lt;wsp:rsid wsp:val=&quot;00067087&quot;/&gt;&lt;wsp:rsid wsp:val=&quot;000671F8&quot;/&gt;&lt;wsp:rsid wsp:val=&quot;0006739D&quot;/&gt;&lt;wsp:rsid wsp:val=&quot;00067436&quot;/&gt;&lt;wsp:rsid wsp:val=&quot;000674DD&quot;/&gt;&lt;wsp:rsid wsp:val=&quot;0006777C&quot;/&gt;&lt;wsp:rsid wsp:val=&quot;00067FE2&quot;/&gt;&lt;wsp:rsid wsp:val=&quot;00070237&quot;/&gt;&lt;wsp:rsid wsp:val=&quot;00070378&quot;/&gt;&lt;wsp:rsid wsp:val=&quot;0007118F&quot;/&gt;&lt;wsp:rsid wsp:val=&quot;000711FC&quot;/&gt;&lt;wsp:rsid wsp:val=&quot;00071422&quot;/&gt;&lt;wsp:rsid wsp:val=&quot;000716FB&quot;/&gt;&lt;wsp:rsid wsp:val=&quot;00071E66&quot;/&gt;&lt;wsp:rsid wsp:val=&quot;00071E9B&quot;/&gt;&lt;wsp:rsid wsp:val=&quot;00071F99&quot;/&gt;&lt;wsp:rsid wsp:val=&quot;0007271A&quot;/&gt;&lt;wsp:rsid wsp:val=&quot;000727D5&quot;/&gt;&lt;wsp:rsid wsp:val=&quot;00072885&quot;/&gt;&lt;wsp:rsid wsp:val=&quot;00072E75&quot;/&gt;&lt;wsp:rsid wsp:val=&quot;00072EFA&quot;/&gt;&lt;wsp:rsid wsp:val=&quot;00073219&quot;/&gt;&lt;wsp:rsid wsp:val=&quot;000735B9&quot;/&gt;&lt;wsp:rsid wsp:val=&quot;00073785&quot;/&gt;&lt;wsp:rsid wsp:val=&quot;00074375&quot;/&gt;&lt;wsp:rsid wsp:val=&quot;000743A0&quot;/&gt;&lt;wsp:rsid wsp:val=&quot;000748A2&quot;/&gt;&lt;wsp:rsid wsp:val=&quot;00074A66&quot;/&gt;&lt;wsp:rsid wsp:val=&quot;00074BF5&quot;/&gt;&lt;wsp:rsid wsp:val=&quot;000752CD&quot;/&gt;&lt;wsp:rsid wsp:val=&quot;00075324&quot;/&gt;&lt;wsp:rsid wsp:val=&quot;00075680&quot;/&gt;&lt;wsp:rsid wsp:val=&quot;000758D3&quot;/&gt;&lt;wsp:rsid wsp:val=&quot;0007590A&quot;/&gt;&lt;wsp:rsid wsp:val=&quot;00075999&quot;/&gt;&lt;wsp:rsid wsp:val=&quot;00075CA6&quot;/&gt;&lt;wsp:rsid wsp:val=&quot;00075FE3&quot;/&gt;&lt;wsp:rsid wsp:val=&quot;00076775&quot;/&gt;&lt;wsp:rsid wsp:val=&quot;00076D63&quot;/&gt;&lt;wsp:rsid wsp:val=&quot;00077579&quot;/&gt;&lt;wsp:rsid wsp:val=&quot;00077A78&quot;/&gt;&lt;wsp:rsid wsp:val=&quot;00080170&quot;/&gt;&lt;wsp:rsid wsp:val=&quot;000805B2&quot;/&gt;&lt;wsp:rsid wsp:val=&quot;00080786&quot;/&gt;&lt;wsp:rsid wsp:val=&quot;00080AE7&quot;/&gt;&lt;wsp:rsid wsp:val=&quot;00080D74&quot;/&gt;&lt;wsp:rsid wsp:val=&quot;00081070&quot;/&gt;&lt;wsp:rsid wsp:val=&quot;00082152&quot;/&gt;&lt;wsp:rsid wsp:val=&quot;00082211&quot;/&gt;&lt;wsp:rsid wsp:val=&quot;000826FF&quot;/&gt;&lt;wsp:rsid wsp:val=&quot;00082A49&quot;/&gt;&lt;wsp:rsid wsp:val=&quot;00082C27&quot;/&gt;&lt;wsp:rsid wsp:val=&quot;00082DA4&quot;/&gt;&lt;wsp:rsid wsp:val=&quot;00082E54&quot;/&gt;&lt;wsp:rsid wsp:val=&quot;000832B3&quot;/&gt;&lt;wsp:rsid wsp:val=&quot;00083322&quot;/&gt;&lt;wsp:rsid wsp:val=&quot;000833CA&quot;/&gt;&lt;wsp:rsid wsp:val=&quot;000835AA&quot;/&gt;&lt;wsp:rsid wsp:val=&quot;00083788&quot;/&gt;&lt;wsp:rsid wsp:val=&quot;00084255&quot;/&gt;&lt;wsp:rsid wsp:val=&quot;00084937&quot;/&gt;&lt;wsp:rsid wsp:val=&quot;00085239&quot;/&gt;&lt;wsp:rsid wsp:val=&quot;0008581F&quot;/&gt;&lt;wsp:rsid wsp:val=&quot;000861E4&quot;/&gt;&lt;wsp:rsid wsp:val=&quot;000862BA&quot;/&gt;&lt;wsp:rsid wsp:val=&quot;00086B50&quot;/&gt;&lt;wsp:rsid wsp:val=&quot;00086C4D&quot;/&gt;&lt;wsp:rsid wsp:val=&quot;00086CF2&quot;/&gt;&lt;wsp:rsid wsp:val=&quot;00086FDD&quot;/&gt;&lt;wsp:rsid wsp:val=&quot;0008731C&quot;/&gt;&lt;wsp:rsid wsp:val=&quot;00087324&quot;/&gt;&lt;wsp:rsid wsp:val=&quot;0008760B&quot;/&gt;&lt;wsp:rsid wsp:val=&quot;00087881&quot;/&gt;&lt;wsp:rsid wsp:val=&quot;00087BAB&quot;/&gt;&lt;wsp:rsid wsp:val=&quot;00087E29&quot;/&gt;&lt;wsp:rsid wsp:val=&quot;00087EE9&quot;/&gt;&lt;wsp:rsid wsp:val=&quot;00087F91&quot;/&gt;&lt;wsp:rsid wsp:val=&quot;00090573&quot;/&gt;&lt;wsp:rsid wsp:val=&quot;00090586&quot;/&gt;&lt;wsp:rsid wsp:val=&quot;00090653&quot;/&gt;&lt;wsp:rsid wsp:val=&quot;00090A5D&quot;/&gt;&lt;wsp:rsid wsp:val=&quot;00091714&quot;/&gt;&lt;wsp:rsid wsp:val=&quot;000921E3&quot;/&gt;&lt;wsp:rsid wsp:val=&quot;00092334&quot;/&gt;&lt;wsp:rsid wsp:val=&quot;000926E1&quot;/&gt;&lt;wsp:rsid wsp:val=&quot;000931C3&quot;/&gt;&lt;wsp:rsid wsp:val=&quot;000938A0&quot;/&gt;&lt;wsp:rsid wsp:val=&quot;00093B72&quot;/&gt;&lt;wsp:rsid wsp:val=&quot;0009437A&quot;/&gt;&lt;wsp:rsid wsp:val=&quot;000947B7&quot;/&gt;&lt;wsp:rsid wsp:val=&quot;00095671&quot;/&gt;&lt;wsp:rsid wsp:val=&quot;00095920&quot;/&gt;&lt;wsp:rsid wsp:val=&quot;00095A47&quot;/&gt;&lt;wsp:rsid wsp:val=&quot;00095F53&quot;/&gt;&lt;wsp:rsid wsp:val=&quot;0009612D&quot;/&gt;&lt;wsp:rsid wsp:val=&quot;0009653B&quot;/&gt;&lt;wsp:rsid wsp:val=&quot;0009680E&quot;/&gt;&lt;wsp:rsid wsp:val=&quot;000968CF&quot;/&gt;&lt;wsp:rsid wsp:val=&quot;000968D8&quot;/&gt;&lt;wsp:rsid wsp:val=&quot;00096CF2&quot;/&gt;&lt;wsp:rsid wsp:val=&quot;0009709B&quot;/&gt;&lt;wsp:rsid wsp:val=&quot;000978DA&quot;/&gt;&lt;wsp:rsid wsp:val=&quot;000979F0&quot;/&gt;&lt;wsp:rsid wsp:val=&quot;00097AE8&quot;/&gt;&lt;wsp:rsid wsp:val=&quot;000A0296&quot;/&gt;&lt;wsp:rsid wsp:val=&quot;000A02DC&quot;/&gt;&lt;wsp:rsid wsp:val=&quot;000A0C0B&quot;/&gt;&lt;wsp:rsid wsp:val=&quot;000A0CA1&quot;/&gt;&lt;wsp:rsid wsp:val=&quot;000A0E99&quot;/&gt;&lt;wsp:rsid wsp:val=&quot;000A0F08&quot;/&gt;&lt;wsp:rsid wsp:val=&quot;000A0F82&quot;/&gt;&lt;wsp:rsid wsp:val=&quot;000A1089&quot;/&gt;&lt;wsp:rsid wsp:val=&quot;000A11BB&quot;/&gt;&lt;wsp:rsid wsp:val=&quot;000A1AD3&quot;/&gt;&lt;wsp:rsid wsp:val=&quot;000A1AF5&quot;/&gt;&lt;wsp:rsid wsp:val=&quot;000A1B06&quot;/&gt;&lt;wsp:rsid wsp:val=&quot;000A1D49&quot;/&gt;&lt;wsp:rsid wsp:val=&quot;000A1F8D&quot;/&gt;&lt;wsp:rsid wsp:val=&quot;000A23B7&quot;/&gt;&lt;wsp:rsid wsp:val=&quot;000A2D70&quot;/&gt;&lt;wsp:rsid wsp:val=&quot;000A3A3A&quot;/&gt;&lt;wsp:rsid wsp:val=&quot;000A3ACB&quot;/&gt;&lt;wsp:rsid wsp:val=&quot;000A3E22&quot;/&gt;&lt;wsp:rsid wsp:val=&quot;000A4492&quot;/&gt;&lt;wsp:rsid wsp:val=&quot;000A4519&quot;/&gt;&lt;wsp:rsid wsp:val=&quot;000A49DE&quot;/&gt;&lt;wsp:rsid wsp:val=&quot;000A4B74&quot;/&gt;&lt;wsp:rsid wsp:val=&quot;000A52B9&quot;/&gt;&lt;wsp:rsid wsp:val=&quot;000A54DF&quot;/&gt;&lt;wsp:rsid wsp:val=&quot;000A5A3D&quot;/&gt;&lt;wsp:rsid wsp:val=&quot;000A5AE2&quot;/&gt;&lt;wsp:rsid wsp:val=&quot;000A5B09&quot;/&gt;&lt;wsp:rsid wsp:val=&quot;000A5D82&quot;/&gt;&lt;wsp:rsid wsp:val=&quot;000A605D&quot;/&gt;&lt;wsp:rsid wsp:val=&quot;000A61CB&quot;/&gt;&lt;wsp:rsid wsp:val=&quot;000A64B8&quot;/&gt;&lt;wsp:rsid wsp:val=&quot;000A6788&quot;/&gt;&lt;wsp:rsid wsp:val=&quot;000A6AC6&quot;/&gt;&lt;wsp:rsid wsp:val=&quot;000A6CFE&quot;/&gt;&lt;wsp:rsid wsp:val=&quot;000A6EAA&quot;/&gt;&lt;wsp:rsid wsp:val=&quot;000A7955&quot;/&gt;&lt;wsp:rsid wsp:val=&quot;000A7C88&quot;/&gt;&lt;wsp:rsid wsp:val=&quot;000A7E17&quot;/&gt;&lt;wsp:rsid wsp:val=&quot;000B02C2&quot;/&gt;&lt;wsp:rsid wsp:val=&quot;000B041B&quot;/&gt;&lt;wsp:rsid wsp:val=&quot;000B081C&quot;/&gt;&lt;wsp:rsid wsp:val=&quot;000B10AB&quot;/&gt;&lt;wsp:rsid wsp:val=&quot;000B17A1&quot;/&gt;&lt;wsp:rsid wsp:val=&quot;000B1CD3&quot;/&gt;&lt;wsp:rsid wsp:val=&quot;000B1E04&quot;/&gt;&lt;wsp:rsid wsp:val=&quot;000B22B6&quot;/&gt;&lt;wsp:rsid wsp:val=&quot;000B256B&quot;/&gt;&lt;wsp:rsid wsp:val=&quot;000B32D4&quot;/&gt;&lt;wsp:rsid wsp:val=&quot;000B38DA&quot;/&gt;&lt;wsp:rsid wsp:val=&quot;000B3F37&quot;/&gt;&lt;wsp:rsid wsp:val=&quot;000B4083&quot;/&gt;&lt;wsp:rsid wsp:val=&quot;000B463C&quot;/&gt;&lt;wsp:rsid wsp:val=&quot;000B49D7&quot;/&gt;&lt;wsp:rsid wsp:val=&quot;000B4EA5&quot;/&gt;&lt;wsp:rsid wsp:val=&quot;000B53AF&quot;/&gt;&lt;wsp:rsid wsp:val=&quot;000B546F&quot;/&gt;&lt;wsp:rsid wsp:val=&quot;000B5642&quot;/&gt;&lt;wsp:rsid wsp:val=&quot;000B60B9&quot;/&gt;&lt;wsp:rsid wsp:val=&quot;000B6199&quot;/&gt;&lt;wsp:rsid wsp:val=&quot;000B6338&quot;/&gt;&lt;wsp:rsid wsp:val=&quot;000B644B&quot;/&gt;&lt;wsp:rsid wsp:val=&quot;000B65BE&quot;/&gt;&lt;wsp:rsid wsp:val=&quot;000B6BDF&quot;/&gt;&lt;wsp:rsid wsp:val=&quot;000B6E2D&quot;/&gt;&lt;wsp:rsid wsp:val=&quot;000B71B6&quot;/&gt;&lt;wsp:rsid wsp:val=&quot;000B7238&quot;/&gt;&lt;wsp:rsid wsp:val=&quot;000B7387&quot;/&gt;&lt;wsp:rsid wsp:val=&quot;000B748D&quot;/&gt;&lt;wsp:rsid wsp:val=&quot;000B7669&quot;/&gt;&lt;wsp:rsid wsp:val=&quot;000B76BB&quot;/&gt;&lt;wsp:rsid wsp:val=&quot;000B77E6&quot;/&gt;&lt;wsp:rsid wsp:val=&quot;000B7D5E&quot;/&gt;&lt;wsp:rsid wsp:val=&quot;000C0B74&quot;/&gt;&lt;wsp:rsid wsp:val=&quot;000C133A&quot;/&gt;&lt;wsp:rsid wsp:val=&quot;000C15EE&quot;/&gt;&lt;wsp:rsid wsp:val=&quot;000C1DBD&quot;/&gt;&lt;wsp:rsid wsp:val=&quot;000C1F69&quot;/&gt;&lt;wsp:rsid wsp:val=&quot;000C2CEB&quot;/&gt;&lt;wsp:rsid wsp:val=&quot;000C2DE1&quot;/&gt;&lt;wsp:rsid wsp:val=&quot;000C3209&quot;/&gt;&lt;wsp:rsid wsp:val=&quot;000C37B2&quot;/&gt;&lt;wsp:rsid wsp:val=&quot;000C393F&quot;/&gt;&lt;wsp:rsid wsp:val=&quot;000C395B&quot;/&gt;&lt;wsp:rsid wsp:val=&quot;000C3987&quot;/&gt;&lt;wsp:rsid wsp:val=&quot;000C3F16&quot;/&gt;&lt;wsp:rsid wsp:val=&quot;000C4C76&quot;/&gt;&lt;wsp:rsid wsp:val=&quot;000C5066&quot;/&gt;&lt;wsp:rsid wsp:val=&quot;000C54A6&quot;/&gt;&lt;wsp:rsid wsp:val=&quot;000C550B&quot;/&gt;&lt;wsp:rsid wsp:val=&quot;000C5759&quot;/&gt;&lt;wsp:rsid wsp:val=&quot;000C5B91&quot;/&gt;&lt;wsp:rsid wsp:val=&quot;000C5E7D&quot;/&gt;&lt;wsp:rsid wsp:val=&quot;000C673C&quot;/&gt;&lt;wsp:rsid wsp:val=&quot;000C69F8&quot;/&gt;&lt;wsp:rsid wsp:val=&quot;000C6C57&quot;/&gt;&lt;wsp:rsid wsp:val=&quot;000C71D9&quot;/&gt;&lt;wsp:rsid wsp:val=&quot;000C7C3E&quot;/&gt;&lt;wsp:rsid wsp:val=&quot;000D037E&quot;/&gt;&lt;wsp:rsid wsp:val=&quot;000D0A0F&quot;/&gt;&lt;wsp:rsid wsp:val=&quot;000D0AB8&quot;/&gt;&lt;wsp:rsid wsp:val=&quot;000D0BCC&quot;/&gt;&lt;wsp:rsid wsp:val=&quot;000D0F9A&quot;/&gt;&lt;wsp:rsid wsp:val=&quot;000D13DD&quot;/&gt;&lt;wsp:rsid wsp:val=&quot;000D148D&quot;/&gt;&lt;wsp:rsid wsp:val=&quot;000D14EB&quot;/&gt;&lt;wsp:rsid wsp:val=&quot;000D1610&quot;/&gt;&lt;wsp:rsid wsp:val=&quot;000D1737&quot;/&gt;&lt;wsp:rsid wsp:val=&quot;000D1915&quot;/&gt;&lt;wsp:rsid wsp:val=&quot;000D1C8F&quot;/&gt;&lt;wsp:rsid wsp:val=&quot;000D206C&quot;/&gt;&lt;wsp:rsid wsp:val=&quot;000D2292&quot;/&gt;&lt;wsp:rsid wsp:val=&quot;000D23C1&quot;/&gt;&lt;wsp:rsid wsp:val=&quot;000D2AE0&quot;/&gt;&lt;wsp:rsid wsp:val=&quot;000D2B3D&quot;/&gt;&lt;wsp:rsid wsp:val=&quot;000D2EA5&quot;/&gt;&lt;wsp:rsid wsp:val=&quot;000D35D4&quot;/&gt;&lt;wsp:rsid wsp:val=&quot;000D362A&quot;/&gt;&lt;wsp:rsid wsp:val=&quot;000D37FA&quot;/&gt;&lt;wsp:rsid wsp:val=&quot;000D3A33&quot;/&gt;&lt;wsp:rsid wsp:val=&quot;000D3A6C&quot;/&gt;&lt;wsp:rsid wsp:val=&quot;000D4324&quot;/&gt;&lt;wsp:rsid wsp:val=&quot;000D46EE&quot;/&gt;&lt;wsp:rsid wsp:val=&quot;000D4ABD&quot;/&gt;&lt;wsp:rsid wsp:val=&quot;000D4B18&quot;/&gt;&lt;wsp:rsid wsp:val=&quot;000D4C88&quot;/&gt;&lt;wsp:rsid wsp:val=&quot;000D4DE6&quot;/&gt;&lt;wsp:rsid wsp:val=&quot;000D4DFF&quot;/&gt;&lt;wsp:rsid wsp:val=&quot;000D4F5A&quot;/&gt;&lt;wsp:rsid wsp:val=&quot;000D5003&quot;/&gt;&lt;wsp:rsid wsp:val=&quot;000D55EA&quot;/&gt;&lt;wsp:rsid wsp:val=&quot;000D5711&quot;/&gt;&lt;wsp:rsid wsp:val=&quot;000D59D6&quot;/&gt;&lt;wsp:rsid wsp:val=&quot;000D5AB0&quot;/&gt;&lt;wsp:rsid wsp:val=&quot;000D5AD1&quot;/&gt;&lt;wsp:rsid wsp:val=&quot;000D5C0C&quot;/&gt;&lt;wsp:rsid wsp:val=&quot;000D5C91&quot;/&gt;&lt;wsp:rsid wsp:val=&quot;000D5D29&quot;/&gt;&lt;wsp:rsid wsp:val=&quot;000D5E4D&quot;/&gt;&lt;wsp:rsid wsp:val=&quot;000D6262&quot;/&gt;&lt;wsp:rsid wsp:val=&quot;000D6541&quot;/&gt;&lt;wsp:rsid wsp:val=&quot;000D697E&quot;/&gt;&lt;wsp:rsid wsp:val=&quot;000D6A9E&quot;/&gt;&lt;wsp:rsid wsp:val=&quot;000D6E96&quot;/&gt;&lt;wsp:rsid wsp:val=&quot;000D7268&quot;/&gt;&lt;wsp:rsid wsp:val=&quot;000D7383&quot;/&gt;&lt;wsp:rsid wsp:val=&quot;000D745D&quot;/&gt;&lt;wsp:rsid wsp:val=&quot;000D75CC&quot;/&gt;&lt;wsp:rsid wsp:val=&quot;000D75EE&quot;/&gt;&lt;wsp:rsid wsp:val=&quot;000D7783&quot;/&gt;&lt;wsp:rsid wsp:val=&quot;000D7C7C&quot;/&gt;&lt;wsp:rsid wsp:val=&quot;000E011D&quot;/&gt;&lt;wsp:rsid wsp:val=&quot;000E0706&quot;/&gt;&lt;wsp:rsid wsp:val=&quot;000E0BAE&quot;/&gt;&lt;wsp:rsid wsp:val=&quot;000E14B9&quot;/&gt;&lt;wsp:rsid wsp:val=&quot;000E182B&quot;/&gt;&lt;wsp:rsid wsp:val=&quot;000E1E8E&quot;/&gt;&lt;wsp:rsid wsp:val=&quot;000E279B&quot;/&gt;&lt;wsp:rsid wsp:val=&quot;000E2D41&quot;/&gt;&lt;wsp:rsid wsp:val=&quot;000E3075&quot;/&gt;&lt;wsp:rsid wsp:val=&quot;000E3147&quot;/&gt;&lt;wsp:rsid wsp:val=&quot;000E3358&quot;/&gt;&lt;wsp:rsid wsp:val=&quot;000E38ED&quot;/&gt;&lt;wsp:rsid wsp:val=&quot;000E3A0F&quot;/&gt;&lt;wsp:rsid wsp:val=&quot;000E3F84&quot;/&gt;&lt;wsp:rsid wsp:val=&quot;000E4216&quot;/&gt;&lt;wsp:rsid wsp:val=&quot;000E4249&quot;/&gt;&lt;wsp:rsid wsp:val=&quot;000E471D&quot;/&gt;&lt;wsp:rsid wsp:val=&quot;000E48CD&quot;/&gt;&lt;wsp:rsid wsp:val=&quot;000E4C9B&quot;/&gt;&lt;wsp:rsid wsp:val=&quot;000E4D01&quot;/&gt;&lt;wsp:rsid wsp:val=&quot;000E4E70&quot;/&gt;&lt;wsp:rsid wsp:val=&quot;000E4EFD&quot;/&gt;&lt;wsp:rsid wsp:val=&quot;000E5094&quot;/&gt;&lt;wsp:rsid wsp:val=&quot;000E56A7&quot;/&gt;&lt;wsp:rsid wsp:val=&quot;000E5830&quot;/&gt;&lt;wsp:rsid wsp:val=&quot;000E5C4E&quot;/&gt;&lt;wsp:rsid wsp:val=&quot;000E65A7&quot;/&gt;&lt;wsp:rsid wsp:val=&quot;000E6635&quot;/&gt;&lt;wsp:rsid wsp:val=&quot;000E6A34&quot;/&gt;&lt;wsp:rsid wsp:val=&quot;000E6F62&quot;/&gt;&lt;wsp:rsid wsp:val=&quot;000E728E&quot;/&gt;&lt;wsp:rsid wsp:val=&quot;000E7535&quot;/&gt;&lt;wsp:rsid wsp:val=&quot;000E7B65&quot;/&gt;&lt;wsp:rsid wsp:val=&quot;000E7F51&quot;/&gt;&lt;wsp:rsid wsp:val=&quot;000F00D8&quot;/&gt;&lt;wsp:rsid wsp:val=&quot;000F04CE&quot;/&gt;&lt;wsp:rsid wsp:val=&quot;000F0771&quot;/&gt;&lt;wsp:rsid wsp:val=&quot;000F095B&quot;/&gt;&lt;wsp:rsid wsp:val=&quot;000F11B4&quot;/&gt;&lt;wsp:rsid wsp:val=&quot;000F13C4&quot;/&gt;&lt;wsp:rsid wsp:val=&quot;000F13D7&quot;/&gt;&lt;wsp:rsid wsp:val=&quot;000F17E4&quot;/&gt;&lt;wsp:rsid wsp:val=&quot;000F1B0F&quot;/&gt;&lt;wsp:rsid wsp:val=&quot;000F1CF3&quot;/&gt;&lt;wsp:rsid wsp:val=&quot;000F203A&quot;/&gt;&lt;wsp:rsid wsp:val=&quot;000F20CD&quot;/&gt;&lt;wsp:rsid wsp:val=&quot;000F2965&quot;/&gt;&lt;wsp:rsid wsp:val=&quot;000F2A21&quot;/&gt;&lt;wsp:rsid wsp:val=&quot;000F2E12&quot;/&gt;&lt;wsp:rsid wsp:val=&quot;000F34C7&quot;/&gt;&lt;wsp:rsid wsp:val=&quot;000F3755&quot;/&gt;&lt;wsp:rsid wsp:val=&quot;000F3B40&quot;/&gt;&lt;wsp:rsid wsp:val=&quot;000F3B6D&quot;/&gt;&lt;wsp:rsid wsp:val=&quot;000F3FFF&quot;/&gt;&lt;wsp:rsid wsp:val=&quot;000F42EA&quot;/&gt;&lt;wsp:rsid wsp:val=&quot;000F4CAF&quot;/&gt;&lt;wsp:rsid wsp:val=&quot;000F4D95&quot;/&gt;&lt;wsp:rsid wsp:val=&quot;000F4F44&quot;/&gt;&lt;wsp:rsid wsp:val=&quot;000F51E3&quot;/&gt;&lt;wsp:rsid wsp:val=&quot;000F5202&quot;/&gt;&lt;wsp:rsid wsp:val=&quot;000F5261&quot;/&gt;&lt;wsp:rsid wsp:val=&quot;000F53CB&quot;/&gt;&lt;wsp:rsid wsp:val=&quot;000F55A9&quot;/&gt;&lt;wsp:rsid wsp:val=&quot;000F5F71&quot;/&gt;&lt;wsp:rsid wsp:val=&quot;000F5F87&quot;/&gt;&lt;wsp:rsid wsp:val=&quot;000F61C4&quot;/&gt;&lt;wsp:rsid wsp:val=&quot;000F6387&quot;/&gt;&lt;wsp:rsid wsp:val=&quot;000F6541&quot;/&gt;&lt;wsp:rsid wsp:val=&quot;000F6646&quot;/&gt;&lt;wsp:rsid wsp:val=&quot;000F6881&quot;/&gt;&lt;wsp:rsid wsp:val=&quot;000F6C32&quot;/&gt;&lt;wsp:rsid wsp:val=&quot;000F6D9F&quot;/&gt;&lt;wsp:rsid wsp:val=&quot;000F7154&quot;/&gt;&lt;wsp:rsid wsp:val=&quot;000F71FE&quot;/&gt;&lt;wsp:rsid wsp:val=&quot;000F77C9&quot;/&gt;&lt;wsp:rsid wsp:val=&quot;000F7C1F&quot;/&gt;&lt;wsp:rsid wsp:val=&quot;00100097&quot;/&gt;&lt;wsp:rsid wsp:val=&quot;001000E9&quot;/&gt;&lt;wsp:rsid wsp:val=&quot;00100169&quot;/&gt;&lt;wsp:rsid wsp:val=&quot;0010047B&quot;/&gt;&lt;wsp:rsid wsp:val=&quot;0010067A&quot;/&gt;&lt;wsp:rsid wsp:val=&quot;001010D1&quot;/&gt;&lt;wsp:rsid wsp:val=&quot;00101489&quot;/&gt;&lt;wsp:rsid wsp:val=&quot;00101513&quot;/&gt;&lt;wsp:rsid wsp:val=&quot;0010163E&quot;/&gt;&lt;wsp:rsid wsp:val=&quot;0010175D&quot;/&gt;&lt;wsp:rsid wsp:val=&quot;00101A0E&quot;/&gt;&lt;wsp:rsid wsp:val=&quot;00101ACE&quot;/&gt;&lt;wsp:rsid wsp:val=&quot;00101F30&quot;/&gt;&lt;wsp:rsid wsp:val=&quot;00102147&quot;/&gt;&lt;wsp:rsid wsp:val=&quot;00102335&quot;/&gt;&lt;wsp:rsid wsp:val=&quot;00102D2E&quot;/&gt;&lt;wsp:rsid wsp:val=&quot;001033D6&quot;/&gt;&lt;wsp:rsid wsp:val=&quot;00103658&quot;/&gt;&lt;wsp:rsid wsp:val=&quot;0010366C&quot;/&gt;&lt;wsp:rsid wsp:val=&quot;00104058&quot;/&gt;&lt;wsp:rsid wsp:val=&quot;0010405D&quot;/&gt;&lt;wsp:rsid wsp:val=&quot;00104228&quot;/&gt;&lt;wsp:rsid wsp:val=&quot;00104730&quot;/&gt;&lt;wsp:rsid wsp:val=&quot;00104A80&quot;/&gt;&lt;wsp:rsid wsp:val=&quot;001050B7&quot;/&gt;&lt;wsp:rsid wsp:val=&quot;0010521E&quot;/&gt;&lt;wsp:rsid wsp:val=&quot;001052CF&quot;/&gt;&lt;wsp:rsid wsp:val=&quot;0010558F&quot;/&gt;&lt;wsp:rsid wsp:val=&quot;0010568A&quot;/&gt;&lt;wsp:rsid wsp:val=&quot;00105748&quot;/&gt;&lt;wsp:rsid wsp:val=&quot;00105820&quot;/&gt;&lt;wsp:rsid wsp:val=&quot;0010585A&quot;/&gt;&lt;wsp:rsid wsp:val=&quot;0010586F&quot;/&gt;&lt;wsp:rsid wsp:val=&quot;0010593E&quot;/&gt;&lt;wsp:rsid wsp:val=&quot;00105CEE&quot;/&gt;&lt;wsp:rsid wsp:val=&quot;00106405&quot;/&gt;&lt;wsp:rsid wsp:val=&quot;0010660E&quot;/&gt;&lt;wsp:rsid wsp:val=&quot;00106A95&quot;/&gt;&lt;wsp:rsid wsp:val=&quot;00106CC3&quot;/&gt;&lt;wsp:rsid wsp:val=&quot;00106E7E&quot;/&gt;&lt;wsp:rsid wsp:val=&quot;001074D1&quot;/&gt;&lt;wsp:rsid wsp:val=&quot;001104F9&quot;/&gt;&lt;wsp:rsid wsp:val=&quot;001106C0&quot;/&gt;&lt;wsp:rsid wsp:val=&quot;00111114&quot;/&gt;&lt;wsp:rsid wsp:val=&quot;001114C5&quot;/&gt;&lt;wsp:rsid wsp:val=&quot;001115C0&quot;/&gt;&lt;wsp:rsid wsp:val=&quot;001115F4&quot;/&gt;&lt;wsp:rsid wsp:val=&quot;001118AA&quot;/&gt;&lt;wsp:rsid wsp:val=&quot;00111AD9&quot;/&gt;&lt;wsp:rsid wsp:val=&quot;00111B0A&quot;/&gt;&lt;wsp:rsid wsp:val=&quot;00111C53&quot;/&gt;&lt;wsp:rsid wsp:val=&quot;00111DCA&quot;/&gt;&lt;wsp:rsid wsp:val=&quot;001122B0&quot;/&gt;&lt;wsp:rsid wsp:val=&quot;001126B0&quot;/&gt;&lt;wsp:rsid wsp:val=&quot;00112979&quot;/&gt;&lt;wsp:rsid wsp:val=&quot;00112B8F&quot;/&gt;&lt;wsp:rsid wsp:val=&quot;00112D41&quot;/&gt;&lt;wsp:rsid wsp:val=&quot;001134DA&quot;/&gt;&lt;wsp:rsid wsp:val=&quot;0011372B&quot;/&gt;&lt;wsp:rsid wsp:val=&quot;0011373E&quot;/&gt;&lt;wsp:rsid wsp:val=&quot;00113D8B&quot;/&gt;&lt;wsp:rsid wsp:val=&quot;00113D8F&quot;/&gt;&lt;wsp:rsid wsp:val=&quot;001140A9&quot;/&gt;&lt;wsp:rsid wsp:val=&quot;001140FA&quot;/&gt;&lt;wsp:rsid wsp:val=&quot;001141CF&quot;/&gt;&lt;wsp:rsid wsp:val=&quot;00114379&quot;/&gt;&lt;wsp:rsid wsp:val=&quot;001146A3&quot;/&gt;&lt;wsp:rsid wsp:val=&quot;001146C6&quot;/&gt;&lt;wsp:rsid wsp:val=&quot;001147B8&quot;/&gt;&lt;wsp:rsid wsp:val=&quot;00114949&quot;/&gt;&lt;wsp:rsid wsp:val=&quot;00114A39&quot;/&gt;&lt;wsp:rsid wsp:val=&quot;00114E61&quot;/&gt;&lt;wsp:rsid wsp:val=&quot;00114EA7&quot;/&gt;&lt;wsp:rsid wsp:val=&quot;0011536C&quot;/&gt;&lt;wsp:rsid wsp:val=&quot;00115480&quot;/&gt;&lt;wsp:rsid wsp:val=&quot;00115685&quot;/&gt;&lt;wsp:rsid wsp:val=&quot;00115716&quot;/&gt;&lt;wsp:rsid wsp:val=&quot;0011584C&quot;/&gt;&lt;wsp:rsid wsp:val=&quot;001158AF&quot;/&gt;&lt;wsp:rsid wsp:val=&quot;001158B4&quot;/&gt;&lt;wsp:rsid wsp:val=&quot;00115D19&quot;/&gt;&lt;wsp:rsid wsp:val=&quot;00116624&quot;/&gt;&lt;wsp:rsid wsp:val=&quot;0011787C&quot;/&gt;&lt;wsp:rsid wsp:val=&quot;00117957&quot;/&gt;&lt;wsp:rsid wsp:val=&quot;00117B4F&quot;/&gt;&lt;wsp:rsid wsp:val=&quot;00117B90&quot;/&gt;&lt;wsp:rsid wsp:val=&quot;001202E9&quot;/&gt;&lt;wsp:rsid wsp:val=&quot;001203DB&quot;/&gt;&lt;wsp:rsid wsp:val=&quot;0012079F&quot;/&gt;&lt;wsp:rsid wsp:val=&quot;001207F3&quot;/&gt;&lt;wsp:rsid wsp:val=&quot;00121316&quot;/&gt;&lt;wsp:rsid wsp:val=&quot;0012142A&quot;/&gt;&lt;wsp:rsid wsp:val=&quot;001215DB&quot;/&gt;&lt;wsp:rsid wsp:val=&quot;00121897&quot;/&gt;&lt;wsp:rsid wsp:val=&quot;001218BF&quot;/&gt;&lt;wsp:rsid wsp:val=&quot;00121A52&quot;/&gt;&lt;wsp:rsid wsp:val=&quot;00122153&quot;/&gt;&lt;wsp:rsid wsp:val=&quot;00122581&quot;/&gt;&lt;wsp:rsid wsp:val=&quot;00122842&quot;/&gt;&lt;wsp:rsid wsp:val=&quot;00122EB3&quot;/&gt;&lt;wsp:rsid wsp:val=&quot;00123090&quot;/&gt;&lt;wsp:rsid wsp:val=&quot;0012345C&quot;/&gt;&lt;wsp:rsid wsp:val=&quot;001235C4&quot;/&gt;&lt;wsp:rsid wsp:val=&quot;00123975&quot;/&gt;&lt;wsp:rsid wsp:val=&quot;00123AED&quot;/&gt;&lt;wsp:rsid wsp:val=&quot;00123DED&quot;/&gt;&lt;wsp:rsid wsp:val=&quot;00123E96&quot;/&gt;&lt;wsp:rsid wsp:val=&quot;0012434E&quot;/&gt;&lt;wsp:rsid wsp:val=&quot;0012467D&quot;/&gt;&lt;wsp:rsid wsp:val=&quot;001246EC&quot;/&gt;&lt;wsp:rsid wsp:val=&quot;001249D7&quot;/&gt;&lt;wsp:rsid wsp:val=&quot;00124E10&quot;/&gt;&lt;wsp:rsid wsp:val=&quot;00125078&quot;/&gt;&lt;wsp:rsid wsp:val=&quot;001252FE&quot;/&gt;&lt;wsp:rsid wsp:val=&quot;001257E6&quot;/&gt;&lt;wsp:rsid wsp:val=&quot;0012674F&quot;/&gt;&lt;wsp:rsid wsp:val=&quot;00126D98&quot;/&gt;&lt;wsp:rsid wsp:val=&quot;00126DAB&quot;/&gt;&lt;wsp:rsid wsp:val=&quot;001274AC&quot;/&gt;&lt;wsp:rsid wsp:val=&quot;001275E6&quot;/&gt;&lt;wsp:rsid wsp:val=&quot;00127DE2&quot;/&gt;&lt;wsp:rsid wsp:val=&quot;00127F28&quot;/&gt;&lt;wsp:rsid wsp:val=&quot;00127F4C&quot;/&gt;&lt;wsp:rsid wsp:val=&quot;001301E5&quot;/&gt;&lt;wsp:rsid wsp:val=&quot;00130714&quot;/&gt;&lt;wsp:rsid wsp:val=&quot;00130953&quot;/&gt;&lt;wsp:rsid wsp:val=&quot;00130A25&quot;/&gt;&lt;wsp:rsid wsp:val=&quot;00131683&quot;/&gt;&lt;wsp:rsid wsp:val=&quot;0013173E&quot;/&gt;&lt;wsp:rsid wsp:val=&quot;00131AC6&quot;/&gt;&lt;wsp:rsid wsp:val=&quot;00131DD0&quot;/&gt;&lt;wsp:rsid wsp:val=&quot;001321CE&quot;/&gt;&lt;wsp:rsid wsp:val=&quot;001322B0&quot;/&gt;&lt;wsp:rsid wsp:val=&quot;00132546&quot;/&gt;&lt;wsp:rsid wsp:val=&quot;00132767&quot;/&gt;&lt;wsp:rsid wsp:val=&quot;00132917&quot;/&gt;&lt;wsp:rsid wsp:val=&quot;00132D74&quot;/&gt;&lt;wsp:rsid wsp:val=&quot;00132E7E&quot;/&gt;&lt;wsp:rsid wsp:val=&quot;0013334C&quot;/&gt;&lt;wsp:rsid wsp:val=&quot;0013344F&quot;/&gt;&lt;wsp:rsid wsp:val=&quot;001334EF&quot;/&gt;&lt;wsp:rsid wsp:val=&quot;0013359C&quot;/&gt;&lt;wsp:rsid wsp:val=&quot;00133E31&quot;/&gt;&lt;wsp:rsid wsp:val=&quot;00133EBD&quot;/&gt;&lt;wsp:rsid wsp:val=&quot;001345D5&quot;/&gt;&lt;wsp:rsid wsp:val=&quot;00134992&quot;/&gt;&lt;wsp:rsid wsp:val=&quot;00134B58&quot;/&gt;&lt;wsp:rsid wsp:val=&quot;00134F3B&quot;/&gt;&lt;wsp:rsid wsp:val=&quot;00135015&quot;/&gt;&lt;wsp:rsid wsp:val=&quot;00135095&quot;/&gt;&lt;wsp:rsid wsp:val=&quot;001352A6&quot;/&gt;&lt;wsp:rsid wsp:val=&quot;00135829&quot;/&gt;&lt;wsp:rsid wsp:val=&quot;001358A7&quot;/&gt;&lt;wsp:rsid wsp:val=&quot;001358F4&quot;/&gt;&lt;wsp:rsid wsp:val=&quot;00135913&quot;/&gt;&lt;wsp:rsid wsp:val=&quot;0013612A&quot;/&gt;&lt;wsp:rsid wsp:val=&quot;00136640&quot;/&gt;&lt;wsp:rsid wsp:val=&quot;00136998&quot;/&gt;&lt;wsp:rsid wsp:val=&quot;001369B4&quot;/&gt;&lt;wsp:rsid wsp:val=&quot;00136AAD&quot;/&gt;&lt;wsp:rsid wsp:val=&quot;00136BA1&quot;/&gt;&lt;wsp:rsid wsp:val=&quot;00136DF8&quot;/&gt;&lt;wsp:rsid wsp:val=&quot;00137280&quot;/&gt;&lt;wsp:rsid wsp:val=&quot;00137288&quot;/&gt;&lt;wsp:rsid wsp:val=&quot;00137480&quot;/&gt;&lt;wsp:rsid wsp:val=&quot;001376F7&quot;/&gt;&lt;wsp:rsid wsp:val=&quot;00137A97&quot;/&gt;&lt;wsp:rsid wsp:val=&quot;00140365&quot;/&gt;&lt;wsp:rsid wsp:val=&quot;00140608&quot;/&gt;&lt;wsp:rsid wsp:val=&quot;0014073C&quot;/&gt;&lt;wsp:rsid wsp:val=&quot;00140762&quot;/&gt;&lt;wsp:rsid wsp:val=&quot;00140CF6&quot;/&gt;&lt;wsp:rsid wsp:val=&quot;00140E5E&quot;/&gt;&lt;wsp:rsid wsp:val=&quot;001410F1&quot;/&gt;&lt;wsp:rsid wsp:val=&quot;001411F6&quot;/&gt;&lt;wsp:rsid wsp:val=&quot;0014126F&quot;/&gt;&lt;wsp:rsid wsp:val=&quot;001414E6&quot;/&gt;&lt;wsp:rsid wsp:val=&quot;0014155A&quot;/&gt;&lt;wsp:rsid wsp:val=&quot;001418FE&quot;/&gt;&lt;wsp:rsid wsp:val=&quot;00141BF7&quot;/&gt;&lt;wsp:rsid wsp:val=&quot;00141E1D&quot;/&gt;&lt;wsp:rsid wsp:val=&quot;00141E46&quot;/&gt;&lt;wsp:rsid wsp:val=&quot;0014206B&quot;/&gt;&lt;wsp:rsid wsp:val=&quot;00142093&quot;/&gt;&lt;wsp:rsid wsp:val=&quot;001421FC&quot;/&gt;&lt;wsp:rsid wsp:val=&quot;001425AC&quot;/&gt;&lt;wsp:rsid wsp:val=&quot;00142E42&quot;/&gt;&lt;wsp:rsid wsp:val=&quot;001433C9&quot;/&gt;&lt;wsp:rsid wsp:val=&quot;0014371C&quot;/&gt;&lt;wsp:rsid wsp:val=&quot;00143E78&quot;/&gt;&lt;wsp:rsid wsp:val=&quot;00143FFE&quot;/&gt;&lt;wsp:rsid wsp:val=&quot;0014471E&quot;/&gt;&lt;wsp:rsid wsp:val=&quot;0014491B&quot;/&gt;&lt;wsp:rsid wsp:val=&quot;00144B3F&quot;/&gt;&lt;wsp:rsid wsp:val=&quot;00144E04&quot;/&gt;&lt;wsp:rsid wsp:val=&quot;001454C4&quot;/&gt;&lt;wsp:rsid wsp:val=&quot;00146129&quot;/&gt;&lt;wsp:rsid wsp:val=&quot;0014624C&quot;/&gt;&lt;wsp:rsid wsp:val=&quot;00146491&quot;/&gt;&lt;wsp:rsid wsp:val=&quot;0014652F&quot;/&gt;&lt;wsp:rsid wsp:val=&quot;00146B4F&quot;/&gt;&lt;wsp:rsid wsp:val=&quot;00146BC8&quot;/&gt;&lt;wsp:rsid wsp:val=&quot;001473A6&quot;/&gt;&lt;wsp:rsid wsp:val=&quot;00147D65&quot;/&gt;&lt;wsp:rsid wsp:val=&quot;00147D91&quot;/&gt;&lt;wsp:rsid wsp:val=&quot;001508E1&quot;/&gt;&lt;wsp:rsid wsp:val=&quot;00150BAF&quot;/&gt;&lt;wsp:rsid wsp:val=&quot;00150CD5&quot;/&gt;&lt;wsp:rsid wsp:val=&quot;00151096&quot;/&gt;&lt;wsp:rsid wsp:val=&quot;001510B6&quot;/&gt;&lt;wsp:rsid wsp:val=&quot;001510BE&quot;/&gt;&lt;wsp:rsid wsp:val=&quot;001510ED&quot;/&gt;&lt;wsp:rsid wsp:val=&quot;00151309&quot;/&gt;&lt;wsp:rsid wsp:val=&quot;00151805&quot;/&gt;&lt;wsp:rsid wsp:val=&quot;0015181D&quot;/&gt;&lt;wsp:rsid wsp:val=&quot;001518AA&quot;/&gt;&lt;wsp:rsid wsp:val=&quot;00152066&quot;/&gt;&lt;wsp:rsid wsp:val=&quot;001526D8&quot;/&gt;&lt;wsp:rsid wsp:val=&quot;0015289B&quot;/&gt;&lt;wsp:rsid wsp:val=&quot;001528BF&quot;/&gt;&lt;wsp:rsid wsp:val=&quot;00152A3B&quot;/&gt;&lt;wsp:rsid wsp:val=&quot;00153021&quot;/&gt;&lt;wsp:rsid wsp:val=&quot;001531FD&quot;/&gt;&lt;wsp:rsid wsp:val=&quot;0015347E&quot;/&gt;&lt;wsp:rsid wsp:val=&quot;00153578&quot;/&gt;&lt;wsp:rsid wsp:val=&quot;00153769&quot;/&gt;&lt;wsp:rsid wsp:val=&quot;00153A48&quot;/&gt;&lt;wsp:rsid wsp:val=&quot;00153A6B&quot;/&gt;&lt;wsp:rsid wsp:val=&quot;00153EEF&quot;/&gt;&lt;wsp:rsid wsp:val=&quot;00153F29&quot;/&gt;&lt;wsp:rsid wsp:val=&quot;001544AB&quot;/&gt;&lt;wsp:rsid wsp:val=&quot;00154B50&quot;/&gt;&lt;wsp:rsid wsp:val=&quot;00154DA3&quot;/&gt;&lt;wsp:rsid wsp:val=&quot;00155839&quot;/&gt;&lt;wsp:rsid wsp:val=&quot;00155B92&quot;/&gt;&lt;wsp:rsid wsp:val=&quot;00155F19&quot;/&gt;&lt;wsp:rsid wsp:val=&quot;00155F7A&quot;/&gt;&lt;wsp:rsid wsp:val=&quot;00156260&quot;/&gt;&lt;wsp:rsid wsp:val=&quot;0015674F&quot;/&gt;&lt;wsp:rsid wsp:val=&quot;0015685D&quot;/&gt;&lt;wsp:rsid wsp:val=&quot;0015698B&quot;/&gt;&lt;wsp:rsid wsp:val=&quot;0015722A&quot;/&gt;&lt;wsp:rsid wsp:val=&quot;0016019C&quot;/&gt;&lt;wsp:rsid wsp:val=&quot;00160674&quot;/&gt;&lt;wsp:rsid wsp:val=&quot;00160786&quot;/&gt;&lt;wsp:rsid wsp:val=&quot;00160D15&quot;/&gt;&lt;wsp:rsid wsp:val=&quot;00160D2A&quot;/&gt;&lt;wsp:rsid wsp:val=&quot;0016117C&quot;/&gt;&lt;wsp:rsid wsp:val=&quot;00161372&quot;/&gt;&lt;wsp:rsid wsp:val=&quot;001613AD&quot;/&gt;&lt;wsp:rsid wsp:val=&quot;001616AF&quot;/&gt;&lt;wsp:rsid wsp:val=&quot;001618A3&quot;/&gt;&lt;wsp:rsid wsp:val=&quot;0016223A&quot;/&gt;&lt;wsp:rsid wsp:val=&quot;00162262&quot;/&gt;&lt;wsp:rsid wsp:val=&quot;00162BD5&quot;/&gt;&lt;wsp:rsid wsp:val=&quot;00162CF1&quot;/&gt;&lt;wsp:rsid wsp:val=&quot;00162D45&quot;/&gt;&lt;wsp:rsid wsp:val=&quot;00162F82&quot;/&gt;&lt;wsp:rsid wsp:val=&quot;001630E4&quot;/&gt;&lt;wsp:rsid wsp:val=&quot;001634E7&quot;/&gt;&lt;wsp:rsid wsp:val=&quot;001639BC&quot;/&gt;&lt;wsp:rsid wsp:val=&quot;00163AFC&quot;/&gt;&lt;wsp:rsid wsp:val=&quot;001644CC&quot;/&gt;&lt;wsp:rsid wsp:val=&quot;00164646&quot;/&gt;&lt;wsp:rsid wsp:val=&quot;001647FA&quot;/&gt;&lt;wsp:rsid wsp:val=&quot;001649D4&quot;/&gt;&lt;wsp:rsid wsp:val=&quot;00165137&quot;/&gt;&lt;wsp:rsid wsp:val=&quot;001651AA&quot;/&gt;&lt;wsp:rsid wsp:val=&quot;00165219&quot;/&gt;&lt;wsp:rsid wsp:val=&quot;0016564B&quot;/&gt;&lt;wsp:rsid wsp:val=&quot;0016634F&quot;/&gt;&lt;wsp:rsid wsp:val=&quot;00166994&quot;/&gt;&lt;wsp:rsid wsp:val=&quot;001669F9&quot;/&gt;&lt;wsp:rsid wsp:val=&quot;00166A5A&quot;/&gt;&lt;wsp:rsid wsp:val=&quot;0016700E&quot;/&gt;&lt;wsp:rsid wsp:val=&quot;0016711A&quot;/&gt;&lt;wsp:rsid wsp:val=&quot;0016764C&quot;/&gt;&lt;wsp:rsid wsp:val=&quot;00167709&quot;/&gt;&lt;wsp:rsid wsp:val=&quot;001678ED&quot;/&gt;&lt;wsp:rsid wsp:val=&quot;00170248&quot;/&gt;&lt;wsp:rsid wsp:val=&quot;00170397&quot;/&gt;&lt;wsp:rsid wsp:val=&quot;001706E4&quot;/&gt;&lt;wsp:rsid wsp:val=&quot;001708D0&quot;/&gt;&lt;wsp:rsid wsp:val=&quot;00171717&quot;/&gt;&lt;wsp:rsid wsp:val=&quot;00171944&quot;/&gt;&lt;wsp:rsid wsp:val=&quot;00171D7E&quot;/&gt;&lt;wsp:rsid wsp:val=&quot;00171F14&quot;/&gt;&lt;wsp:rsid wsp:val=&quot;0017226B&quot;/&gt;&lt;wsp:rsid wsp:val=&quot;001727AC&quot;/&gt;&lt;wsp:rsid wsp:val=&quot;00172903&quot;/&gt;&lt;wsp:rsid wsp:val=&quot;001729E1&quot;/&gt;&lt;wsp:rsid wsp:val=&quot;00172A6E&quot;/&gt;&lt;wsp:rsid wsp:val=&quot;00172B61&quot;/&gt;&lt;wsp:rsid wsp:val=&quot;00172C20&quot;/&gt;&lt;wsp:rsid wsp:val=&quot;00172D21&quot;/&gt;&lt;wsp:rsid wsp:val=&quot;00173869&quot;/&gt;&lt;wsp:rsid wsp:val=&quot;00173893&quot;/&gt;&lt;wsp:rsid wsp:val=&quot;001738A5&quot;/&gt;&lt;wsp:rsid wsp:val=&quot;00173A00&quot;/&gt;&lt;wsp:rsid wsp:val=&quot;0017402B&quot;/&gt;&lt;wsp:rsid wsp:val=&quot;00174DDB&quot;/&gt;&lt;wsp:rsid wsp:val=&quot;00174F2F&quot;/&gt;&lt;wsp:rsid wsp:val=&quot;00175283&quot;/&gt;&lt;wsp:rsid wsp:val=&quot;001752EC&quot;/&gt;&lt;wsp:rsid wsp:val=&quot;0017535F&quot;/&gt;&lt;wsp:rsid wsp:val=&quot;00175965&quot;/&gt;&lt;wsp:rsid wsp:val=&quot;00175B5A&quot;/&gt;&lt;wsp:rsid wsp:val=&quot;00175E60&quot;/&gt;&lt;wsp:rsid wsp:val=&quot;0017608C&quot;/&gt;&lt;wsp:rsid wsp:val=&quot;00176414&quot;/&gt;&lt;wsp:rsid wsp:val=&quot;00176577&quot;/&gt;&lt;wsp:rsid wsp:val=&quot;0017671F&quot;/&gt;&lt;wsp:rsid wsp:val=&quot;0017676C&quot;/&gt;&lt;wsp:rsid wsp:val=&quot;00176E7D&quot;/&gt;&lt;wsp:rsid wsp:val=&quot;00177036&quot;/&gt;&lt;wsp:rsid wsp:val=&quot;0017714C&quot;/&gt;&lt;wsp:rsid wsp:val=&quot;0017722E&quot;/&gt;&lt;wsp:rsid wsp:val=&quot;00177711&quot;/&gt;&lt;wsp:rsid wsp:val=&quot;00177A0D&quot;/&gt;&lt;wsp:rsid wsp:val=&quot;00177DFF&quot;/&gt;&lt;wsp:rsid wsp:val=&quot;00177EBD&quot;/&gt;&lt;wsp:rsid wsp:val=&quot;0018009B&quot;/&gt;&lt;wsp:rsid wsp:val=&quot;001800DB&quot;/&gt;&lt;wsp:rsid wsp:val=&quot;00180149&quot;/&gt;&lt;wsp:rsid wsp:val=&quot;0018016C&quot;/&gt;&lt;wsp:rsid wsp:val=&quot;00180DC7&quot;/&gt;&lt;wsp:rsid wsp:val=&quot;00180E60&quot;/&gt;&lt;wsp:rsid wsp:val=&quot;001817BA&quot;/&gt;&lt;wsp:rsid wsp:val=&quot;00181B3A&quot;/&gt;&lt;wsp:rsid wsp:val=&quot;00182050&quot;/&gt;&lt;wsp:rsid wsp:val=&quot;001820B2&quot;/&gt;&lt;wsp:rsid wsp:val=&quot;001821E9&quot;/&gt;&lt;wsp:rsid wsp:val=&quot;00182608&quot;/&gt;&lt;wsp:rsid wsp:val=&quot;00182E75&quot;/&gt;&lt;wsp:rsid wsp:val=&quot;001835F4&quot;/&gt;&lt;wsp:rsid wsp:val=&quot;001836DF&quot;/&gt;&lt;wsp:rsid wsp:val=&quot;0018397F&quot;/&gt;&lt;wsp:rsid wsp:val=&quot;00183CC6&quot;/&gt;&lt;wsp:rsid wsp:val=&quot;00183D8A&quot;/&gt;&lt;wsp:rsid wsp:val=&quot;00183E8B&quot;/&gt;&lt;wsp:rsid wsp:val=&quot;00183F11&quot;/&gt;&lt;wsp:rsid wsp:val=&quot;001840F5&quot;/&gt;&lt;wsp:rsid wsp:val=&quot;00184DAB&quot;/&gt;&lt;wsp:rsid wsp:val=&quot;00184F51&quot;/&gt;&lt;wsp:rsid wsp:val=&quot;00185257&quot;/&gt;&lt;wsp:rsid wsp:val=&quot;00185E59&quot;/&gt;&lt;wsp:rsid wsp:val=&quot;00185F10&quot;/&gt;&lt;wsp:rsid wsp:val=&quot;00186060&quot;/&gt;&lt;wsp:rsid wsp:val=&quot;00186395&quot;/&gt;&lt;wsp:rsid wsp:val=&quot;00186B4D&quot;/&gt;&lt;wsp:rsid wsp:val=&quot;0018767B&quot;/&gt;&lt;wsp:rsid wsp:val=&quot;0019022C&quot;/&gt;&lt;wsp:rsid wsp:val=&quot;00190307&quot;/&gt;&lt;wsp:rsid wsp:val=&quot;00190927&quot;/&gt;&lt;wsp:rsid wsp:val=&quot;00190BD5&quot;/&gt;&lt;wsp:rsid wsp:val=&quot;00191727&quot;/&gt;&lt;wsp:rsid wsp:val=&quot;00191A2B&quot;/&gt;&lt;wsp:rsid wsp:val=&quot;00191EBF&quot;/&gt;&lt;wsp:rsid wsp:val=&quot;00192573&quot;/&gt;&lt;wsp:rsid wsp:val=&quot;001925E5&quot;/&gt;&lt;wsp:rsid wsp:val=&quot;00192A10&quot;/&gt;&lt;wsp:rsid wsp:val=&quot;00192D98&quot;/&gt;&lt;wsp:rsid wsp:val=&quot;00193747&quot;/&gt;&lt;wsp:rsid wsp:val=&quot;00193987&quot;/&gt;&lt;wsp:rsid wsp:val=&quot;00193A83&quot;/&gt;&lt;wsp:rsid wsp:val=&quot;0019409A&quot;/&gt;&lt;wsp:rsid wsp:val=&quot;001952F2&quot;/&gt;&lt;wsp:rsid wsp:val=&quot;001956BE&quot;/&gt;&lt;wsp:rsid wsp:val=&quot;0019573B&quot;/&gt;&lt;wsp:rsid wsp:val=&quot;0019592C&quot;/&gt;&lt;wsp:rsid wsp:val=&quot;00196085&quot;/&gt;&lt;wsp:rsid wsp:val=&quot;00196300&quot;/&gt;&lt;wsp:rsid wsp:val=&quot;00196A48&quot;/&gt;&lt;wsp:rsid wsp:val=&quot;00196B90&quot;/&gt;&lt;wsp:rsid wsp:val=&quot;00196FF4&quot;/&gt;&lt;wsp:rsid wsp:val=&quot;0019734F&quot;/&gt;&lt;wsp:rsid wsp:val=&quot;001976E2&quot;/&gt;&lt;wsp:rsid wsp:val=&quot;001A0303&quot;/&gt;&lt;wsp:rsid wsp:val=&quot;001A032E&quot;/&gt;&lt;wsp:rsid wsp:val=&quot;001A0421&quot;/&gt;&lt;wsp:rsid wsp:val=&quot;001A067A&quot;/&gt;&lt;wsp:rsid wsp:val=&quot;001A06FC&quot;/&gt;&lt;wsp:rsid wsp:val=&quot;001A09C6&quot;/&gt;&lt;wsp:rsid wsp:val=&quot;001A0A1E&quot;/&gt;&lt;wsp:rsid wsp:val=&quot;001A0CA5&quot;/&gt;&lt;wsp:rsid wsp:val=&quot;001A12DF&quot;/&gt;&lt;wsp:rsid wsp:val=&quot;001A1336&quot;/&gt;&lt;wsp:rsid wsp:val=&quot;001A23F1&quot;/&gt;&lt;wsp:rsid wsp:val=&quot;001A258A&quot;/&gt;&lt;wsp:rsid wsp:val=&quot;001A2939&quot;/&gt;&lt;wsp:rsid wsp:val=&quot;001A2B48&quot;/&gt;&lt;wsp:rsid wsp:val=&quot;001A2FD5&quot;/&gt;&lt;wsp:rsid wsp:val=&quot;001A3037&quot;/&gt;&lt;wsp:rsid wsp:val=&quot;001A30B0&quot;/&gt;&lt;wsp:rsid wsp:val=&quot;001A30FB&quot;/&gt;&lt;wsp:rsid wsp:val=&quot;001A32C6&quot;/&gt;&lt;wsp:rsid wsp:val=&quot;001A35B2&quot;/&gt;&lt;wsp:rsid wsp:val=&quot;001A36CF&quot;/&gt;&lt;wsp:rsid wsp:val=&quot;001A3974&quot;/&gt;&lt;wsp:rsid wsp:val=&quot;001A3F0F&quot;/&gt;&lt;wsp:rsid wsp:val=&quot;001A3FA5&quot;/&gt;&lt;wsp:rsid wsp:val=&quot;001A413A&quot;/&gt;&lt;wsp:rsid wsp:val=&quot;001A4156&quot;/&gt;&lt;wsp:rsid wsp:val=&quot;001A43B8&quot;/&gt;&lt;wsp:rsid wsp:val=&quot;001A43BA&quot;/&gt;&lt;wsp:rsid wsp:val=&quot;001A4EDF&quot;/&gt;&lt;wsp:rsid wsp:val=&quot;001A5174&quot;/&gt;&lt;wsp:rsid wsp:val=&quot;001A5C6E&quot;/&gt;&lt;wsp:rsid wsp:val=&quot;001A61A0&quot;/&gt;&lt;wsp:rsid wsp:val=&quot;001A628F&quot;/&gt;&lt;wsp:rsid wsp:val=&quot;001A6AFE&quot;/&gt;&lt;wsp:rsid wsp:val=&quot;001A6EF1&quot;/&gt;&lt;wsp:rsid wsp:val=&quot;001A6F38&quot;/&gt;&lt;wsp:rsid wsp:val=&quot;001A706D&quot;/&gt;&lt;wsp:rsid wsp:val=&quot;001A71EB&quot;/&gt;&lt;wsp:rsid wsp:val=&quot;001A72EE&quot;/&gt;&lt;wsp:rsid wsp:val=&quot;001A7912&quot;/&gt;&lt;wsp:rsid wsp:val=&quot;001A7920&quot;/&gt;&lt;wsp:rsid wsp:val=&quot;001A7924&quot;/&gt;&lt;wsp:rsid wsp:val=&quot;001A7BF4&quot;/&gt;&lt;wsp:rsid wsp:val=&quot;001A7C23&quot;/&gt;&lt;wsp:rsid wsp:val=&quot;001A7CBD&quot;/&gt;&lt;wsp:rsid wsp:val=&quot;001B00B2&quot;/&gt;&lt;wsp:rsid wsp:val=&quot;001B0149&quot;/&gt;&lt;wsp:rsid wsp:val=&quot;001B0163&quot;/&gt;&lt;wsp:rsid wsp:val=&quot;001B0251&quot;/&gt;&lt;wsp:rsid wsp:val=&quot;001B0F1F&quot;/&gt;&lt;wsp:rsid wsp:val=&quot;001B1565&quot;/&gt;&lt;wsp:rsid wsp:val=&quot;001B1BCF&quot;/&gt;&lt;wsp:rsid wsp:val=&quot;001B1C7B&quot;/&gt;&lt;wsp:rsid wsp:val=&quot;001B1F17&quot;/&gt;&lt;wsp:rsid wsp:val=&quot;001B1F29&quot;/&gt;&lt;wsp:rsid wsp:val=&quot;001B2085&quot;/&gt;&lt;wsp:rsid wsp:val=&quot;001B26EE&quot;/&gt;&lt;wsp:rsid wsp:val=&quot;001B2993&quot;/&gt;&lt;wsp:rsid wsp:val=&quot;001B2DF5&quot;/&gt;&lt;wsp:rsid wsp:val=&quot;001B32E7&quot;/&gt;&lt;wsp:rsid wsp:val=&quot;001B3754&quot;/&gt;&lt;wsp:rsid wsp:val=&quot;001B4398&quot;/&gt;&lt;wsp:rsid wsp:val=&quot;001B4AAD&quot;/&gt;&lt;wsp:rsid wsp:val=&quot;001B5176&quot;/&gt;&lt;wsp:rsid wsp:val=&quot;001B519B&quot;/&gt;&lt;wsp:rsid wsp:val=&quot;001B5332&quot;/&gt;&lt;wsp:rsid wsp:val=&quot;001B53B3&quot;/&gt;&lt;wsp:rsid wsp:val=&quot;001B54E9&quot;/&gt;&lt;wsp:rsid wsp:val=&quot;001B5986&quot;/&gt;&lt;wsp:rsid wsp:val=&quot;001B5F67&quot;/&gt;&lt;wsp:rsid wsp:val=&quot;001B6306&quot;/&gt;&lt;wsp:rsid wsp:val=&quot;001B6488&quot;/&gt;&lt;wsp:rsid wsp:val=&quot;001B6C77&quot;/&gt;&lt;wsp:rsid wsp:val=&quot;001B6D91&quot;/&gt;&lt;wsp:rsid wsp:val=&quot;001B70CF&quot;/&gt;&lt;wsp:rsid wsp:val=&quot;001B716B&quot;/&gt;&lt;wsp:rsid wsp:val=&quot;001B748B&quot;/&gt;&lt;wsp:rsid wsp:val=&quot;001B7CD0&quot;/&gt;&lt;wsp:rsid wsp:val=&quot;001C002C&quot;/&gt;&lt;wsp:rsid wsp:val=&quot;001C0085&quot;/&gt;&lt;wsp:rsid wsp:val=&quot;001C02DA&quot;/&gt;&lt;wsp:rsid wsp:val=&quot;001C04E1&quot;/&gt;&lt;wsp:rsid wsp:val=&quot;001C063F&quot;/&gt;&lt;wsp:rsid wsp:val=&quot;001C0883&quot;/&gt;&lt;wsp:rsid wsp:val=&quot;001C0CD4&quot;/&gt;&lt;wsp:rsid wsp:val=&quot;001C1163&quot;/&gt;&lt;wsp:rsid wsp:val=&quot;001C16A9&quot;/&gt;&lt;wsp:rsid wsp:val=&quot;001C17D4&quot;/&gt;&lt;wsp:rsid wsp:val=&quot;001C1CEA&quot;/&gt;&lt;wsp:rsid wsp:val=&quot;001C1E52&quot;/&gt;&lt;wsp:rsid wsp:val=&quot;001C1E53&quot;/&gt;&lt;wsp:rsid wsp:val=&quot;001C211D&quot;/&gt;&lt;wsp:rsid wsp:val=&quot;001C2582&quot;/&gt;&lt;wsp:rsid wsp:val=&quot;001C2E60&quot;/&gt;&lt;wsp:rsid wsp:val=&quot;001C3474&quot;/&gt;&lt;wsp:rsid wsp:val=&quot;001C3572&quot;/&gt;&lt;wsp:rsid wsp:val=&quot;001C399B&quot;/&gt;&lt;wsp:rsid wsp:val=&quot;001C3B46&quot;/&gt;&lt;wsp:rsid wsp:val=&quot;001C3DC6&quot;/&gt;&lt;wsp:rsid wsp:val=&quot;001C3EAE&quot;/&gt;&lt;wsp:rsid wsp:val=&quot;001C424C&quot;/&gt;&lt;wsp:rsid wsp:val=&quot;001C457D&quot;/&gt;&lt;wsp:rsid wsp:val=&quot;001C4F5F&quot;/&gt;&lt;wsp:rsid wsp:val=&quot;001C518A&quot;/&gt;&lt;wsp:rsid wsp:val=&quot;001C5566&quot;/&gt;&lt;wsp:rsid wsp:val=&quot;001C5796&quot;/&gt;&lt;wsp:rsid wsp:val=&quot;001C589B&quot;/&gt;&lt;wsp:rsid wsp:val=&quot;001C58A6&quot;/&gt;&lt;wsp:rsid wsp:val=&quot;001C5F88&quot;/&gt;&lt;wsp:rsid wsp:val=&quot;001C619C&quot;/&gt;&lt;wsp:rsid wsp:val=&quot;001C70E7&quot;/&gt;&lt;wsp:rsid wsp:val=&quot;001C7185&quot;/&gt;&lt;wsp:rsid wsp:val=&quot;001C76FC&quot;/&gt;&lt;wsp:rsid wsp:val=&quot;001C7AB6&quot;/&gt;&lt;wsp:rsid wsp:val=&quot;001C7F47&quot;/&gt;&lt;wsp:rsid wsp:val=&quot;001D006C&quot;/&gt;&lt;wsp:rsid wsp:val=&quot;001D017C&quot;/&gt;&lt;wsp:rsid wsp:val=&quot;001D0447&quot;/&gt;&lt;wsp:rsid wsp:val=&quot;001D0578&quot;/&gt;&lt;wsp:rsid wsp:val=&quot;001D0593&quot;/&gt;&lt;wsp:rsid wsp:val=&quot;001D0C3F&quot;/&gt;&lt;wsp:rsid wsp:val=&quot;001D1258&quot;/&gt;&lt;wsp:rsid wsp:val=&quot;001D13B0&quot;/&gt;&lt;wsp:rsid wsp:val=&quot;001D19F8&quot;/&gt;&lt;wsp:rsid wsp:val=&quot;001D1CFF&quot;/&gt;&lt;wsp:rsid wsp:val=&quot;001D2B3C&quot;/&gt;&lt;wsp:rsid wsp:val=&quot;001D2BB2&quot;/&gt;&lt;wsp:rsid wsp:val=&quot;001D2C75&quot;/&gt;&lt;wsp:rsid wsp:val=&quot;001D2E6C&quot;/&gt;&lt;wsp:rsid wsp:val=&quot;001D2ECD&quot;/&gt;&lt;wsp:rsid wsp:val=&quot;001D329E&quot;/&gt;&lt;wsp:rsid wsp:val=&quot;001D3555&quot;/&gt;&lt;wsp:rsid wsp:val=&quot;001D3A25&quot;/&gt;&lt;wsp:rsid wsp:val=&quot;001D3C68&quot;/&gt;&lt;wsp:rsid wsp:val=&quot;001D4315&quot;/&gt;&lt;wsp:rsid wsp:val=&quot;001D43C0&quot;/&gt;&lt;wsp:rsid wsp:val=&quot;001D46EB&quot;/&gt;&lt;wsp:rsid wsp:val=&quot;001D492D&quot;/&gt;&lt;wsp:rsid wsp:val=&quot;001D4969&quot;/&gt;&lt;wsp:rsid wsp:val=&quot;001D4AF0&quot;/&gt;&lt;wsp:rsid wsp:val=&quot;001D4F24&quot;/&gt;&lt;wsp:rsid wsp:val=&quot;001D506F&quot;/&gt;&lt;wsp:rsid wsp:val=&quot;001D53DC&quot;/&gt;&lt;wsp:rsid wsp:val=&quot;001D57BC&quot;/&gt;&lt;wsp:rsid wsp:val=&quot;001D6581&quot;/&gt;&lt;wsp:rsid wsp:val=&quot;001D6AEA&quot;/&gt;&lt;wsp:rsid wsp:val=&quot;001D6CC4&quot;/&gt;&lt;wsp:rsid wsp:val=&quot;001D6E61&quot;/&gt;&lt;wsp:rsid wsp:val=&quot;001D6F30&quot;/&gt;&lt;wsp:rsid wsp:val=&quot;001D6F9A&quot;/&gt;&lt;wsp:rsid wsp:val=&quot;001D7260&quot;/&gt;&lt;wsp:rsid wsp:val=&quot;001D7816&quot;/&gt;&lt;wsp:rsid wsp:val=&quot;001D78B1&quot;/&gt;&lt;wsp:rsid wsp:val=&quot;001D7B96&quot;/&gt;&lt;wsp:rsid wsp:val=&quot;001D7D45&quot;/&gt;&lt;wsp:rsid wsp:val=&quot;001D7F8C&quot;/&gt;&lt;wsp:rsid wsp:val=&quot;001D7FE2&quot;/&gt;&lt;wsp:rsid wsp:val=&quot;001E022E&quot;/&gt;&lt;wsp:rsid wsp:val=&quot;001E09F4&quot;/&gt;&lt;wsp:rsid wsp:val=&quot;001E0A73&quot;/&gt;&lt;wsp:rsid wsp:val=&quot;001E105C&quot;/&gt;&lt;wsp:rsid wsp:val=&quot;001E111F&quot;/&gt;&lt;wsp:rsid wsp:val=&quot;001E1284&quot;/&gt;&lt;wsp:rsid wsp:val=&quot;001E13E0&quot;/&gt;&lt;wsp:rsid wsp:val=&quot;001E1524&quot;/&gt;&lt;wsp:rsid wsp:val=&quot;001E1D3C&quot;/&gt;&lt;wsp:rsid wsp:val=&quot;001E216A&quot;/&gt;&lt;wsp:rsid wsp:val=&quot;001E220A&quot;/&gt;&lt;wsp:rsid wsp:val=&quot;001E251E&quot;/&gt;&lt;wsp:rsid wsp:val=&quot;001E266E&quot;/&gt;&lt;wsp:rsid wsp:val=&quot;001E2EEF&quot;/&gt;&lt;wsp:rsid wsp:val=&quot;001E3099&quot;/&gt;&lt;wsp:rsid wsp:val=&quot;001E3188&quot;/&gt;&lt;wsp:rsid wsp:val=&quot;001E31D1&quot;/&gt;&lt;wsp:rsid wsp:val=&quot;001E32BE&quot;/&gt;&lt;wsp:rsid wsp:val=&quot;001E3350&quot;/&gt;&lt;wsp:rsid wsp:val=&quot;001E33D7&quot;/&gt;&lt;wsp:rsid wsp:val=&quot;001E3A14&quot;/&gt;&lt;wsp:rsid wsp:val=&quot;001E3A45&quot;/&gt;&lt;wsp:rsid wsp:val=&quot;001E420B&quot;/&gt;&lt;wsp:rsid wsp:val=&quot;001E4583&quot;/&gt;&lt;wsp:rsid wsp:val=&quot;001E4704&quot;/&gt;&lt;wsp:rsid wsp:val=&quot;001E474A&quot;/&gt;&lt;wsp:rsid wsp:val=&quot;001E4CE2&quot;/&gt;&lt;wsp:rsid wsp:val=&quot;001E4D9A&quot;/&gt;&lt;wsp:rsid wsp:val=&quot;001E50CB&quot;/&gt;&lt;wsp:rsid wsp:val=&quot;001E5BB2&quot;/&gt;&lt;wsp:rsid wsp:val=&quot;001E5D1F&quot;/&gt;&lt;wsp:rsid wsp:val=&quot;001E636D&quot;/&gt;&lt;wsp:rsid wsp:val=&quot;001E6446&quot;/&gt;&lt;wsp:rsid wsp:val=&quot;001E684F&quot;/&gt;&lt;wsp:rsid wsp:val=&quot;001E689D&quot;/&gt;&lt;wsp:rsid wsp:val=&quot;001E6C17&quot;/&gt;&lt;wsp:rsid wsp:val=&quot;001E6C1B&quot;/&gt;&lt;wsp:rsid wsp:val=&quot;001E6D5E&quot;/&gt;&lt;wsp:rsid wsp:val=&quot;001E6DE6&quot;/&gt;&lt;wsp:rsid wsp:val=&quot;001E6ED5&quot;/&gt;&lt;wsp:rsid wsp:val=&quot;001E6F14&quot;/&gt;&lt;wsp:rsid wsp:val=&quot;001E719A&quot;/&gt;&lt;wsp:rsid wsp:val=&quot;001E750C&quot;/&gt;&lt;wsp:rsid wsp:val=&quot;001F04C3&quot;/&gt;&lt;wsp:rsid wsp:val=&quot;001F053B&quot;/&gt;&lt;wsp:rsid wsp:val=&quot;001F0546&quot;/&gt;&lt;wsp:rsid wsp:val=&quot;001F0BCC&quot;/&gt;&lt;wsp:rsid wsp:val=&quot;001F0DDF&quot;/&gt;&lt;wsp:rsid wsp:val=&quot;001F125F&quot;/&gt;&lt;wsp:rsid wsp:val=&quot;001F1509&quot;/&gt;&lt;wsp:rsid wsp:val=&quot;001F15CC&quot;/&gt;&lt;wsp:rsid wsp:val=&quot;001F16BF&quot;/&gt;&lt;wsp:rsid wsp:val=&quot;001F16FD&quot;/&gt;&lt;wsp:rsid wsp:val=&quot;001F17CF&quot;/&gt;&lt;wsp:rsid wsp:val=&quot;001F1B1E&quot;/&gt;&lt;wsp:rsid wsp:val=&quot;001F1DFA&quot;/&gt;&lt;wsp:rsid wsp:val=&quot;001F1F07&quot;/&gt;&lt;wsp:rsid wsp:val=&quot;001F22A9&quot;/&gt;&lt;wsp:rsid wsp:val=&quot;001F22FE&quot;/&gt;&lt;wsp:rsid wsp:val=&quot;001F2536&quot;/&gt;&lt;wsp:rsid wsp:val=&quot;001F26E9&quot;/&gt;&lt;wsp:rsid wsp:val=&quot;001F287C&quot;/&gt;&lt;wsp:rsid wsp:val=&quot;001F2B48&quot;/&gt;&lt;wsp:rsid wsp:val=&quot;001F2E08&quot;/&gt;&lt;wsp:rsid wsp:val=&quot;001F37ED&quot;/&gt;&lt;wsp:rsid wsp:val=&quot;001F39AB&quot;/&gt;&lt;wsp:rsid wsp:val=&quot;001F3FC0&quot;/&gt;&lt;wsp:rsid wsp:val=&quot;001F45E8&quot;/&gt;&lt;wsp:rsid wsp:val=&quot;001F4AE1&quot;/&gt;&lt;wsp:rsid wsp:val=&quot;001F4B34&quot;/&gt;&lt;wsp:rsid wsp:val=&quot;001F4E57&quot;/&gt;&lt;wsp:rsid wsp:val=&quot;001F51A4&quot;/&gt;&lt;wsp:rsid wsp:val=&quot;001F5323&quot;/&gt;&lt;wsp:rsid wsp:val=&quot;001F53A2&quot;/&gt;&lt;wsp:rsid wsp:val=&quot;001F55C8&quot;/&gt;&lt;wsp:rsid wsp:val=&quot;001F5AF6&quot;/&gt;&lt;wsp:rsid wsp:val=&quot;001F5C95&quot;/&gt;&lt;wsp:rsid wsp:val=&quot;001F5C9E&quot;/&gt;&lt;wsp:rsid wsp:val=&quot;001F5D53&quot;/&gt;&lt;wsp:rsid wsp:val=&quot;001F5E73&quot;/&gt;&lt;wsp:rsid wsp:val=&quot;001F5ED8&quot;/&gt;&lt;wsp:rsid wsp:val=&quot;001F5F10&quot;/&gt;&lt;wsp:rsid wsp:val=&quot;001F6192&quot;/&gt;&lt;wsp:rsid wsp:val=&quot;001F6408&quot;/&gt;&lt;wsp:rsid wsp:val=&quot;001F644E&quot;/&gt;&lt;wsp:rsid wsp:val=&quot;001F6AB8&quot;/&gt;&lt;wsp:rsid wsp:val=&quot;001F6E45&quot;/&gt;&lt;wsp:rsid wsp:val=&quot;001F71EA&quot;/&gt;&lt;wsp:rsid wsp:val=&quot;001F7317&quot;/&gt;&lt;wsp:rsid wsp:val=&quot;001F7456&quot;/&gt;&lt;wsp:rsid wsp:val=&quot;001F74FD&quot;/&gt;&lt;wsp:rsid wsp:val=&quot;001F798D&quot;/&gt;&lt;wsp:rsid wsp:val=&quot;001F7DC7&quot;/&gt;&lt;wsp:rsid wsp:val=&quot;001F7DD6&quot;/&gt;&lt;wsp:rsid wsp:val=&quot;002000F2&quot;/&gt;&lt;wsp:rsid wsp:val=&quot;002000FC&quot;/&gt;&lt;wsp:rsid wsp:val=&quot;0020043F&quot;/&gt;&lt;wsp:rsid wsp:val=&quot;00200A13&quot;/&gt;&lt;wsp:rsid wsp:val=&quot;00200A92&quot;/&gt;&lt;wsp:rsid wsp:val=&quot;00200BF9&quot;/&gt;&lt;wsp:rsid wsp:val=&quot;00200E3B&quot;/&gt;&lt;wsp:rsid wsp:val=&quot;00201B7E&quot;/&gt;&lt;wsp:rsid wsp:val=&quot;00201C4B&quot;/&gt;&lt;wsp:rsid wsp:val=&quot;00201C7E&quot;/&gt;&lt;wsp:rsid wsp:val=&quot;00201D85&quot;/&gt;&lt;wsp:rsid wsp:val=&quot;00202201&quot;/&gt;&lt;wsp:rsid wsp:val=&quot;00202D2E&quot;/&gt;&lt;wsp:rsid wsp:val=&quot;00203159&quot;/&gt;&lt;wsp:rsid wsp:val=&quot;00203A6E&quot;/&gt;&lt;wsp:rsid wsp:val=&quot;00203F00&quot;/&gt;&lt;wsp:rsid wsp:val=&quot;00203F5C&quot;/&gt;&lt;wsp:rsid wsp:val=&quot;002047DE&quot;/&gt;&lt;wsp:rsid wsp:val=&quot;0020492D&quot;/&gt;&lt;wsp:rsid wsp:val=&quot;00204A5A&quot;/&gt;&lt;wsp:rsid wsp:val=&quot;00204C12&quot;/&gt;&lt;wsp:rsid wsp:val=&quot;00204D22&quot;/&gt;&lt;wsp:rsid wsp:val=&quot;00204F33&quot;/&gt;&lt;wsp:rsid wsp:val=&quot;00205635&quot;/&gt;&lt;wsp:rsid wsp:val=&quot;002056B8&quot;/&gt;&lt;wsp:rsid wsp:val=&quot;002058DC&quot;/&gt;&lt;wsp:rsid wsp:val=&quot;00205AB2&quot;/&gt;&lt;wsp:rsid wsp:val=&quot;00205CB2&quot;/&gt;&lt;wsp:rsid wsp:val=&quot;0020610B&quot;/&gt;&lt;wsp:rsid wsp:val=&quot;00206133&quot;/&gt;&lt;wsp:rsid wsp:val=&quot;002063A7&quot;/&gt;&lt;wsp:rsid wsp:val=&quot;0020674D&quot;/&gt;&lt;wsp:rsid wsp:val=&quot;00206799&quot;/&gt;&lt;wsp:rsid wsp:val=&quot;00206E5A&quot;/&gt;&lt;wsp:rsid wsp:val=&quot;00207441&quot;/&gt;&lt;wsp:rsid wsp:val=&quot;0020749B&quot;/&gt;&lt;wsp:rsid wsp:val=&quot;00207613&quot;/&gt;&lt;wsp:rsid wsp:val=&quot;00207847&quot;/&gt;&lt;wsp:rsid wsp:val=&quot;00207AF9&quot;/&gt;&lt;wsp:rsid wsp:val=&quot;00207BB9&quot;/&gt;&lt;wsp:rsid wsp:val=&quot;00207EB6&quot;/&gt;&lt;wsp:rsid wsp:val=&quot;00210018&quot;/&gt;&lt;wsp:rsid wsp:val=&quot;00210174&quot;/&gt;&lt;wsp:rsid wsp:val=&quot;00210662&quot;/&gt;&lt;wsp:rsid wsp:val=&quot;002109D5&quot;/&gt;&lt;wsp:rsid wsp:val=&quot;00210A2E&quot;/&gt;&lt;wsp:rsid wsp:val=&quot;00210C84&quot;/&gt;&lt;wsp:rsid wsp:val=&quot;00210C91&quot;/&gt;&lt;wsp:rsid wsp:val=&quot;00210CF7&quot;/&gt;&lt;wsp:rsid wsp:val=&quot;00210F42&quot;/&gt;&lt;wsp:rsid wsp:val=&quot;00211042&quot;/&gt;&lt;wsp:rsid wsp:val=&quot;00211345&quot;/&gt;&lt;wsp:rsid wsp:val=&quot;00211390&quot;/&gt;&lt;wsp:rsid wsp:val=&quot;0021148E&quot;/&gt;&lt;wsp:rsid wsp:val=&quot;002114FA&quot;/&gt;&lt;wsp:rsid wsp:val=&quot;00211789&quot;/&gt;&lt;wsp:rsid wsp:val=&quot;00211D31&quot;/&gt;&lt;wsp:rsid wsp:val=&quot;00211DD9&quot;/&gt;&lt;wsp:rsid wsp:val=&quot;0021213F&quot;/&gt;&lt;wsp:rsid wsp:val=&quot;002125B4&quot;/&gt;&lt;wsp:rsid wsp:val=&quot;002126FB&quot;/&gt;&lt;wsp:rsid wsp:val=&quot;00212816&quot;/&gt;&lt;wsp:rsid wsp:val=&quot;00212D30&quot;/&gt;&lt;wsp:rsid wsp:val=&quot;002130BD&quot;/&gt;&lt;wsp:rsid wsp:val=&quot;002134D8&quot;/&gt;&lt;wsp:rsid wsp:val=&quot;002134FD&quot;/&gt;&lt;wsp:rsid wsp:val=&quot;00213706&quot;/&gt;&lt;wsp:rsid wsp:val=&quot;00213851&quot;/&gt;&lt;wsp:rsid wsp:val=&quot;00213FF2&quot;/&gt;&lt;wsp:rsid wsp:val=&quot;00214416&quot;/&gt;&lt;wsp:rsid wsp:val=&quot;00214E0D&quot;/&gt;&lt;wsp:rsid wsp:val=&quot;0021521A&quot;/&gt;&lt;wsp:rsid wsp:val=&quot;0021586D&quot;/&gt;&lt;wsp:rsid wsp:val=&quot;002161EE&quot;/&gt;&lt;wsp:rsid wsp:val=&quot;002162EA&quot;/&gt;&lt;wsp:rsid wsp:val=&quot;002165F9&quot;/&gt;&lt;wsp:rsid wsp:val=&quot;00216685&quot;/&gt;&lt;wsp:rsid wsp:val=&quot;00216796&quot;/&gt;&lt;wsp:rsid wsp:val=&quot;00216B17&quot;/&gt;&lt;wsp:rsid wsp:val=&quot;00216BBF&quot;/&gt;&lt;wsp:rsid wsp:val=&quot;00216E47&quot;/&gt;&lt;wsp:rsid wsp:val=&quot;00217135&quot;/&gt;&lt;wsp:rsid wsp:val=&quot;0021737B&quot;/&gt;&lt;wsp:rsid wsp:val=&quot;00217577&quot;/&gt;&lt;wsp:rsid wsp:val=&quot;00217CE8&quot;/&gt;&lt;wsp:rsid wsp:val=&quot;0022000C&quot;/&gt;&lt;wsp:rsid wsp:val=&quot;002202EC&quot;/&gt;&lt;wsp:rsid wsp:val=&quot;002204ED&quot;/&gt;&lt;wsp:rsid wsp:val=&quot;00220E92&quot;/&gt;&lt;wsp:rsid wsp:val=&quot;002211DD&quot;/&gt;&lt;wsp:rsid wsp:val=&quot;0022135D&quot;/&gt;&lt;wsp:rsid wsp:val=&quot;00221B93&quot;/&gt;&lt;wsp:rsid wsp:val=&quot;002222A4&quot;/&gt;&lt;wsp:rsid wsp:val=&quot;002225CD&quot;/&gt;&lt;wsp:rsid wsp:val=&quot;00223111&quot;/&gt;&lt;wsp:rsid wsp:val=&quot;00223322&quot;/&gt;&lt;wsp:rsid wsp:val=&quot;0022337A&quot;/&gt;&lt;wsp:rsid wsp:val=&quot;002237AE&quot;/&gt;&lt;wsp:rsid wsp:val=&quot;00223833&quot;/&gt;&lt;wsp:rsid wsp:val=&quot;00223ACD&quot;/&gt;&lt;wsp:rsid wsp:val=&quot;00223ADC&quot;/&gt;&lt;wsp:rsid wsp:val=&quot;00223F34&quot;/&gt;&lt;wsp:rsid wsp:val=&quot;0022418A&quot;/&gt;&lt;wsp:rsid wsp:val=&quot;002241C9&quot;/&gt;&lt;wsp:rsid wsp:val=&quot;00224A9B&quot;/&gt;&lt;wsp:rsid wsp:val=&quot;00224C25&quot;/&gt;&lt;wsp:rsid wsp:val=&quot;00225161&quot;/&gt;&lt;wsp:rsid wsp:val=&quot;00225709&quot;/&gt;&lt;wsp:rsid wsp:val=&quot;00225BC3&quot;/&gt;&lt;wsp:rsid wsp:val=&quot;00225BEB&quot;/&gt;&lt;wsp:rsid wsp:val=&quot;0022657F&quot;/&gt;&lt;wsp:rsid wsp:val=&quot;002269A7&quot;/&gt;&lt;wsp:rsid wsp:val=&quot;00226BD3&quot;/&gt;&lt;wsp:rsid wsp:val=&quot;00226CCA&quot;/&gt;&lt;wsp:rsid wsp:val=&quot;00226F21&quot;/&gt;&lt;wsp:rsid wsp:val=&quot;0022735A&quot;/&gt;&lt;wsp:rsid wsp:val=&quot;002275A8&quot;/&gt;&lt;wsp:rsid wsp:val=&quot;00227873&quot;/&gt;&lt;wsp:rsid wsp:val=&quot;002279D2&quot;/&gt;&lt;wsp:rsid wsp:val=&quot;00227C3A&quot;/&gt;&lt;wsp:rsid wsp:val=&quot;00227F9E&quot;/&gt;&lt;wsp:rsid wsp:val=&quot;00230040&quot;/&gt;&lt;wsp:rsid wsp:val=&quot;002300E1&quot;/&gt;&lt;wsp:rsid wsp:val=&quot;002305EF&quot;/&gt;&lt;wsp:rsid wsp:val=&quot;00230806&quot;/&gt;&lt;wsp:rsid wsp:val=&quot;00230944&quot;/&gt;&lt;wsp:rsid wsp:val=&quot;00230AD3&quot;/&gt;&lt;wsp:rsid wsp:val=&quot;00230BB1&quot;/&gt;&lt;wsp:rsid wsp:val=&quot;00230D7B&quot;/&gt;&lt;wsp:rsid wsp:val=&quot;00230E8B&quot;/&gt;&lt;wsp:rsid wsp:val=&quot;0023101D&quot;/&gt;&lt;wsp:rsid wsp:val=&quot;002313B5&quot;/&gt;&lt;wsp:rsid wsp:val=&quot;002314EE&quot;/&gt;&lt;wsp:rsid wsp:val=&quot;00231740&quot;/&gt;&lt;wsp:rsid wsp:val=&quot;00231929&quot;/&gt;&lt;wsp:rsid wsp:val=&quot;00231D67&quot;/&gt;&lt;wsp:rsid wsp:val=&quot;00232191&quot;/&gt;&lt;wsp:rsid wsp:val=&quot;002326A1&quot;/&gt;&lt;wsp:rsid wsp:val=&quot;00232E9D&quot;/&gt;&lt;wsp:rsid wsp:val=&quot;0023302F&quot;/&gt;&lt;wsp:rsid wsp:val=&quot;0023311D&quot;/&gt;&lt;wsp:rsid wsp:val=&quot;0023399C&quot;/&gt;&lt;wsp:rsid wsp:val=&quot;00233B04&quot;/&gt;&lt;wsp:rsid wsp:val=&quot;002341D4&quot;/&gt;&lt;wsp:rsid wsp:val=&quot;002344C8&quot;/&gt;&lt;wsp:rsid wsp:val=&quot;00234692&quot;/&gt;&lt;wsp:rsid wsp:val=&quot;002346B0&quot;/&gt;&lt;wsp:rsid wsp:val=&quot;002349C5&quot;/&gt;&lt;wsp:rsid wsp:val=&quot;00234E0D&quot;/&gt;&lt;wsp:rsid wsp:val=&quot;00235581&quot;/&gt;&lt;wsp:rsid wsp:val=&quot;00235698&quot;/&gt;&lt;wsp:rsid wsp:val=&quot;00235724&quot;/&gt;&lt;wsp:rsid wsp:val=&quot;0023577D&quot;/&gt;&lt;wsp:rsid wsp:val=&quot;00235A15&quot;/&gt;&lt;wsp:rsid wsp:val=&quot;00236400&quot;/&gt;&lt;wsp:rsid wsp:val=&quot;00236ABB&quot;/&gt;&lt;wsp:rsid wsp:val=&quot;00236E1F&quot;/&gt;&lt;wsp:rsid wsp:val=&quot;00236F55&quot;/&gt;&lt;wsp:rsid wsp:val=&quot;00236F71&quot;/&gt;&lt;wsp:rsid wsp:val=&quot;002373FC&quot;/&gt;&lt;wsp:rsid wsp:val=&quot;0023776F&quot;/&gt;&lt;wsp:rsid wsp:val=&quot;00237C6F&quot;/&gt;&lt;wsp:rsid wsp:val=&quot;00237D22&quot;/&gt;&lt;wsp:rsid wsp:val=&quot;002409A7&quot;/&gt;&lt;wsp:rsid wsp:val=&quot;00240A69&quot;/&gt;&lt;wsp:rsid wsp:val=&quot;00240B7D&quot;/&gt;&lt;wsp:rsid wsp:val=&quot;00240F76&quot;/&gt;&lt;wsp:rsid wsp:val=&quot;0024103F&quot;/&gt;&lt;wsp:rsid wsp:val=&quot;00241C7B&quot;/&gt;&lt;wsp:rsid wsp:val=&quot;00241CAE&quot;/&gt;&lt;wsp:rsid wsp:val=&quot;002421F2&quot;/&gt;&lt;wsp:rsid wsp:val=&quot;00242B2A&quot;/&gt;&lt;wsp:rsid wsp:val=&quot;00242CAE&quot;/&gt;&lt;wsp:rsid wsp:val=&quot;00243ACD&quot;/&gt;&lt;wsp:rsid wsp:val=&quot;00243DCC&quot;/&gt;&lt;wsp:rsid wsp:val=&quot;00243ED0&quot;/&gt;&lt;wsp:rsid wsp:val=&quot;002443C2&quot;/&gt;&lt;wsp:rsid wsp:val=&quot;00244606&quot;/&gt;&lt;wsp:rsid wsp:val=&quot;00244924&quot;/&gt;&lt;wsp:rsid wsp:val=&quot;002452BE&quot;/&gt;&lt;wsp:rsid wsp:val=&quot;00245492&quot;/&gt;&lt;wsp:rsid wsp:val=&quot;002457CA&quot;/&gt;&lt;wsp:rsid wsp:val=&quot;00245A41&quot;/&gt;&lt;wsp:rsid wsp:val=&quot;00245B70&quot;/&gt;&lt;wsp:rsid wsp:val=&quot;00245D7D&quot;/&gt;&lt;wsp:rsid wsp:val=&quot;00245E39&quot;/&gt;&lt;wsp:rsid wsp:val=&quot;00245FBA&quot;/&gt;&lt;wsp:rsid wsp:val=&quot;00246C52&quot;/&gt;&lt;wsp:rsid wsp:val=&quot;00246C98&quot;/&gt;&lt;wsp:rsid wsp:val=&quot;00246EB6&quot;/&gt;&lt;wsp:rsid wsp:val=&quot;00246F1F&quot;/&gt;&lt;wsp:rsid wsp:val=&quot;002471AB&quot;/&gt;&lt;wsp:rsid wsp:val=&quot;0024785A&quot;/&gt;&lt;wsp:rsid wsp:val=&quot;00247C82&quot;/&gt;&lt;wsp:rsid wsp:val=&quot;00247D8E&quot;/&gt;&lt;wsp:rsid wsp:val=&quot;00247DD1&quot;/&gt;&lt;wsp:rsid wsp:val=&quot;00250CD0&quot;/&gt;&lt;wsp:rsid wsp:val=&quot;00250D9C&quot;/&gt;&lt;wsp:rsid wsp:val=&quot;00250E53&quot;/&gt;&lt;wsp:rsid wsp:val=&quot;00251117&quot;/&gt;&lt;wsp:rsid wsp:val=&quot;002512A9&quot;/&gt;&lt;wsp:rsid wsp:val=&quot;0025169E&quot;/&gt;&lt;wsp:rsid wsp:val=&quot;00251929&quot;/&gt;&lt;wsp:rsid wsp:val=&quot;00251F5E&quot;/&gt;&lt;wsp:rsid wsp:val=&quot;002520A6&quot;/&gt;&lt;wsp:rsid wsp:val=&quot;002521CC&quot;/&gt;&lt;wsp:rsid wsp:val=&quot;002522FF&quot;/&gt;&lt;wsp:rsid wsp:val=&quot;00252719&quot;/&gt;&lt;wsp:rsid wsp:val=&quot;00252A05&quot;/&gt;&lt;wsp:rsid wsp:val=&quot;00252A61&quot;/&gt;&lt;wsp:rsid wsp:val=&quot;0025308E&quot;/&gt;&lt;wsp:rsid wsp:val=&quot;002530CC&quot;/&gt;&lt;wsp:rsid wsp:val=&quot;002530D6&quot;/&gt;&lt;wsp:rsid wsp:val=&quot;002530D9&quot;/&gt;&lt;wsp:rsid wsp:val=&quot;0025325D&quot;/&gt;&lt;wsp:rsid wsp:val=&quot;002533FF&quot;/&gt;&lt;wsp:rsid wsp:val=&quot;00253400&quot;/&gt;&lt;wsp:rsid wsp:val=&quot;002534B8&quot;/&gt;&lt;wsp:rsid wsp:val=&quot;002537F5&quot;/&gt;&lt;wsp:rsid wsp:val=&quot;00253A89&quot;/&gt;&lt;wsp:rsid wsp:val=&quot;00253D64&quot;/&gt;&lt;wsp:rsid wsp:val=&quot;0025464E&quot;/&gt;&lt;wsp:rsid wsp:val=&quot;00254D49&quot;/&gt;&lt;wsp:rsid wsp:val=&quot;00254D76&quot;/&gt;&lt;wsp:rsid wsp:val=&quot;00255B17&quot;/&gt;&lt;wsp:rsid wsp:val=&quot;00255BAF&quot;/&gt;&lt;wsp:rsid wsp:val=&quot;00255C71&quot;/&gt;&lt;wsp:rsid wsp:val=&quot;00255C73&quot;/&gt;&lt;wsp:rsid wsp:val=&quot;00255D42&quot;/&gt;&lt;wsp:rsid wsp:val=&quot;00256F02&quot;/&gt;&lt;wsp:rsid wsp:val=&quot;002571C8&quot;/&gt;&lt;wsp:rsid wsp:val=&quot;002572F1&quot;/&gt;&lt;wsp:rsid wsp:val=&quot;0025779C&quot;/&gt;&lt;wsp:rsid wsp:val=&quot;00257A62&quot;/&gt;&lt;wsp:rsid wsp:val=&quot;00257CB5&quot;/&gt;&lt;wsp:rsid wsp:val=&quot;00260156&quot;/&gt;&lt;wsp:rsid wsp:val=&quot;0026037C&quot;/&gt;&lt;wsp:rsid wsp:val=&quot;0026075E&quot;/&gt;&lt;wsp:rsid wsp:val=&quot;00260FAD&quot;/&gt;&lt;wsp:rsid wsp:val=&quot;002612A1&quot;/&gt;&lt;wsp:rsid wsp:val=&quot;00261559&quot;/&gt;&lt;wsp:rsid wsp:val=&quot;00261A63&quot;/&gt;&lt;wsp:rsid wsp:val=&quot;00261BCF&quot;/&gt;&lt;wsp:rsid wsp:val=&quot;00261D05&quot;/&gt;&lt;wsp:rsid wsp:val=&quot;002622E3&quot;/&gt;&lt;wsp:rsid wsp:val=&quot;002623AC&quot;/&gt;&lt;wsp:rsid wsp:val=&quot;002623DA&quot;/&gt;&lt;wsp:rsid wsp:val=&quot;00262524&quot;/&gt;&lt;wsp:rsid wsp:val=&quot;00262979&quot;/&gt;&lt;wsp:rsid wsp:val=&quot;00262A27&quot;/&gt;&lt;wsp:rsid wsp:val=&quot;00262BAD&quot;/&gt;&lt;wsp:rsid wsp:val=&quot;00262CEB&quot;/&gt;&lt;wsp:rsid wsp:val=&quot;00262E69&quot;/&gt;&lt;wsp:rsid wsp:val=&quot;00263038&quot;/&gt;&lt;wsp:rsid wsp:val=&quot;00263B02&quot;/&gt;&lt;wsp:rsid wsp:val=&quot;00263D8E&quot;/&gt;&lt;wsp:rsid wsp:val=&quot;00263DD9&quot;/&gt;&lt;wsp:rsid wsp:val=&quot;002643C7&quot;/&gt;&lt;wsp:rsid wsp:val=&quot;0026455A&quot;/&gt;&lt;wsp:rsid wsp:val=&quot;0026468A&quot;/&gt;&lt;wsp:rsid wsp:val=&quot;00264C28&quot;/&gt;&lt;wsp:rsid wsp:val=&quot;00264F6D&quot;/&gt;&lt;wsp:rsid wsp:val=&quot;0026509A&quot;/&gt;&lt;wsp:rsid wsp:val=&quot;002651FC&quot;/&gt;&lt;wsp:rsid wsp:val=&quot;00265571&quot;/&gt;&lt;wsp:rsid wsp:val=&quot;00265701&quot;/&gt;&lt;wsp:rsid wsp:val=&quot;00265C3B&quot;/&gt;&lt;wsp:rsid wsp:val=&quot;00265D41&quot;/&gt;&lt;wsp:rsid wsp:val=&quot;00265E9A&quot;/&gt;&lt;wsp:rsid wsp:val=&quot;00266012&quot;/&gt;&lt;wsp:rsid wsp:val=&quot;00266210&quot;/&gt;&lt;wsp:rsid wsp:val=&quot;00266427&quot;/&gt;&lt;wsp:rsid wsp:val=&quot;00267026&quot;/&gt;&lt;wsp:rsid wsp:val=&quot;002670B0&quot;/&gt;&lt;wsp:rsid wsp:val=&quot;0026716C&quot;/&gt;&lt;wsp:rsid wsp:val=&quot;00267959&quot;/&gt;&lt;wsp:rsid wsp:val=&quot;00267D2F&quot;/&gt;&lt;wsp:rsid wsp:val=&quot;00270C63&quot;/&gt;&lt;wsp:rsid wsp:val=&quot;00270C70&quot;/&gt;&lt;wsp:rsid wsp:val=&quot;00270C98&quot;/&gt;&lt;wsp:rsid wsp:val=&quot;00270E57&quot;/&gt;&lt;wsp:rsid wsp:val=&quot;0027149E&quot;/&gt;&lt;wsp:rsid wsp:val=&quot;00271738&quot;/&gt;&lt;wsp:rsid wsp:val=&quot;0027193C&quot;/&gt;&lt;wsp:rsid wsp:val=&quot;00271A6C&quot;/&gt;&lt;wsp:rsid wsp:val=&quot;00271B1E&quot;/&gt;&lt;wsp:rsid wsp:val=&quot;00271EEF&quot;/&gt;&lt;wsp:rsid wsp:val=&quot;0027242C&quot;/&gt;&lt;wsp:rsid wsp:val=&quot;00272474&quot;/&gt;&lt;wsp:rsid wsp:val=&quot;0027249B&quot;/&gt;&lt;wsp:rsid wsp:val=&quot;0027280D&quot;/&gt;&lt;wsp:rsid wsp:val=&quot;00272D06&quot;/&gt;&lt;wsp:rsid wsp:val=&quot;00272FEB&quot;/&gt;&lt;wsp:rsid wsp:val=&quot;0027309D&quot;/&gt;&lt;wsp:rsid wsp:val=&quot;00273759&quot;/&gt;&lt;wsp:rsid wsp:val=&quot;002738C9&quot;/&gt;&lt;wsp:rsid wsp:val=&quot;00273B2D&quot;/&gt;&lt;wsp:rsid wsp:val=&quot;00273C14&quot;/&gt;&lt;wsp:rsid wsp:val=&quot;00273C3F&quot;/&gt;&lt;wsp:rsid wsp:val=&quot;00273CFB&quot;/&gt;&lt;wsp:rsid wsp:val=&quot;00274391&quot;/&gt;&lt;wsp:rsid wsp:val=&quot;002749C8&quot;/&gt;&lt;wsp:rsid wsp:val=&quot;00274D08&quot;/&gt;&lt;wsp:rsid wsp:val=&quot;00275435&quot;/&gt;&lt;wsp:rsid wsp:val=&quot;00275464&quot;/&gt;&lt;wsp:rsid wsp:val=&quot;0027568B&quot;/&gt;&lt;wsp:rsid wsp:val=&quot;002756D5&quot;/&gt;&lt;wsp:rsid wsp:val=&quot;002758B1&quot;/&gt;&lt;wsp:rsid wsp:val=&quot;00276001&quot;/&gt;&lt;wsp:rsid wsp:val=&quot;00276457&quot;/&gt;&lt;wsp:rsid wsp:val=&quot;002764FB&quot;/&gt;&lt;wsp:rsid wsp:val=&quot;00276995&quot;/&gt;&lt;wsp:rsid wsp:val=&quot;00276BEE&quot;/&gt;&lt;wsp:rsid wsp:val=&quot;00276EFA&quot;/&gt;&lt;wsp:rsid wsp:val=&quot;00277E66&quot;/&gt;&lt;wsp:rsid wsp:val=&quot;002801E2&quot;/&gt;&lt;wsp:rsid wsp:val=&quot;0028052D&quot;/&gt;&lt;wsp:rsid wsp:val=&quot;00280684&quot;/&gt;&lt;wsp:rsid wsp:val=&quot;00280706&quot;/&gt;&lt;wsp:rsid wsp:val=&quot;0028073A&quot;/&gt;&lt;wsp:rsid wsp:val=&quot;002807D6&quot;/&gt;&lt;wsp:rsid wsp:val=&quot;00280851&quot;/&gt;&lt;wsp:rsid wsp:val=&quot;00280960&quot;/&gt;&lt;wsp:rsid wsp:val=&quot;00280D6E&quot;/&gt;&lt;wsp:rsid wsp:val=&quot;00281166&quot;/&gt;&lt;wsp:rsid wsp:val=&quot;00281B68&quot;/&gt;&lt;wsp:rsid wsp:val=&quot;002825CE&quot;/&gt;&lt;wsp:rsid wsp:val=&quot;002826D0&quot;/&gt;&lt;wsp:rsid wsp:val=&quot;00282753&quot;/&gt;&lt;wsp:rsid wsp:val=&quot;002829E8&quot;/&gt;&lt;wsp:rsid wsp:val=&quot;00282FCB&quot;/&gt;&lt;wsp:rsid wsp:val=&quot;0028316F&quot;/&gt;&lt;wsp:rsid wsp:val=&quot;00283181&quot;/&gt;&lt;wsp:rsid wsp:val=&quot;002832C5&quot;/&gt;&lt;wsp:rsid wsp:val=&quot;002835A5&quot;/&gt;&lt;wsp:rsid wsp:val=&quot;002836DC&quot;/&gt;&lt;wsp:rsid wsp:val=&quot;00283D6B&quot;/&gt;&lt;wsp:rsid wsp:val=&quot;00284BE8&quot;/&gt;&lt;wsp:rsid wsp:val=&quot;00284E7F&quot;/&gt;&lt;wsp:rsid wsp:val=&quot;002850A8&quot;/&gt;&lt;wsp:rsid wsp:val=&quot;002851CC&quot;/&gt;&lt;wsp:rsid wsp:val=&quot;00285520&quot;/&gt;&lt;wsp:rsid wsp:val=&quot;00285894&quot;/&gt;&lt;wsp:rsid wsp:val=&quot;00285E28&quot;/&gt;&lt;wsp:rsid wsp:val=&quot;00286432&quot;/&gt;&lt;wsp:rsid wsp:val=&quot;00286487&quot;/&gt;&lt;wsp:rsid wsp:val=&quot;00286631&quot;/&gt;&lt;wsp:rsid wsp:val=&quot;00286B14&quot;/&gt;&lt;wsp:rsid wsp:val=&quot;00286B1F&quot;/&gt;&lt;wsp:rsid wsp:val=&quot;00286DD8&quot;/&gt;&lt;wsp:rsid wsp:val=&quot;00286ED5&quot;/&gt;&lt;wsp:rsid wsp:val=&quot;00286F76&quot;/&gt;&lt;wsp:rsid wsp:val=&quot;00287376&quot;/&gt;&lt;wsp:rsid wsp:val=&quot;002875DB&quot;/&gt;&lt;wsp:rsid wsp:val=&quot;002877DE&quot;/&gt;&lt;wsp:rsid wsp:val=&quot;00287C28&quot;/&gt;&lt;wsp:rsid wsp:val=&quot;00287EA3&quot;/&gt;&lt;wsp:rsid wsp:val=&quot;00290006&quot;/&gt;&lt;wsp:rsid wsp:val=&quot;00290254&quot;/&gt;&lt;wsp:rsid wsp:val=&quot;0029111B&quot;/&gt;&lt;wsp:rsid wsp:val=&quot;0029178D&quot;/&gt;&lt;wsp:rsid wsp:val=&quot;0029178F&quot;/&gt;&lt;wsp:rsid wsp:val=&quot;00291B01&quot;/&gt;&lt;wsp:rsid wsp:val=&quot;0029230A&quot;/&gt;&lt;wsp:rsid wsp:val=&quot;00292491&quot;/&gt;&lt;wsp:rsid wsp:val=&quot;0029267A&quot;/&gt;&lt;wsp:rsid wsp:val=&quot;002928BD&quot;/&gt;&lt;wsp:rsid wsp:val=&quot;00293504&quot;/&gt;&lt;wsp:rsid wsp:val=&quot;002935D3&quot;/&gt;&lt;wsp:rsid wsp:val=&quot;002943A9&quot;/&gt;&lt;wsp:rsid wsp:val=&quot;002944CA&quot;/&gt;&lt;wsp:rsid wsp:val=&quot;00294722&quot;/&gt;&lt;wsp:rsid wsp:val=&quot;00294AB1&quot;/&gt;&lt;wsp:rsid wsp:val=&quot;00294E70&quot;/&gt;&lt;wsp:rsid wsp:val=&quot;00295018&quot;/&gt;&lt;wsp:rsid wsp:val=&quot;00295226&quot;/&gt;&lt;wsp:rsid wsp:val=&quot;0029548C&quot;/&gt;&lt;wsp:rsid wsp:val=&quot;00295539&quot;/&gt;&lt;wsp:rsid wsp:val=&quot;00295F1C&quot;/&gt;&lt;wsp:rsid wsp:val=&quot;00295FB1&quot;/&gt;&lt;wsp:rsid wsp:val=&quot;0029636B&quot;/&gt;&lt;wsp:rsid wsp:val=&quot;002963EC&quot;/&gt;&lt;wsp:rsid wsp:val=&quot;002965C5&quot;/&gt;&lt;wsp:rsid wsp:val=&quot;00296AE3&quot;/&gt;&lt;wsp:rsid wsp:val=&quot;00296E40&quot;/&gt;&lt;wsp:rsid wsp:val=&quot;00296FD8&quot;/&gt;&lt;wsp:rsid wsp:val=&quot;0029743A&quot;/&gt;&lt;wsp:rsid wsp:val=&quot;00297499&quot;/&gt;&lt;wsp:rsid wsp:val=&quot;002974AA&quot;/&gt;&lt;wsp:rsid wsp:val=&quot;00297F46&quot;/&gt;&lt;wsp:rsid wsp:val=&quot;002A0028&quot;/&gt;&lt;wsp:rsid wsp:val=&quot;002A0155&quot;/&gt;&lt;wsp:rsid wsp:val=&quot;002A0581&quot;/&gt;&lt;wsp:rsid wsp:val=&quot;002A05EF&quot;/&gt;&lt;wsp:rsid wsp:val=&quot;002A0724&quot;/&gt;&lt;wsp:rsid wsp:val=&quot;002A1737&quot;/&gt;&lt;wsp:rsid wsp:val=&quot;002A1A57&quot;/&gt;&lt;wsp:rsid wsp:val=&quot;002A1DA1&quot;/&gt;&lt;wsp:rsid wsp:val=&quot;002A205B&quot;/&gt;&lt;wsp:rsid wsp:val=&quot;002A207F&quot;/&gt;&lt;wsp:rsid wsp:val=&quot;002A22F3&quot;/&gt;&lt;wsp:rsid wsp:val=&quot;002A24F5&quot;/&gt;&lt;wsp:rsid wsp:val=&quot;002A2546&quot;/&gt;&lt;wsp:rsid wsp:val=&quot;002A2FE5&quot;/&gt;&lt;wsp:rsid wsp:val=&quot;002A31FF&quot;/&gt;&lt;wsp:rsid wsp:val=&quot;002A3389&quot;/&gt;&lt;wsp:rsid wsp:val=&quot;002A33EB&quot;/&gt;&lt;wsp:rsid wsp:val=&quot;002A3668&quot;/&gt;&lt;wsp:rsid wsp:val=&quot;002A3771&quot;/&gt;&lt;wsp:rsid wsp:val=&quot;002A3B12&quot;/&gt;&lt;wsp:rsid wsp:val=&quot;002A3B65&quot;/&gt;&lt;wsp:rsid wsp:val=&quot;002A3CF2&quot;/&gt;&lt;wsp:rsid wsp:val=&quot;002A3EB8&quot;/&gt;&lt;wsp:rsid wsp:val=&quot;002A4102&quot;/&gt;&lt;wsp:rsid wsp:val=&quot;002A4625&quot;/&gt;&lt;wsp:rsid wsp:val=&quot;002A4918&quot;/&gt;&lt;wsp:rsid wsp:val=&quot;002A49F0&quot;/&gt;&lt;wsp:rsid wsp:val=&quot;002A4E20&quot;/&gt;&lt;wsp:rsid wsp:val=&quot;002A523D&quot;/&gt;&lt;wsp:rsid wsp:val=&quot;002A5488&quot;/&gt;&lt;wsp:rsid wsp:val=&quot;002A5FC1&quot;/&gt;&lt;wsp:rsid wsp:val=&quot;002A60B6&quot;/&gt;&lt;wsp:rsid wsp:val=&quot;002A624D&quot;/&gt;&lt;wsp:rsid wsp:val=&quot;002A66B1&quot;/&gt;&lt;wsp:rsid wsp:val=&quot;002A6751&quot;/&gt;&lt;wsp:rsid wsp:val=&quot;002A6FDC&quot;/&gt;&lt;wsp:rsid wsp:val=&quot;002A7234&quot;/&gt;&lt;wsp:rsid wsp:val=&quot;002A732C&quot;/&gt;&lt;wsp:rsid wsp:val=&quot;002A7364&quot;/&gt;&lt;wsp:rsid wsp:val=&quot;002A7A6A&quot;/&gt;&lt;wsp:rsid wsp:val=&quot;002A7AB4&quot;/&gt;&lt;wsp:rsid wsp:val=&quot;002A7B72&quot;/&gt;&lt;wsp:rsid wsp:val=&quot;002B0232&quot;/&gt;&lt;wsp:rsid wsp:val=&quot;002B0322&quot;/&gt;&lt;wsp:rsid wsp:val=&quot;002B0343&quot;/&gt;&lt;wsp:rsid wsp:val=&quot;002B03D8&quot;/&gt;&lt;wsp:rsid wsp:val=&quot;002B049E&quot;/&gt;&lt;wsp:rsid wsp:val=&quot;002B07BF&quot;/&gt;&lt;wsp:rsid wsp:val=&quot;002B0805&quot;/&gt;&lt;wsp:rsid wsp:val=&quot;002B0C99&quot;/&gt;&lt;wsp:rsid wsp:val=&quot;002B0EDA&quot;/&gt;&lt;wsp:rsid wsp:val=&quot;002B10F9&quot;/&gt;&lt;wsp:rsid wsp:val=&quot;002B1DBA&quot;/&gt;&lt;wsp:rsid wsp:val=&quot;002B21D6&quot;/&gt;&lt;wsp:rsid wsp:val=&quot;002B23AE&quot;/&gt;&lt;wsp:rsid wsp:val=&quot;002B2C92&quot;/&gt;&lt;wsp:rsid wsp:val=&quot;002B2F3E&quot;/&gt;&lt;wsp:rsid wsp:val=&quot;002B2F85&quot;/&gt;&lt;wsp:rsid wsp:val=&quot;002B3081&quot;/&gt;&lt;wsp:rsid wsp:val=&quot;002B318B&quot;/&gt;&lt;wsp:rsid wsp:val=&quot;002B32BC&quot;/&gt;&lt;wsp:rsid wsp:val=&quot;002B340B&quot;/&gt;&lt;wsp:rsid wsp:val=&quot;002B347A&quot;/&gt;&lt;wsp:rsid wsp:val=&quot;002B34AE&quot;/&gt;&lt;wsp:rsid wsp:val=&quot;002B3BA5&quot;/&gt;&lt;wsp:rsid wsp:val=&quot;002B3D90&quot;/&gt;&lt;wsp:rsid wsp:val=&quot;002B497C&quot;/&gt;&lt;wsp:rsid wsp:val=&quot;002B4C37&quot;/&gt;&lt;wsp:rsid wsp:val=&quot;002B4C39&quot;/&gt;&lt;wsp:rsid wsp:val=&quot;002B5976&quot;/&gt;&lt;wsp:rsid wsp:val=&quot;002B5A52&quot;/&gt;&lt;wsp:rsid wsp:val=&quot;002B6397&quot;/&gt;&lt;wsp:rsid wsp:val=&quot;002B64FE&quot;/&gt;&lt;wsp:rsid wsp:val=&quot;002B651D&quot;/&gt;&lt;wsp:rsid wsp:val=&quot;002B6890&quot;/&gt;&lt;wsp:rsid wsp:val=&quot;002B694E&quot;/&gt;&lt;wsp:rsid wsp:val=&quot;002B6C2C&quot;/&gt;&lt;wsp:rsid wsp:val=&quot;002B7095&quot;/&gt;&lt;wsp:rsid wsp:val=&quot;002B776C&quot;/&gt;&lt;wsp:rsid wsp:val=&quot;002C021C&quot;/&gt;&lt;wsp:rsid wsp:val=&quot;002C026F&quot;/&gt;&lt;wsp:rsid wsp:val=&quot;002C04C2&quot;/&gt;&lt;wsp:rsid wsp:val=&quot;002C0818&quot;/&gt;&lt;wsp:rsid wsp:val=&quot;002C0AC9&quot;/&gt;&lt;wsp:rsid wsp:val=&quot;002C0DD0&quot;/&gt;&lt;wsp:rsid wsp:val=&quot;002C0E0A&quot;/&gt;&lt;wsp:rsid wsp:val=&quot;002C1368&quot;/&gt;&lt;wsp:rsid wsp:val=&quot;002C1654&quot;/&gt;&lt;wsp:rsid wsp:val=&quot;002C1DF1&quot;/&gt;&lt;wsp:rsid wsp:val=&quot;002C203A&quot;/&gt;&lt;wsp:rsid wsp:val=&quot;002C2502&quot;/&gt;&lt;wsp:rsid wsp:val=&quot;002C2CF2&quot;/&gt;&lt;wsp:rsid wsp:val=&quot;002C2E8A&quot;/&gt;&lt;wsp:rsid wsp:val=&quot;002C2FCD&quot;/&gt;&lt;wsp:rsid wsp:val=&quot;002C3289&quot;/&gt;&lt;wsp:rsid wsp:val=&quot;002C33D3&quot;/&gt;&lt;wsp:rsid wsp:val=&quot;002C36D3&quot;/&gt;&lt;wsp:rsid wsp:val=&quot;002C3AE4&quot;/&gt;&lt;wsp:rsid wsp:val=&quot;002C3C99&quot;/&gt;&lt;wsp:rsid wsp:val=&quot;002C3E10&quot;/&gt;&lt;wsp:rsid wsp:val=&quot;002C3E89&quot;/&gt;&lt;wsp:rsid wsp:val=&quot;002C451B&quot;/&gt;&lt;wsp:rsid wsp:val=&quot;002C4602&quot;/&gt;&lt;wsp:rsid wsp:val=&quot;002C4DFD&quot;/&gt;&lt;wsp:rsid wsp:val=&quot;002C5533&quot;/&gt;&lt;wsp:rsid wsp:val=&quot;002C55C7&quot;/&gt;&lt;wsp:rsid wsp:val=&quot;002C5620&quot;/&gt;&lt;wsp:rsid wsp:val=&quot;002C5A6B&quot;/&gt;&lt;wsp:rsid wsp:val=&quot;002C5D7C&quot;/&gt;&lt;wsp:rsid wsp:val=&quot;002C61E0&quot;/&gt;&lt;wsp:rsid wsp:val=&quot;002C6F88&quot;/&gt;&lt;wsp:rsid wsp:val=&quot;002C7014&quot;/&gt;&lt;wsp:rsid wsp:val=&quot;002C782F&quot;/&gt;&lt;wsp:rsid wsp:val=&quot;002C7B03&quot;/&gt;&lt;wsp:rsid wsp:val=&quot;002C7B0D&quot;/&gt;&lt;wsp:rsid wsp:val=&quot;002C7BC3&quot;/&gt;&lt;wsp:rsid wsp:val=&quot;002C7D31&quot;/&gt;&lt;wsp:rsid wsp:val=&quot;002C7D95&quot;/&gt;&lt;wsp:rsid wsp:val=&quot;002C7EC6&quot;/&gt;&lt;wsp:rsid wsp:val=&quot;002D001E&quot;/&gt;&lt;wsp:rsid wsp:val=&quot;002D0199&quot;/&gt;&lt;wsp:rsid wsp:val=&quot;002D0298&quot;/&gt;&lt;wsp:rsid wsp:val=&quot;002D04DC&quot;/&gt;&lt;wsp:rsid wsp:val=&quot;002D0657&quot;/&gt;&lt;wsp:rsid wsp:val=&quot;002D09B3&quot;/&gt;&lt;wsp:rsid wsp:val=&quot;002D0DAA&quot;/&gt;&lt;wsp:rsid wsp:val=&quot;002D0E91&quot;/&gt;&lt;wsp:rsid wsp:val=&quot;002D0F42&quot;/&gt;&lt;wsp:rsid wsp:val=&quot;002D1371&quot;/&gt;&lt;wsp:rsid wsp:val=&quot;002D13B7&quot;/&gt;&lt;wsp:rsid wsp:val=&quot;002D15C0&quot;/&gt;&lt;wsp:rsid wsp:val=&quot;002D2057&quot;/&gt;&lt;wsp:rsid wsp:val=&quot;002D2615&quot;/&gt;&lt;wsp:rsid wsp:val=&quot;002D2B4E&quot;/&gt;&lt;wsp:rsid wsp:val=&quot;002D2C1A&quot;/&gt;&lt;wsp:rsid wsp:val=&quot;002D3968&quot;/&gt;&lt;wsp:rsid wsp:val=&quot;002D425A&quot;/&gt;&lt;wsp:rsid wsp:val=&quot;002D426D&quot;/&gt;&lt;wsp:rsid wsp:val=&quot;002D42E6&quot;/&gt;&lt;wsp:rsid wsp:val=&quot;002D4322&quot;/&gt;&lt;wsp:rsid wsp:val=&quot;002D4A54&quot;/&gt;&lt;wsp:rsid wsp:val=&quot;002D4A85&quot;/&gt;&lt;wsp:rsid wsp:val=&quot;002D4E37&quot;/&gt;&lt;wsp:rsid wsp:val=&quot;002D52E0&quot;/&gt;&lt;wsp:rsid wsp:val=&quot;002D5DEA&quot;/&gt;&lt;wsp:rsid wsp:val=&quot;002D6127&quot;/&gt;&lt;wsp:rsid wsp:val=&quot;002D62B2&quot;/&gt;&lt;wsp:rsid wsp:val=&quot;002D68C3&quot;/&gt;&lt;wsp:rsid wsp:val=&quot;002D6B9D&quot;/&gt;&lt;wsp:rsid wsp:val=&quot;002D6C69&quot;/&gt;&lt;wsp:rsid wsp:val=&quot;002D7058&quot;/&gt;&lt;wsp:rsid wsp:val=&quot;002D772F&quot;/&gt;&lt;wsp:rsid wsp:val=&quot;002D7833&quot;/&gt;&lt;wsp:rsid wsp:val=&quot;002E018E&quot;/&gt;&lt;wsp:rsid wsp:val=&quot;002E03E6&quot;/&gt;&lt;wsp:rsid wsp:val=&quot;002E04F0&quot;/&gt;&lt;wsp:rsid wsp:val=&quot;002E0661&quot;/&gt;&lt;wsp:rsid wsp:val=&quot;002E086B&quot;/&gt;&lt;wsp:rsid wsp:val=&quot;002E0D41&quot;/&gt;&lt;wsp:rsid wsp:val=&quot;002E0E94&quot;/&gt;&lt;wsp:rsid wsp:val=&quot;002E16BC&quot;/&gt;&lt;wsp:rsid wsp:val=&quot;002E1941&quot;/&gt;&lt;wsp:rsid wsp:val=&quot;002E21D5&quot;/&gt;&lt;wsp:rsid wsp:val=&quot;002E251B&quot;/&gt;&lt;wsp:rsid wsp:val=&quot;002E2846&quot;/&gt;&lt;wsp:rsid wsp:val=&quot;002E2923&quot;/&gt;&lt;wsp:rsid wsp:val=&quot;002E2A76&quot;/&gt;&lt;wsp:rsid wsp:val=&quot;002E306D&quot;/&gt;&lt;wsp:rsid wsp:val=&quot;002E3624&quot;/&gt;&lt;wsp:rsid wsp:val=&quot;002E3653&quot;/&gt;&lt;wsp:rsid wsp:val=&quot;002E36AE&quot;/&gt;&lt;wsp:rsid wsp:val=&quot;002E38B7&quot;/&gt;&lt;wsp:rsid wsp:val=&quot;002E484C&quot;/&gt;&lt;wsp:rsid wsp:val=&quot;002E4B7B&quot;/&gt;&lt;wsp:rsid wsp:val=&quot;002E4C0E&quot;/&gt;&lt;wsp:rsid wsp:val=&quot;002E501A&quot;/&gt;&lt;wsp:rsid wsp:val=&quot;002E550C&quot;/&gt;&lt;wsp:rsid wsp:val=&quot;002E58E1&quot;/&gt;&lt;wsp:rsid wsp:val=&quot;002E5BDD&quot;/&gt;&lt;wsp:rsid wsp:val=&quot;002E5C56&quot;/&gt;&lt;wsp:rsid wsp:val=&quot;002E679D&quot;/&gt;&lt;wsp:rsid wsp:val=&quot;002E6D8A&quot;/&gt;&lt;wsp:rsid wsp:val=&quot;002E7321&quot;/&gt;&lt;wsp:rsid wsp:val=&quot;002E7894&quot;/&gt;&lt;wsp:rsid wsp:val=&quot;002E7C45&quot;/&gt;&lt;wsp:rsid wsp:val=&quot;002F0045&quot;/&gt;&lt;wsp:rsid wsp:val=&quot;002F00F0&quot;/&gt;&lt;wsp:rsid wsp:val=&quot;002F025B&quot;/&gt;&lt;wsp:rsid wsp:val=&quot;002F0675&quot;/&gt;&lt;wsp:rsid wsp:val=&quot;002F0684&quot;/&gt;&lt;wsp:rsid wsp:val=&quot;002F0ADB&quot;/&gt;&lt;wsp:rsid wsp:val=&quot;002F13AA&quot;/&gt;&lt;wsp:rsid wsp:val=&quot;002F15C7&quot;/&gt;&lt;wsp:rsid wsp:val=&quot;002F1BBA&quot;/&gt;&lt;wsp:rsid wsp:val=&quot;002F23FC&quot;/&gt;&lt;wsp:rsid wsp:val=&quot;002F2AE0&quot;/&gt;&lt;wsp:rsid wsp:val=&quot;002F2B32&quot;/&gt;&lt;wsp:rsid wsp:val=&quot;002F378C&quot;/&gt;&lt;wsp:rsid wsp:val=&quot;002F3AAA&quot;/&gt;&lt;wsp:rsid wsp:val=&quot;002F3F16&quot;/&gt;&lt;wsp:rsid wsp:val=&quot;002F413F&quot;/&gt;&lt;wsp:rsid wsp:val=&quot;002F41C1&quot;/&gt;&lt;wsp:rsid wsp:val=&quot;002F44AD&quot;/&gt;&lt;wsp:rsid wsp:val=&quot;002F45D3&quot;/&gt;&lt;wsp:rsid wsp:val=&quot;002F4934&quot;/&gt;&lt;wsp:rsid wsp:val=&quot;002F4936&quot;/&gt;&lt;wsp:rsid wsp:val=&quot;002F4A52&quot;/&gt;&lt;wsp:rsid wsp:val=&quot;002F4CF5&quot;/&gt;&lt;wsp:rsid wsp:val=&quot;002F4FC5&quot;/&gt;&lt;wsp:rsid wsp:val=&quot;002F511A&quot;/&gt;&lt;wsp:rsid wsp:val=&quot;002F5422&quot;/&gt;&lt;wsp:rsid wsp:val=&quot;002F5634&quot;/&gt;&lt;wsp:rsid wsp:val=&quot;002F5F14&quot;/&gt;&lt;wsp:rsid wsp:val=&quot;002F5FDA&quot;/&gt;&lt;wsp:rsid wsp:val=&quot;002F619C&quot;/&gt;&lt;wsp:rsid wsp:val=&quot;002F622F&quot;/&gt;&lt;wsp:rsid wsp:val=&quot;002F6319&quot;/&gt;&lt;wsp:rsid wsp:val=&quot;002F67E2&quot;/&gt;&lt;wsp:rsid wsp:val=&quot;002F6BDA&quot;/&gt;&lt;wsp:rsid wsp:val=&quot;002F6C02&quot;/&gt;&lt;wsp:rsid wsp:val=&quot;002F6EA2&quot;/&gt;&lt;wsp:rsid wsp:val=&quot;002F7055&quot;/&gt;&lt;wsp:rsid wsp:val=&quot;002F722D&quot;/&gt;&lt;wsp:rsid wsp:val=&quot;002F7B6D&quot;/&gt;&lt;wsp:rsid wsp:val=&quot;002F7B7D&quot;/&gt;&lt;wsp:rsid wsp:val=&quot;002F7D48&quot;/&gt;&lt;wsp:rsid wsp:val=&quot;002F7DA8&quot;/&gt;&lt;wsp:rsid wsp:val=&quot;002F7E27&quot;/&gt;&lt;wsp:rsid wsp:val=&quot;002F7EC5&quot;/&gt;&lt;wsp:rsid wsp:val=&quot;003000CB&quot;/&gt;&lt;wsp:rsid wsp:val=&quot;003003AD&quot;/&gt;&lt;wsp:rsid wsp:val=&quot;003003C3&quot;/&gt;&lt;wsp:rsid wsp:val=&quot;00300430&quot;/&gt;&lt;wsp:rsid wsp:val=&quot;003004CC&quot;/&gt;&lt;wsp:rsid wsp:val=&quot;0030066E&quot;/&gt;&lt;wsp:rsid wsp:val=&quot;00300FC7&quot;/&gt;&lt;wsp:rsid wsp:val=&quot;003011C0&quot;/&gt;&lt;wsp:rsid wsp:val=&quot;0030159E&quot;/&gt;&lt;wsp:rsid wsp:val=&quot;00301927&quot;/&gt;&lt;wsp:rsid wsp:val=&quot;00301D96&quot;/&gt;&lt;wsp:rsid wsp:val=&quot;00301EE4&quot;/&gt;&lt;wsp:rsid wsp:val=&quot;003024AF&quot;/&gt;&lt;wsp:rsid wsp:val=&quot;003024DE&quot;/&gt;&lt;wsp:rsid wsp:val=&quot;003025A7&quot;/&gt;&lt;wsp:rsid wsp:val=&quot;00302701&quot;/&gt;&lt;wsp:rsid wsp:val=&quot;00302739&quot;/&gt;&lt;wsp:rsid wsp:val=&quot;00302B0F&quot;/&gt;&lt;wsp:rsid wsp:val=&quot;00302BD2&quot;/&gt;&lt;wsp:rsid wsp:val=&quot;0030361B&quot;/&gt;&lt;wsp:rsid wsp:val=&quot;00303853&quot;/&gt;&lt;wsp:rsid wsp:val=&quot;00303FB7&quot;/&gt;&lt;wsp:rsid wsp:val=&quot;00304549&quot;/&gt;&lt;wsp:rsid wsp:val=&quot;00304AC5&quot;/&gt;&lt;wsp:rsid wsp:val=&quot;00304FCA&quot;/&gt;&lt;wsp:rsid wsp:val=&quot;00305372&quot;/&gt;&lt;wsp:rsid wsp:val=&quot;003054BD&quot;/&gt;&lt;wsp:rsid wsp:val=&quot;0030555B&quot;/&gt;&lt;wsp:rsid wsp:val=&quot;0030621C&quot;/&gt;&lt;wsp:rsid wsp:val=&quot;00306306&quot;/&gt;&lt;wsp:rsid wsp:val=&quot;003065FB&quot;/&gt;&lt;wsp:rsid wsp:val=&quot;00306C47&quot;/&gt;&lt;wsp:rsid wsp:val=&quot;00306D00&quot;/&gt;&lt;wsp:rsid wsp:val=&quot;003076A5&quot;/&gt;&lt;wsp:rsid wsp:val=&quot;00307B27&quot;/&gt;&lt;wsp:rsid wsp:val=&quot;00307F28&quot;/&gt;&lt;wsp:rsid wsp:val=&quot;003101DC&quot;/&gt;&lt;wsp:rsid wsp:val=&quot;0031035A&quot;/&gt;&lt;wsp:rsid wsp:val=&quot;00310CC6&quot;/&gt;&lt;wsp:rsid wsp:val=&quot;00311642&quot;/&gt;&lt;wsp:rsid wsp:val=&quot;00311761&quot;/&gt;&lt;wsp:rsid wsp:val=&quot;003117E1&quot;/&gt;&lt;wsp:rsid wsp:val=&quot;00311941&quot;/&gt;&lt;wsp:rsid wsp:val=&quot;00312064&quot;/&gt;&lt;wsp:rsid wsp:val=&quot;003121B8&quot;/&gt;&lt;wsp:rsid wsp:val=&quot;0031328B&quot;/&gt;&lt;wsp:rsid wsp:val=&quot;003137A0&quot;/&gt;&lt;wsp:rsid wsp:val=&quot;003137ED&quot;/&gt;&lt;wsp:rsid wsp:val=&quot;00313C4F&quot;/&gt;&lt;wsp:rsid wsp:val=&quot;0031403D&quot;/&gt;&lt;wsp:rsid wsp:val=&quot;00314176&quot;/&gt;&lt;wsp:rsid wsp:val=&quot;003141C2&quot;/&gt;&lt;wsp:rsid wsp:val=&quot;00314629&quot;/&gt;&lt;wsp:rsid wsp:val=&quot;0031477C&quot;/&gt;&lt;wsp:rsid wsp:val=&quot;003150EA&quot;/&gt;&lt;wsp:rsid wsp:val=&quot;0031599D&quot;/&gt;&lt;wsp:rsid wsp:val=&quot;00315C4C&quot;/&gt;&lt;wsp:rsid wsp:val=&quot;00315F72&quot;/&gt;&lt;wsp:rsid wsp:val=&quot;00316072&quot;/&gt;&lt;wsp:rsid wsp:val=&quot;003160FB&quot;/&gt;&lt;wsp:rsid wsp:val=&quot;00316265&quot;/&gt;&lt;wsp:rsid wsp:val=&quot;00316C58&quot;/&gt;&lt;wsp:rsid wsp:val=&quot;00316E46&quot;/&gt;&lt;wsp:rsid wsp:val=&quot;00317050&quot;/&gt;&lt;wsp:rsid wsp:val=&quot;00317368&quot;/&gt;&lt;wsp:rsid wsp:val=&quot;00317884&quot;/&gt;&lt;wsp:rsid wsp:val=&quot;003200D5&quot;/&gt;&lt;wsp:rsid wsp:val=&quot;00320312&quot;/&gt;&lt;wsp:rsid wsp:val=&quot;003203F1&quot;/&gt;&lt;wsp:rsid wsp:val=&quot;00320B1B&quot;/&gt;&lt;wsp:rsid wsp:val=&quot;00320F24&quot;/&gt;&lt;wsp:rsid wsp:val=&quot;003216F4&quot;/&gt;&lt;wsp:rsid wsp:val=&quot;0032172E&quot;/&gt;&lt;wsp:rsid wsp:val=&quot;00321822&quot;/&gt;&lt;wsp:rsid wsp:val=&quot;00321B02&quot;/&gt;&lt;wsp:rsid wsp:val=&quot;00321ECD&quot;/&gt;&lt;wsp:rsid wsp:val=&quot;00322021&quot;/&gt;&lt;wsp:rsid wsp:val=&quot;003222E4&quot;/&gt;&lt;wsp:rsid wsp:val=&quot;00322722&quot;/&gt;&lt;wsp:rsid wsp:val=&quot;00322929&quot;/&gt;&lt;wsp:rsid wsp:val=&quot;00322A6A&quot;/&gt;&lt;wsp:rsid wsp:val=&quot;00322BC3&quot;/&gt;&lt;wsp:rsid wsp:val=&quot;00322E3B&quot;/&gt;&lt;wsp:rsid wsp:val=&quot;00323F98&quot;/&gt;&lt;wsp:rsid wsp:val=&quot;00323FAD&quot;/&gt;&lt;wsp:rsid wsp:val=&quot;003242C1&quot;/&gt;&lt;wsp:rsid wsp:val=&quot;00324731&quot;/&gt;&lt;wsp:rsid wsp:val=&quot;003249F8&quot;/&gt;&lt;wsp:rsid wsp:val=&quot;00324F6C&quot;/&gt;&lt;wsp:rsid wsp:val=&quot;00325C1C&quot;/&gt;&lt;wsp:rsid wsp:val=&quot;00325C6E&quot;/&gt;&lt;wsp:rsid wsp:val=&quot;0032649F&quot;/&gt;&lt;wsp:rsid wsp:val=&quot;0032695B&quot;/&gt;&lt;wsp:rsid wsp:val=&quot;00326BBA&quot;/&gt;&lt;wsp:rsid wsp:val=&quot;003271E3&quot;/&gt;&lt;wsp:rsid wsp:val=&quot;003272D0&quot;/&gt;&lt;wsp:rsid wsp:val=&quot;003273DE&quot;/&gt;&lt;wsp:rsid wsp:val=&quot;00327470&quot;/&gt;&lt;wsp:rsid wsp:val=&quot;003278C7&quot;/&gt;&lt;wsp:rsid wsp:val=&quot;0032793B&quot;/&gt;&lt;wsp:rsid wsp:val=&quot;00327AEA&quot;/&gt;&lt;wsp:rsid wsp:val=&quot;00327F11&quot;/&gt;&lt;wsp:rsid wsp:val=&quot;003308C4&quot;/&gt;&lt;wsp:rsid wsp:val=&quot;00330C30&quot;/&gt;&lt;wsp:rsid wsp:val=&quot;00330DE8&quot;/&gt;&lt;wsp:rsid wsp:val=&quot;00331086&quot;/&gt;&lt;wsp:rsid wsp:val=&quot;00331572&quot;/&gt;&lt;wsp:rsid wsp:val=&quot;003317E8&quot;/&gt;&lt;wsp:rsid wsp:val=&quot;00331B93&quot;/&gt;&lt;wsp:rsid wsp:val=&quot;00331BCC&quot;/&gt;&lt;wsp:rsid wsp:val=&quot;003321C3&quot;/&gt;&lt;wsp:rsid wsp:val=&quot;00332962&quot;/&gt;&lt;wsp:rsid wsp:val=&quot;00333A53&quot;/&gt;&lt;wsp:rsid wsp:val=&quot;00333D73&quot;/&gt;&lt;wsp:rsid wsp:val=&quot;00333FB4&quot;/&gt;&lt;wsp:rsid wsp:val=&quot;00334799&quot;/&gt;&lt;wsp:rsid wsp:val=&quot;00335250&quot;/&gt;&lt;wsp:rsid wsp:val=&quot;0033588B&quot;/&gt;&lt;wsp:rsid wsp:val=&quot;0033592C&quot;/&gt;&lt;wsp:rsid wsp:val=&quot;00335E2A&quot;/&gt;&lt;wsp:rsid wsp:val=&quot;00336225&quot;/&gt;&lt;wsp:rsid wsp:val=&quot;00336780&quot;/&gt;&lt;wsp:rsid wsp:val=&quot;003367C5&quot;/&gt;&lt;wsp:rsid wsp:val=&quot;003370D3&quot;/&gt;&lt;wsp:rsid wsp:val=&quot;00337793&quot;/&gt;&lt;wsp:rsid wsp:val=&quot;003378A3&quot;/&gt;&lt;wsp:rsid wsp:val=&quot;00337A57&quot;/&gt;&lt;wsp:rsid wsp:val=&quot;00337C71&quot;/&gt;&lt;wsp:rsid wsp:val=&quot;00337D68&quot;/&gt;&lt;wsp:rsid wsp:val=&quot;00340083&quot;/&gt;&lt;wsp:rsid wsp:val=&quot;00340E16&quot;/&gt;&lt;wsp:rsid wsp:val=&quot;00340E58&quot;/&gt;&lt;wsp:rsid wsp:val=&quot;00340F47&quot;/&gt;&lt;wsp:rsid wsp:val=&quot;00341087&quot;/&gt;&lt;wsp:rsid wsp:val=&quot;003413A1&quot;/&gt;&lt;wsp:rsid wsp:val=&quot;00341840&quot;/&gt;&lt;wsp:rsid wsp:val=&quot;00341CDF&quot;/&gt;&lt;wsp:rsid wsp:val=&quot;0034243C&quot;/&gt;&lt;wsp:rsid wsp:val=&quot;0034246D&quot;/&gt;&lt;wsp:rsid wsp:val=&quot;003426DE&quot;/&gt;&lt;wsp:rsid wsp:val=&quot;00342B86&quot;/&gt;&lt;wsp:rsid wsp:val=&quot;00342BD6&quot;/&gt;&lt;wsp:rsid wsp:val=&quot;0034305B&quot;/&gt;&lt;wsp:rsid wsp:val=&quot;003430E0&quot;/&gt;&lt;wsp:rsid wsp:val=&quot;00343187&quot;/&gt;&lt;wsp:rsid wsp:val=&quot;00343236&quot;/&gt;&lt;wsp:rsid wsp:val=&quot;00343752&quot;/&gt;&lt;wsp:rsid wsp:val=&quot;003438EB&quot;/&gt;&lt;wsp:rsid wsp:val=&quot;00343C24&quot;/&gt;&lt;wsp:rsid wsp:val=&quot;00343DA5&quot;/&gt;&lt;wsp:rsid wsp:val=&quot;00344725&quot;/&gt;&lt;wsp:rsid wsp:val=&quot;00344CAE&quot;/&gt;&lt;wsp:rsid wsp:val=&quot;0034511B&quot;/&gt;&lt;wsp:rsid wsp:val=&quot;00345127&quot;/&gt;&lt;wsp:rsid wsp:val=&quot;00345243&quot;/&gt;&lt;wsp:rsid wsp:val=&quot;003454A2&quot;/&gt;&lt;wsp:rsid wsp:val=&quot;00345D23&quot;/&gt;&lt;wsp:rsid wsp:val=&quot;00345F46&quot;/&gt;&lt;wsp:rsid wsp:val=&quot;003460F4&quot;/&gt;&lt;wsp:rsid wsp:val=&quot;003460F6&quot;/&gt;&lt;wsp:rsid wsp:val=&quot;0034666E&quot;/&gt;&lt;wsp:rsid wsp:val=&quot;00346A3C&quot;/&gt;&lt;wsp:rsid wsp:val=&quot;003471DC&quot;/&gt;&lt;wsp:rsid wsp:val=&quot;0034745C&quot;/&gt;&lt;wsp:rsid wsp:val=&quot;00347F2E&quot;/&gt;&lt;wsp:rsid wsp:val=&quot;0035016E&quot;/&gt;&lt;wsp:rsid wsp:val=&quot;00350186&quot;/&gt;&lt;wsp:rsid wsp:val=&quot;0035025F&quot;/&gt;&lt;wsp:rsid wsp:val=&quot;003503F4&quot;/&gt;&lt;wsp:rsid wsp:val=&quot;0035041A&quot;/&gt;&lt;wsp:rsid wsp:val=&quot;0035058D&quot;/&gt;&lt;wsp:rsid wsp:val=&quot;003505AD&quot;/&gt;&lt;wsp:rsid wsp:val=&quot;00350631&quot;/&gt;&lt;wsp:rsid wsp:val=&quot;0035180B&quot;/&gt;&lt;wsp:rsid wsp:val=&quot;00351C98&quot;/&gt;&lt;wsp:rsid wsp:val=&quot;00351EAA&quot;/&gt;&lt;wsp:rsid wsp:val=&quot;0035216E&quot;/&gt;&lt;wsp:rsid wsp:val=&quot;003522C9&quot;/&gt;&lt;wsp:rsid wsp:val=&quot;0035265C&quot;/&gt;&lt;wsp:rsid wsp:val=&quot;00352759&quot;/&gt;&lt;wsp:rsid wsp:val=&quot;0035276D&quot;/&gt;&lt;wsp:rsid wsp:val=&quot;00352828&quot;/&gt;&lt;wsp:rsid wsp:val=&quot;00352952&quot;/&gt;&lt;wsp:rsid wsp:val=&quot;00352A91&quot;/&gt;&lt;wsp:rsid wsp:val=&quot;00352CC9&quot;/&gt;&lt;wsp:rsid wsp:val=&quot;00352DAE&quot;/&gt;&lt;wsp:rsid wsp:val=&quot;00352FD6&quot;/&gt;&lt;wsp:rsid wsp:val=&quot;003530A0&quot;/&gt;&lt;wsp:rsid wsp:val=&quot;003531B0&quot;/&gt;&lt;wsp:rsid wsp:val=&quot;003532D2&quot;/&gt;&lt;wsp:rsid wsp:val=&quot;00353318&quot;/&gt;&lt;wsp:rsid wsp:val=&quot;003534DF&quot;/&gt;&lt;wsp:rsid wsp:val=&quot;00353591&quot;/&gt;&lt;wsp:rsid wsp:val=&quot;003536C6&quot;/&gt;&lt;wsp:rsid wsp:val=&quot;003539B2&quot;/&gt;&lt;wsp:rsid wsp:val=&quot;00353EE1&quot;/&gt;&lt;wsp:rsid wsp:val=&quot;00353F9F&quot;/&gt;&lt;wsp:rsid wsp:val=&quot;0035414B&quot;/&gt;&lt;wsp:rsid wsp:val=&quot;0035414E&quot;/&gt;&lt;wsp:rsid wsp:val=&quot;0035496D&quot;/&gt;&lt;wsp:rsid wsp:val=&quot;003552C6&quot;/&gt;&lt;wsp:rsid wsp:val=&quot;00355A83&quot;/&gt;&lt;wsp:rsid wsp:val=&quot;00355DD6&quot;/&gt;&lt;wsp:rsid wsp:val=&quot;003560B8&quot;/&gt;&lt;wsp:rsid wsp:val=&quot;003562D7&quot;/&gt;&lt;wsp:rsid wsp:val=&quot;00356353&quot;/&gt;&lt;wsp:rsid wsp:val=&quot;003567C9&quot;/&gt;&lt;wsp:rsid wsp:val=&quot;00356895&quot;/&gt;&lt;wsp:rsid wsp:val=&quot;00356B3C&quot;/&gt;&lt;wsp:rsid wsp:val=&quot;00356CEC&quot;/&gt;&lt;wsp:rsid wsp:val=&quot;00356E93&quot;/&gt;&lt;wsp:rsid wsp:val=&quot;003572DE&quot;/&gt;&lt;wsp:rsid wsp:val=&quot;00357659&quot;/&gt;&lt;wsp:rsid wsp:val=&quot;00357712&quot;/&gt;&lt;wsp:rsid wsp:val=&quot;00357D8A&quot;/&gt;&lt;wsp:rsid wsp:val=&quot;003600B8&quot;/&gt;&lt;wsp:rsid wsp:val=&quot;0036012E&quot;/&gt;&lt;wsp:rsid wsp:val=&quot;003603DD&quot;/&gt;&lt;wsp:rsid wsp:val=&quot;003604BF&quot;/&gt;&lt;wsp:rsid wsp:val=&quot;003604DB&quot;/&gt;&lt;wsp:rsid wsp:val=&quot;0036056F&quot;/&gt;&lt;wsp:rsid wsp:val=&quot;00360624&quot;/&gt;&lt;wsp:rsid wsp:val=&quot;00361477&quot;/&gt;&lt;wsp:rsid wsp:val=&quot;00361711&quot;/&gt;&lt;wsp:rsid wsp:val=&quot;003617B5&quot;/&gt;&lt;wsp:rsid wsp:val=&quot;0036185C&quot;/&gt;&lt;wsp:rsid wsp:val=&quot;003621A7&quot;/&gt;&lt;wsp:rsid wsp:val=&quot;0036262C&quot;/&gt;&lt;wsp:rsid wsp:val=&quot;00362A2B&quot;/&gt;&lt;wsp:rsid wsp:val=&quot;00362C5A&quot;/&gt;&lt;wsp:rsid wsp:val=&quot;00362EE7&quot;/&gt;&lt;wsp:rsid wsp:val=&quot;00363984&quot;/&gt;&lt;wsp:rsid wsp:val=&quot;00363E62&quot;/&gt;&lt;wsp:rsid wsp:val=&quot;00363EE9&quot;/&gt;&lt;wsp:rsid wsp:val=&quot;003643FD&quot;/&gt;&lt;wsp:rsid wsp:val=&quot;00364A63&quot;/&gt;&lt;wsp:rsid wsp:val=&quot;003654DA&quot;/&gt;&lt;wsp:rsid wsp:val=&quot;0036636F&quot;/&gt;&lt;wsp:rsid wsp:val=&quot;00366687&quot;/&gt;&lt;wsp:rsid wsp:val=&quot;00366AD7&quot;/&gt;&lt;wsp:rsid wsp:val=&quot;00367D2F&quot;/&gt;&lt;wsp:rsid wsp:val=&quot;003700A7&quot;/&gt;&lt;wsp:rsid wsp:val=&quot;00370285&quot;/&gt;&lt;wsp:rsid wsp:val=&quot;003704EE&quot;/&gt;&lt;wsp:rsid wsp:val=&quot;00370585&quot;/&gt;&lt;wsp:rsid wsp:val=&quot;00370880&quot;/&gt;&lt;wsp:rsid wsp:val=&quot;00370915&quot;/&gt;&lt;wsp:rsid wsp:val=&quot;00370AB5&quot;/&gt;&lt;wsp:rsid wsp:val=&quot;00370EFD&quot;/&gt;&lt;wsp:rsid wsp:val=&quot;00371137&quot;/&gt;&lt;wsp:rsid wsp:val=&quot;00371730&quot;/&gt;&lt;wsp:rsid wsp:val=&quot;00371766&quot;/&gt;&lt;wsp:rsid wsp:val=&quot;0037180A&quot;/&gt;&lt;wsp:rsid wsp:val=&quot;00371831&quot;/&gt;&lt;wsp:rsid wsp:val=&quot;003719F5&quot;/&gt;&lt;wsp:rsid wsp:val=&quot;00372029&quot;/&gt;&lt;wsp:rsid wsp:val=&quot;0037238C&quot;/&gt;&lt;wsp:rsid wsp:val=&quot;003723D0&quot;/&gt;&lt;wsp:rsid wsp:val=&quot;003724A1&quot;/&gt;&lt;wsp:rsid wsp:val=&quot;003724BC&quot;/&gt;&lt;wsp:rsid wsp:val=&quot;00372A6B&quot;/&gt;&lt;wsp:rsid wsp:val=&quot;00372FD7&quot;/&gt;&lt;wsp:rsid wsp:val=&quot;00373750&quot;/&gt;&lt;wsp:rsid wsp:val=&quot;00373E10&quot;/&gt;&lt;wsp:rsid wsp:val=&quot;00373F2C&quot;/&gt;&lt;wsp:rsid wsp:val=&quot;0037406C&quot;/&gt;&lt;wsp:rsid wsp:val=&quot;003741D2&quot;/&gt;&lt;wsp:rsid wsp:val=&quot;003744CB&quot;/&gt;&lt;wsp:rsid wsp:val=&quot;00374804&quot;/&gt;&lt;wsp:rsid wsp:val=&quot;00374C90&quot;/&gt;&lt;wsp:rsid wsp:val=&quot;00374F06&quot;/&gt;&lt;wsp:rsid wsp:val=&quot;00374F99&quot;/&gt;&lt;wsp:rsid wsp:val=&quot;00375FFC&quot;/&gt;&lt;wsp:rsid wsp:val=&quot;0037626F&quot;/&gt;&lt;wsp:rsid wsp:val=&quot;003764FA&quot;/&gt;&lt;wsp:rsid wsp:val=&quot;0037664D&quot;/&gt;&lt;wsp:rsid wsp:val=&quot;00376778&quot;/&gt;&lt;wsp:rsid wsp:val=&quot;003769B8&quot;/&gt;&lt;wsp:rsid wsp:val=&quot;00376CD6&quot;/&gt;&lt;wsp:rsid wsp:val=&quot;00376E52&quot;/&gt;&lt;wsp:rsid wsp:val=&quot;0037709A&quot;/&gt;&lt;wsp:rsid wsp:val=&quot;003770D3&quot;/&gt;&lt;wsp:rsid wsp:val=&quot;00377146&quot;/&gt;&lt;wsp:rsid wsp:val=&quot;00377397&quot;/&gt;&lt;wsp:rsid wsp:val=&quot;003774FD&quot;/&gt;&lt;wsp:rsid wsp:val=&quot;003775BD&quot;/&gt;&lt;wsp:rsid wsp:val=&quot;003802CD&quot;/&gt;&lt;wsp:rsid wsp:val=&quot;0038084F&quot;/&gt;&lt;wsp:rsid wsp:val=&quot;00380892&quot;/&gt;&lt;wsp:rsid wsp:val=&quot;00381079&quot;/&gt;&lt;wsp:rsid wsp:val=&quot;00381202&quot;/&gt;&lt;wsp:rsid wsp:val=&quot;0038162E&quot;/&gt;&lt;wsp:rsid wsp:val=&quot;00381685&quot;/&gt;&lt;wsp:rsid wsp:val=&quot;00381918&quot;/&gt;&lt;wsp:rsid wsp:val=&quot;003821E7&quot;/&gt;&lt;wsp:rsid wsp:val=&quot;0038227A&quot;/&gt;&lt;wsp:rsid wsp:val=&quot;0038245B&quot;/&gt;&lt;wsp:rsid wsp:val=&quot;003827B3&quot;/&gt;&lt;wsp:rsid wsp:val=&quot;00382903&quot;/&gt;&lt;wsp:rsid wsp:val=&quot;003829F6&quot;/&gt;&lt;wsp:rsid wsp:val=&quot;00383483&quot;/&gt;&lt;wsp:rsid wsp:val=&quot;00383D4B&quot;/&gt;&lt;wsp:rsid wsp:val=&quot;00383DDB&quot;/&gt;&lt;wsp:rsid wsp:val=&quot;003842A8&quot;/&gt;&lt;wsp:rsid wsp:val=&quot;003848D9&quot;/&gt;&lt;wsp:rsid wsp:val=&quot;00385192&quot;/&gt;&lt;wsp:rsid wsp:val=&quot;003852CC&quot;/&gt;&lt;wsp:rsid wsp:val=&quot;0038556E&quot;/&gt;&lt;wsp:rsid wsp:val=&quot;00385823&quot;/&gt;&lt;wsp:rsid wsp:val=&quot;00385BD7&quot;/&gt;&lt;wsp:rsid wsp:val=&quot;003862D5&quot;/&gt;&lt;wsp:rsid wsp:val=&quot;00386A15&quot;/&gt;&lt;wsp:rsid wsp:val=&quot;00386B71&quot;/&gt;&lt;wsp:rsid wsp:val=&quot;00386EB4&quot;/&gt;&lt;wsp:rsid wsp:val=&quot;0038702D&quot;/&gt;&lt;wsp:rsid wsp:val=&quot;003870BC&quot;/&gt;&lt;wsp:rsid wsp:val=&quot;0038732E&quot;/&gt;&lt;wsp:rsid wsp:val=&quot;00387675&quot;/&gt;&lt;wsp:rsid wsp:val=&quot;00387771&quot;/&gt;&lt;wsp:rsid wsp:val=&quot;00387B2B&quot;/&gt;&lt;wsp:rsid wsp:val=&quot;003904B1&quot;/&gt;&lt;wsp:rsid wsp:val=&quot;0039051D&quot;/&gt;&lt;wsp:rsid wsp:val=&quot;003907D2&quot;/&gt;&lt;wsp:rsid wsp:val=&quot;00390837&quot;/&gt;&lt;wsp:rsid wsp:val=&quot;00390B8F&quot;/&gt;&lt;wsp:rsid wsp:val=&quot;00390C56&quot;/&gt;&lt;wsp:rsid wsp:val=&quot;00390DD0&quot;/&gt;&lt;wsp:rsid wsp:val=&quot;00390E89&quot;/&gt;&lt;wsp:rsid wsp:val=&quot;0039122C&quot;/&gt;&lt;wsp:rsid wsp:val=&quot;0039124D&quot;/&gt;&lt;wsp:rsid wsp:val=&quot;003914C2&quot;/&gt;&lt;wsp:rsid wsp:val=&quot;00391A92&quot;/&gt;&lt;wsp:rsid wsp:val=&quot;003926BE&quot;/&gt;&lt;wsp:rsid wsp:val=&quot;00392C9B&quot;/&gt;&lt;wsp:rsid wsp:val=&quot;00392DB8&quot;/&gt;&lt;wsp:rsid wsp:val=&quot;00392E8F&quot;/&gt;&lt;wsp:rsid wsp:val=&quot;00393798&quot;/&gt;&lt;wsp:rsid wsp:val=&quot;0039383E&quot;/&gt;&lt;wsp:rsid wsp:val=&quot;00393B78&quot;/&gt;&lt;wsp:rsid wsp:val=&quot;00393E7D&quot;/&gt;&lt;wsp:rsid wsp:val=&quot;003941AC&quot;/&gt;&lt;wsp:rsid wsp:val=&quot;00394775&quot;/&gt;&lt;wsp:rsid wsp:val=&quot;00394928&quot;/&gt;&lt;wsp:rsid wsp:val=&quot;00394B44&quot;/&gt;&lt;wsp:rsid wsp:val=&quot;00394B72&quot;/&gt;&lt;wsp:rsid wsp:val=&quot;0039502C&quot;/&gt;&lt;wsp:rsid wsp:val=&quot;00395140&quot;/&gt;&lt;wsp:rsid wsp:val=&quot;003956CC&quot;/&gt;&lt;wsp:rsid wsp:val=&quot;003956DF&quot;/&gt;&lt;wsp:rsid wsp:val=&quot;003956FE&quot;/&gt;&lt;wsp:rsid wsp:val=&quot;0039598F&quot;/&gt;&lt;wsp:rsid wsp:val=&quot;003960D5&quot;/&gt;&lt;wsp:rsid wsp:val=&quot;0039610F&quot;/&gt;&lt;wsp:rsid wsp:val=&quot;00396639&quot;/&gt;&lt;wsp:rsid wsp:val=&quot;0039665F&quot;/&gt;&lt;wsp:rsid wsp:val=&quot;00397464&quot;/&gt;&lt;wsp:rsid wsp:val=&quot;00397514&quot;/&gt;&lt;wsp:rsid wsp:val=&quot;00397817&quot;/&gt;&lt;wsp:rsid wsp:val=&quot;0039782A&quot;/&gt;&lt;wsp:rsid wsp:val=&quot;003978B8&quot;/&gt;&lt;wsp:rsid wsp:val=&quot;00397A0D&quot;/&gt;&lt;wsp:rsid wsp:val=&quot;00397B96&quot;/&gt;&lt;wsp:rsid wsp:val=&quot;00397C4E&quot;/&gt;&lt;wsp:rsid wsp:val=&quot;00397C89&quot;/&gt;&lt;wsp:rsid wsp:val=&quot;00397DD1&quot;/&gt;&lt;wsp:rsid wsp:val=&quot;003A0152&quot;/&gt;&lt;wsp:rsid wsp:val=&quot;003A02E0&quot;/&gt;&lt;wsp:rsid wsp:val=&quot;003A0311&quot;/&gt;&lt;wsp:rsid wsp:val=&quot;003A0736&quot;/&gt;&lt;wsp:rsid wsp:val=&quot;003A07F5&quot;/&gt;&lt;wsp:rsid wsp:val=&quot;003A0EB1&quot;/&gt;&lt;wsp:rsid wsp:val=&quot;003A1135&quot;/&gt;&lt;wsp:rsid wsp:val=&quot;003A1341&quot;/&gt;&lt;wsp:rsid wsp:val=&quot;003A162C&quot;/&gt;&lt;wsp:rsid wsp:val=&quot;003A19E0&quot;/&gt;&lt;wsp:rsid wsp:val=&quot;003A1DD5&quot;/&gt;&lt;wsp:rsid wsp:val=&quot;003A2019&quot;/&gt;&lt;wsp:rsid wsp:val=&quot;003A288B&quot;/&gt;&lt;wsp:rsid wsp:val=&quot;003A2BBA&quot;/&gt;&lt;wsp:rsid wsp:val=&quot;003A2D39&quot;/&gt;&lt;wsp:rsid wsp:val=&quot;003A2EBA&quot;/&gt;&lt;wsp:rsid wsp:val=&quot;003A2FE7&quot;/&gt;&lt;wsp:rsid wsp:val=&quot;003A392F&quot;/&gt;&lt;wsp:rsid wsp:val=&quot;003A3A27&quot;/&gt;&lt;wsp:rsid wsp:val=&quot;003A42BB&quot;/&gt;&lt;wsp:rsid wsp:val=&quot;003A44E3&quot;/&gt;&lt;wsp:rsid wsp:val=&quot;003A45FB&quot;/&gt;&lt;wsp:rsid wsp:val=&quot;003A471D&quot;/&gt;&lt;wsp:rsid wsp:val=&quot;003A48FC&quot;/&gt;&lt;wsp:rsid wsp:val=&quot;003A4E82&quot;/&gt;&lt;wsp:rsid wsp:val=&quot;003A5167&quot;/&gt;&lt;wsp:rsid wsp:val=&quot;003A590E&quot;/&gt;&lt;wsp:rsid wsp:val=&quot;003A5C66&quot;/&gt;&lt;wsp:rsid wsp:val=&quot;003A6330&quot;/&gt;&lt;wsp:rsid wsp:val=&quot;003A67EA&quot;/&gt;&lt;wsp:rsid wsp:val=&quot;003A6A9D&quot;/&gt;&lt;wsp:rsid wsp:val=&quot;003A6BC9&quot;/&gt;&lt;wsp:rsid wsp:val=&quot;003A6F54&quot;/&gt;&lt;wsp:rsid wsp:val=&quot;003A7427&quot;/&gt;&lt;wsp:rsid wsp:val=&quot;003A76A9&quot;/&gt;&lt;wsp:rsid wsp:val=&quot;003A7747&quot;/&gt;&lt;wsp:rsid wsp:val=&quot;003B00CC&quot;/&gt;&lt;wsp:rsid wsp:val=&quot;003B0299&quot;/&gt;&lt;wsp:rsid wsp:val=&quot;003B03CC&quot;/&gt;&lt;wsp:rsid wsp:val=&quot;003B0901&quot;/&gt;&lt;wsp:rsid wsp:val=&quot;003B0B4D&quot;/&gt;&lt;wsp:rsid wsp:val=&quot;003B0F9B&quot;/&gt;&lt;wsp:rsid wsp:val=&quot;003B1046&quot;/&gt;&lt;wsp:rsid wsp:val=&quot;003B1087&quot;/&gt;&lt;wsp:rsid wsp:val=&quot;003B14B8&quot;/&gt;&lt;wsp:rsid wsp:val=&quot;003B1575&quot;/&gt;&lt;wsp:rsid wsp:val=&quot;003B188F&quot;/&gt;&lt;wsp:rsid wsp:val=&quot;003B1CC2&quot;/&gt;&lt;wsp:rsid wsp:val=&quot;003B21B1&quot;/&gt;&lt;wsp:rsid wsp:val=&quot;003B28F1&quot;/&gt;&lt;wsp:rsid wsp:val=&quot;003B2B79&quot;/&gt;&lt;wsp:rsid wsp:val=&quot;003B31F9&quot;/&gt;&lt;wsp:rsid wsp:val=&quot;003B429B&quot;/&gt;&lt;wsp:rsid wsp:val=&quot;003B4482&quot;/&gt;&lt;wsp:rsid wsp:val=&quot;003B4D20&quot;/&gt;&lt;wsp:rsid wsp:val=&quot;003B4E9A&quot;/&gt;&lt;wsp:rsid wsp:val=&quot;003B4FC5&quot;/&gt;&lt;wsp:rsid wsp:val=&quot;003B521B&quot;/&gt;&lt;wsp:rsid wsp:val=&quot;003B570F&quot;/&gt;&lt;wsp:rsid wsp:val=&quot;003B5B57&quot;/&gt;&lt;wsp:rsid wsp:val=&quot;003B5B7E&quot;/&gt;&lt;wsp:rsid wsp:val=&quot;003B5E30&quot;/&gt;&lt;wsp:rsid wsp:val=&quot;003B5EB9&quot;/&gt;&lt;wsp:rsid wsp:val=&quot;003B5FBD&quot;/&gt;&lt;wsp:rsid wsp:val=&quot;003B6194&quot;/&gt;&lt;wsp:rsid wsp:val=&quot;003B674F&quot;/&gt;&lt;wsp:rsid wsp:val=&quot;003B6F75&quot;/&gt;&lt;wsp:rsid wsp:val=&quot;003B6FCB&quot;/&gt;&lt;wsp:rsid wsp:val=&quot;003B7020&quot;/&gt;&lt;wsp:rsid wsp:val=&quot;003B7271&quot;/&gt;&lt;wsp:rsid wsp:val=&quot;003B7294&quot;/&gt;&lt;wsp:rsid wsp:val=&quot;003B734E&quot;/&gt;&lt;wsp:rsid wsp:val=&quot;003B76FE&quot;/&gt;&lt;wsp:rsid wsp:val=&quot;003C009A&quot;/&gt;&lt;wsp:rsid wsp:val=&quot;003C02B2&quot;/&gt;&lt;wsp:rsid wsp:val=&quot;003C0456&quot;/&gt;&lt;wsp:rsid wsp:val=&quot;003C07D7&quot;/&gt;&lt;wsp:rsid wsp:val=&quot;003C0985&quot;/&gt;&lt;wsp:rsid wsp:val=&quot;003C0D37&quot;/&gt;&lt;wsp:rsid wsp:val=&quot;003C16F5&quot;/&gt;&lt;wsp:rsid wsp:val=&quot;003C1EC9&quot;/&gt;&lt;wsp:rsid wsp:val=&quot;003C2B4A&quot;/&gt;&lt;wsp:rsid wsp:val=&quot;003C2C9D&quot;/&gt;&lt;wsp:rsid wsp:val=&quot;003C3204&quot;/&gt;&lt;wsp:rsid wsp:val=&quot;003C3B73&quot;/&gt;&lt;wsp:rsid wsp:val=&quot;003C3D8B&quot;/&gt;&lt;wsp:rsid wsp:val=&quot;003C3EB2&quot;/&gt;&lt;wsp:rsid wsp:val=&quot;003C4250&quot;/&gt;&lt;wsp:rsid wsp:val=&quot;003C4952&quot;/&gt;&lt;wsp:rsid wsp:val=&quot;003C4D16&quot;/&gt;&lt;wsp:rsid wsp:val=&quot;003C4D7A&quot;/&gt;&lt;wsp:rsid wsp:val=&quot;003C4D8C&quot;/&gt;&lt;wsp:rsid wsp:val=&quot;003C4F25&quot;/&gt;&lt;wsp:rsid wsp:val=&quot;003C6580&quot;/&gt;&lt;wsp:rsid wsp:val=&quot;003C7459&quot;/&gt;&lt;wsp:rsid wsp:val=&quot;003C78C0&quot;/&gt;&lt;wsp:rsid wsp:val=&quot;003C79A4&quot;/&gt;&lt;wsp:rsid wsp:val=&quot;003C7D16&quot;/&gt;&lt;wsp:rsid wsp:val=&quot;003D04C1&quot;/&gt;&lt;wsp:rsid wsp:val=&quot;003D09DA&quot;/&gt;&lt;wsp:rsid wsp:val=&quot;003D0A97&quot;/&gt;&lt;wsp:rsid wsp:val=&quot;003D0D75&quot;/&gt;&lt;wsp:rsid wsp:val=&quot;003D0E68&quot;/&gt;&lt;wsp:rsid wsp:val=&quot;003D10E7&quot;/&gt;&lt;wsp:rsid wsp:val=&quot;003D124C&quot;/&gt;&lt;wsp:rsid wsp:val=&quot;003D2050&quot;/&gt;&lt;wsp:rsid wsp:val=&quot;003D2339&quot;/&gt;&lt;wsp:rsid wsp:val=&quot;003D26AA&quot;/&gt;&lt;wsp:rsid wsp:val=&quot;003D2802&quot;/&gt;&lt;wsp:rsid wsp:val=&quot;003D29DE&quot;/&gt;&lt;wsp:rsid wsp:val=&quot;003D2A2B&quot;/&gt;&lt;wsp:rsid wsp:val=&quot;003D2AFE&quot;/&gt;&lt;wsp:rsid wsp:val=&quot;003D30C7&quot;/&gt;&lt;wsp:rsid wsp:val=&quot;003D39A6&quot;/&gt;&lt;wsp:rsid wsp:val=&quot;003D3E74&quot;/&gt;&lt;wsp:rsid wsp:val=&quot;003D41AC&quot;/&gt;&lt;wsp:rsid wsp:val=&quot;003D4330&quot;/&gt;&lt;wsp:rsid wsp:val=&quot;003D4350&quot;/&gt;&lt;wsp:rsid wsp:val=&quot;003D4409&quot;/&gt;&lt;wsp:rsid wsp:val=&quot;003D4CA8&quot;/&gt;&lt;wsp:rsid wsp:val=&quot;003D4E60&quot;/&gt;&lt;wsp:rsid wsp:val=&quot;003D50AE&quot;/&gt;&lt;wsp:rsid wsp:val=&quot;003D5176&quot;/&gt;&lt;wsp:rsid wsp:val=&quot;003D52A8&quot;/&gt;&lt;wsp:rsid wsp:val=&quot;003D5329&quot;/&gt;&lt;wsp:rsid wsp:val=&quot;003D5717&quot;/&gt;&lt;wsp:rsid wsp:val=&quot;003D5726&quot;/&gt;&lt;wsp:rsid wsp:val=&quot;003D5878&quot;/&gt;&lt;wsp:rsid wsp:val=&quot;003D59FE&quot;/&gt;&lt;wsp:rsid wsp:val=&quot;003D5C1B&quot;/&gt;&lt;wsp:rsid wsp:val=&quot;003D5E8F&quot;/&gt;&lt;wsp:rsid wsp:val=&quot;003D60D5&quot;/&gt;&lt;wsp:rsid wsp:val=&quot;003D6348&quot;/&gt;&lt;wsp:rsid wsp:val=&quot;003D63BA&quot;/&gt;&lt;wsp:rsid wsp:val=&quot;003D680E&quot;/&gt;&lt;wsp:rsid wsp:val=&quot;003D75D3&quot;/&gt;&lt;wsp:rsid wsp:val=&quot;003D79E8&quot;/&gt;&lt;wsp:rsid wsp:val=&quot;003E01AE&quot;/&gt;&lt;wsp:rsid wsp:val=&quot;003E089F&quot;/&gt;&lt;wsp:rsid wsp:val=&quot;003E0ADB&quot;/&gt;&lt;wsp:rsid wsp:val=&quot;003E0CE4&quot;/&gt;&lt;wsp:rsid wsp:val=&quot;003E1049&quot;/&gt;&lt;wsp:rsid wsp:val=&quot;003E1304&quot;/&gt;&lt;wsp:rsid wsp:val=&quot;003E1748&quot;/&gt;&lt;wsp:rsid wsp:val=&quot;003E1CF4&quot;/&gt;&lt;wsp:rsid wsp:val=&quot;003E240A&quot;/&gt;&lt;wsp:rsid wsp:val=&quot;003E2719&quot;/&gt;&lt;wsp:rsid wsp:val=&quot;003E2BF4&quot;/&gt;&lt;wsp:rsid wsp:val=&quot;003E2E52&quot;/&gt;&lt;wsp:rsid wsp:val=&quot;003E31BF&quot;/&gt;&lt;wsp:rsid wsp:val=&quot;003E34E1&quot;/&gt;&lt;wsp:rsid wsp:val=&quot;003E3524&quot;/&gt;&lt;wsp:rsid wsp:val=&quot;003E3C5B&quot;/&gt;&lt;wsp:rsid wsp:val=&quot;003E3D11&quot;/&gt;&lt;wsp:rsid wsp:val=&quot;003E40B3&quot;/&gt;&lt;wsp:rsid wsp:val=&quot;003E40C9&quot;/&gt;&lt;wsp:rsid wsp:val=&quot;003E4CDB&quot;/&gt;&lt;wsp:rsid wsp:val=&quot;003E4E26&quot;/&gt;&lt;wsp:rsid wsp:val=&quot;003E52EB&quot;/&gt;&lt;wsp:rsid wsp:val=&quot;003E6279&quot;/&gt;&lt;wsp:rsid wsp:val=&quot;003E6592&quot;/&gt;&lt;wsp:rsid wsp:val=&quot;003E6C48&quot;/&gt;&lt;wsp:rsid wsp:val=&quot;003E703E&quot;/&gt;&lt;wsp:rsid wsp:val=&quot;003E73BC&quot;/&gt;&lt;wsp:rsid wsp:val=&quot;003E740A&quot;/&gt;&lt;wsp:rsid wsp:val=&quot;003E7A02&quot;/&gt;&lt;wsp:rsid wsp:val=&quot;003E7A07&quot;/&gt;&lt;wsp:rsid wsp:val=&quot;003E7E69&quot;/&gt;&lt;wsp:rsid wsp:val=&quot;003F0656&quot;/&gt;&lt;wsp:rsid wsp:val=&quot;003F08C9&quot;/&gt;&lt;wsp:rsid wsp:val=&quot;003F0905&quot;/&gt;&lt;wsp:rsid wsp:val=&quot;003F0B44&quot;/&gt;&lt;wsp:rsid wsp:val=&quot;003F16E1&quot;/&gt;&lt;wsp:rsid wsp:val=&quot;003F184C&quot;/&gt;&lt;wsp:rsid wsp:val=&quot;003F1B6D&quot;/&gt;&lt;wsp:rsid wsp:val=&quot;003F1D73&quot;/&gt;&lt;wsp:rsid wsp:val=&quot;003F20E2&quot;/&gt;&lt;wsp:rsid wsp:val=&quot;003F2244&quot;/&gt;&lt;wsp:rsid wsp:val=&quot;003F23A7&quot;/&gt;&lt;wsp:rsid wsp:val=&quot;003F2564&quot;/&gt;&lt;wsp:rsid wsp:val=&quot;003F2624&quot;/&gt;&lt;wsp:rsid wsp:val=&quot;003F2711&quot;/&gt;&lt;wsp:rsid wsp:val=&quot;003F2876&quot;/&gt;&lt;wsp:rsid wsp:val=&quot;003F2A56&quot;/&gt;&lt;wsp:rsid wsp:val=&quot;003F2B5E&quot;/&gt;&lt;wsp:rsid wsp:val=&quot;003F3865&quot;/&gt;&lt;wsp:rsid wsp:val=&quot;003F4933&quot;/&gt;&lt;wsp:rsid wsp:val=&quot;003F4977&quot;/&gt;&lt;wsp:rsid wsp:val=&quot;003F4E1C&quot;/&gt;&lt;wsp:rsid wsp:val=&quot;003F4E39&quot;/&gt;&lt;wsp:rsid wsp:val=&quot;003F536B&quot;/&gt;&lt;wsp:rsid wsp:val=&quot;003F586D&quot;/&gt;&lt;wsp:rsid wsp:val=&quot;003F60EF&quot;/&gt;&lt;wsp:rsid wsp:val=&quot;003F6131&quot;/&gt;&lt;wsp:rsid wsp:val=&quot;003F62B4&quot;/&gt;&lt;wsp:rsid wsp:val=&quot;003F63ED&quot;/&gt;&lt;wsp:rsid wsp:val=&quot;003F6853&quot;/&gt;&lt;wsp:rsid wsp:val=&quot;003F6930&quot;/&gt;&lt;wsp:rsid wsp:val=&quot;003F6F1A&quot;/&gt;&lt;wsp:rsid wsp:val=&quot;003F6F25&quot;/&gt;&lt;wsp:rsid wsp:val=&quot;003F73A0&quot;/&gt;&lt;wsp:rsid wsp:val=&quot;003F75DD&quot;/&gt;&lt;wsp:rsid wsp:val=&quot;003F7DFF&quot;/&gt;&lt;wsp:rsid wsp:val=&quot;00400094&quot;/&gt;&lt;wsp:rsid wsp:val=&quot;004000BE&quot;/&gt;&lt;wsp:rsid wsp:val=&quot;00400147&quot;/&gt;&lt;wsp:rsid wsp:val=&quot;0040015E&quot;/&gt;&lt;wsp:rsid wsp:val=&quot;00400427&quot;/&gt;&lt;wsp:rsid wsp:val=&quot;004010CF&quot;/&gt;&lt;wsp:rsid wsp:val=&quot;004012FA&quot;/&gt;&lt;wsp:rsid wsp:val=&quot;00401612&quot;/&gt;&lt;wsp:rsid wsp:val=&quot;004017C6&quot;/&gt;&lt;wsp:rsid wsp:val=&quot;004024AB&quot;/&gt;&lt;wsp:rsid wsp:val=&quot;00402F2C&quot;/&gt;&lt;wsp:rsid wsp:val=&quot;0040303D&quot;/&gt;&lt;wsp:rsid wsp:val=&quot;0040379F&quot;/&gt;&lt;wsp:rsid wsp:val=&quot;00403805&quot;/&gt;&lt;wsp:rsid wsp:val=&quot;00403824&quot;/&gt;&lt;wsp:rsid wsp:val=&quot;00403F25&quot;/&gt;&lt;wsp:rsid wsp:val=&quot;004041D2&quot;/&gt;&lt;wsp:rsid wsp:val=&quot;00404370&quot;/&gt;&lt;wsp:rsid wsp:val=&quot;0040495B&quot;/&gt;&lt;wsp:rsid wsp:val=&quot;00404AE9&quot;/&gt;&lt;wsp:rsid wsp:val=&quot;00405194&quot;/&gt;&lt;wsp:rsid wsp:val=&quot;00405476&quot;/&gt;&lt;wsp:rsid wsp:val=&quot;00405898&quot;/&gt;&lt;wsp:rsid wsp:val=&quot;00405D95&quot;/&gt;&lt;wsp:rsid wsp:val=&quot;00405F90&quot;/&gt;&lt;wsp:rsid wsp:val=&quot;00406064&quot;/&gt;&lt;wsp:rsid wsp:val=&quot;00406108&quot;/&gt;&lt;wsp:rsid wsp:val=&quot;00406412&quot;/&gt;&lt;wsp:rsid wsp:val=&quot;00406B1A&quot;/&gt;&lt;wsp:rsid wsp:val=&quot;00406F4B&quot;/&gt;&lt;wsp:rsid wsp:val=&quot;00406FBD&quot;/&gt;&lt;wsp:rsid wsp:val=&quot;00407023&quot;/&gt;&lt;wsp:rsid wsp:val=&quot;00407186&quot;/&gt;&lt;wsp:rsid wsp:val=&quot;004073B0&quot;/&gt;&lt;wsp:rsid wsp:val=&quot;00407612&quot;/&gt;&lt;wsp:rsid wsp:val=&quot;00407A66&quot;/&gt;&lt;wsp:rsid wsp:val=&quot;00407C9E&quot;/&gt;&lt;wsp:rsid wsp:val=&quot;0041029D&quot;/&gt;&lt;wsp:rsid wsp:val=&quot;004103F7&quot;/&gt;&lt;wsp:rsid wsp:val=&quot;00410C05&quot;/&gt;&lt;wsp:rsid wsp:val=&quot;00411230&quot;/&gt;&lt;wsp:rsid wsp:val=&quot;004118C9&quot;/&gt;&lt;wsp:rsid wsp:val=&quot;0041195D&quot;/&gt;&lt;wsp:rsid wsp:val=&quot;00412045&quot;/&gt;&lt;wsp:rsid wsp:val=&quot;0041209A&quot;/&gt;&lt;wsp:rsid wsp:val=&quot;00412697&quot;/&gt;&lt;wsp:rsid wsp:val=&quot;004127C5&quot;/&gt;&lt;wsp:rsid wsp:val=&quot;00412E2A&quot;/&gt;&lt;wsp:rsid wsp:val=&quot;00412F8D&quot;/&gt;&lt;wsp:rsid wsp:val=&quot;00413369&quot;/&gt;&lt;wsp:rsid wsp:val=&quot;00413E02&quot;/&gt;&lt;wsp:rsid wsp:val=&quot;00413FF2&quot;/&gt;&lt;wsp:rsid wsp:val=&quot;004140E7&quot;/&gt;&lt;wsp:rsid wsp:val=&quot;00414129&quot;/&gt;&lt;wsp:rsid wsp:val=&quot;004145AE&quot;/&gt;&lt;wsp:rsid wsp:val=&quot;00414EF6&quot;/&gt;&lt;wsp:rsid wsp:val=&quot;0041577E&quot;/&gt;&lt;wsp:rsid wsp:val=&quot;004157F6&quot;/&gt;&lt;wsp:rsid wsp:val=&quot;004159D3&quot;/&gt;&lt;wsp:rsid wsp:val=&quot;00415A14&quot;/&gt;&lt;wsp:rsid wsp:val=&quot;00415A76&quot;/&gt;&lt;wsp:rsid wsp:val=&quot;00415B30&quot;/&gt;&lt;wsp:rsid wsp:val=&quot;0041616C&quot;/&gt;&lt;wsp:rsid wsp:val=&quot;0041620F&quot;/&gt;&lt;wsp:rsid wsp:val=&quot;0041653E&quot;/&gt;&lt;wsp:rsid wsp:val=&quot;00416845&quot;/&gt;&lt;wsp:rsid wsp:val=&quot;00416A66&quot;/&gt;&lt;wsp:rsid wsp:val=&quot;00416DCB&quot;/&gt;&lt;wsp:rsid wsp:val=&quot;00417678&quot;/&gt;&lt;wsp:rsid wsp:val=&quot;0041769B&quot;/&gt;&lt;wsp:rsid wsp:val=&quot;00417706&quot;/&gt;&lt;wsp:rsid wsp:val=&quot;004200C1&quot;/&gt;&lt;wsp:rsid wsp:val=&quot;00420126&quot;/&gt;&lt;wsp:rsid wsp:val=&quot;004203CF&quot;/&gt;&lt;wsp:rsid wsp:val=&quot;004205B8&quot;/&gt;&lt;wsp:rsid wsp:val=&quot;00420755&quot;/&gt;&lt;wsp:rsid wsp:val=&quot;00420CB7&quot;/&gt;&lt;wsp:rsid wsp:val=&quot;00420F26&quot;/&gt;&lt;wsp:rsid wsp:val=&quot;00421078&quot;/&gt;&lt;wsp:rsid wsp:val=&quot;0042110F&quot;/&gt;&lt;wsp:rsid wsp:val=&quot;004213E8&quot;/&gt;&lt;wsp:rsid wsp:val=&quot;0042149F&quot;/&gt;&lt;wsp:rsid wsp:val=&quot;0042156E&quot;/&gt;&lt;wsp:rsid wsp:val=&quot;00421EC5&quot;/&gt;&lt;wsp:rsid wsp:val=&quot;004222BF&quot;/&gt;&lt;wsp:rsid wsp:val=&quot;00422399&quot;/&gt;&lt;wsp:rsid wsp:val=&quot;00422531&quot;/&gt;&lt;wsp:rsid wsp:val=&quot;004225E8&quot;/&gt;&lt;wsp:rsid wsp:val=&quot;004228B8&quot;/&gt;&lt;wsp:rsid wsp:val=&quot;00422A01&quot;/&gt;&lt;wsp:rsid wsp:val=&quot;00422C78&quot;/&gt;&lt;wsp:rsid wsp:val=&quot;00422DB5&quot;/&gt;&lt;wsp:rsid wsp:val=&quot;0042307B&quot;/&gt;&lt;wsp:rsid wsp:val=&quot;00423326&quot;/&gt;&lt;wsp:rsid wsp:val=&quot;00423E24&quot;/&gt;&lt;wsp:rsid wsp:val=&quot;00423FC4&quot;/&gt;&lt;wsp:rsid wsp:val=&quot;00424C34&quot;/&gt;&lt;wsp:rsid wsp:val=&quot;004252AA&quot;/&gt;&lt;wsp:rsid wsp:val=&quot;00425476&quot;/&gt;&lt;wsp:rsid wsp:val=&quot;00425771&quot;/&gt;&lt;wsp:rsid wsp:val=&quot;00425B4E&quot;/&gt;&lt;wsp:rsid wsp:val=&quot;00425C97&quot;/&gt;&lt;wsp:rsid wsp:val=&quot;00425FFD&quot;/&gt;&lt;wsp:rsid wsp:val=&quot;00426227&quot;/&gt;&lt;wsp:rsid wsp:val=&quot;004262F8&quot;/&gt;&lt;wsp:rsid wsp:val=&quot;00426363&quot;/&gt;&lt;wsp:rsid wsp:val=&quot;00426442&quot;/&gt;&lt;wsp:rsid wsp:val=&quot;0042654A&quot;/&gt;&lt;wsp:rsid wsp:val=&quot;0042661D&quot;/&gt;&lt;wsp:rsid wsp:val=&quot;00426A93&quot;/&gt;&lt;wsp:rsid wsp:val=&quot;00426DFA&quot;/&gt;&lt;wsp:rsid wsp:val=&quot;00427300&quot;/&gt;&lt;wsp:rsid wsp:val=&quot;004276E3&quot;/&gt;&lt;wsp:rsid wsp:val=&quot;004279ED&quot;/&gt;&lt;wsp:rsid wsp:val=&quot;00427DD2&quot;/&gt;&lt;wsp:rsid wsp:val=&quot;00427E67&quot;/&gt;&lt;wsp:rsid wsp:val=&quot;00427ECD&quot;/&gt;&lt;wsp:rsid wsp:val=&quot;00430178&quot;/&gt;&lt;wsp:rsid wsp:val=&quot;00430495&quot;/&gt;&lt;wsp:rsid wsp:val=&quot;00430680&quot;/&gt;&lt;wsp:rsid wsp:val=&quot;00430720&quot;/&gt;&lt;wsp:rsid wsp:val=&quot;00430773&quot;/&gt;&lt;wsp:rsid wsp:val=&quot;00430A72&quot;/&gt;&lt;wsp:rsid wsp:val=&quot;00430FB9&quot;/&gt;&lt;wsp:rsid wsp:val=&quot;004314E7&quot;/&gt;&lt;wsp:rsid wsp:val=&quot;0043189C&quot;/&gt;&lt;wsp:rsid wsp:val=&quot;00431CB1&quot;/&gt;&lt;wsp:rsid wsp:val=&quot;00431DB5&quot;/&gt;&lt;wsp:rsid wsp:val=&quot;00432230&quot;/&gt;&lt;wsp:rsid wsp:val=&quot;004326CF&quot;/&gt;&lt;wsp:rsid wsp:val=&quot;0043270B&quot;/&gt;&lt;wsp:rsid wsp:val=&quot;00432780&quot;/&gt;&lt;wsp:rsid wsp:val=&quot;00432D99&quot;/&gt;&lt;wsp:rsid wsp:val=&quot;00432DB9&quot;/&gt;&lt;wsp:rsid wsp:val=&quot;00432DF0&quot;/&gt;&lt;wsp:rsid wsp:val=&quot;00432E64&quot;/&gt;&lt;wsp:rsid wsp:val=&quot;00432F8F&quot;/&gt;&lt;wsp:rsid wsp:val=&quot;00432F9E&quot;/&gt;&lt;wsp:rsid wsp:val=&quot;004330CC&quot;/&gt;&lt;wsp:rsid wsp:val=&quot;00433106&quot;/&gt;&lt;wsp:rsid wsp:val=&quot;004338F7&quot;/&gt;&lt;wsp:rsid wsp:val=&quot;00433C6F&quot;/&gt;&lt;wsp:rsid wsp:val=&quot;00433CD4&quot;/&gt;&lt;wsp:rsid wsp:val=&quot;00433D17&quot;/&gt;&lt;wsp:rsid wsp:val=&quot;0043417D&quot;/&gt;&lt;wsp:rsid wsp:val=&quot;0043441F&quot;/&gt;&lt;wsp:rsid wsp:val=&quot;00434583&quot;/&gt;&lt;wsp:rsid wsp:val=&quot;00434754&quot;/&gt;&lt;wsp:rsid wsp:val=&quot;0043480E&quot;/&gt;&lt;wsp:rsid wsp:val=&quot;00434A45&quot;/&gt;&lt;wsp:rsid wsp:val=&quot;00434D46&quot;/&gt;&lt;wsp:rsid wsp:val=&quot;00435041&quot;/&gt;&lt;wsp:rsid wsp:val=&quot;00435248&quot;/&gt;&lt;wsp:rsid wsp:val=&quot;004353C1&quot;/&gt;&lt;wsp:rsid wsp:val=&quot;0043542F&quot;/&gt;&lt;wsp:rsid wsp:val=&quot;004355EB&quot;/&gt;&lt;wsp:rsid wsp:val=&quot;00435602&quot;/&gt;&lt;wsp:rsid wsp:val=&quot;004356FA&quot;/&gt;&lt;wsp:rsid wsp:val=&quot;00435CCF&quot;/&gt;&lt;wsp:rsid wsp:val=&quot;004364D4&quot;/&gt;&lt;wsp:rsid wsp:val=&quot;00436A3B&quot;/&gt;&lt;wsp:rsid wsp:val=&quot;00436CA7&quot;/&gt;&lt;wsp:rsid wsp:val=&quot;00436CDA&quot;/&gt;&lt;wsp:rsid wsp:val=&quot;00436D26&quot;/&gt;&lt;wsp:rsid wsp:val=&quot;00437027&quot;/&gt;&lt;wsp:rsid wsp:val=&quot;004370C7&quot;/&gt;&lt;wsp:rsid wsp:val=&quot;004371AB&quot;/&gt;&lt;wsp:rsid wsp:val=&quot;004402A7&quot;/&gt;&lt;wsp:rsid wsp:val=&quot;004402C5&quot;/&gt;&lt;wsp:rsid wsp:val=&quot;0044035D&quot;/&gt;&lt;wsp:rsid wsp:val=&quot;00440AB6&quot;/&gt;&lt;wsp:rsid wsp:val=&quot;00440EA5&quot;/&gt;&lt;wsp:rsid wsp:val=&quot;0044131C&quot;/&gt;&lt;wsp:rsid wsp:val=&quot;0044142F&quot;/&gt;&lt;wsp:rsid wsp:val=&quot;004423B8&quot;/&gt;&lt;wsp:rsid wsp:val=&quot;004425C2&quot;/&gt;&lt;wsp:rsid wsp:val=&quot;00442824&quot;/&gt;&lt;wsp:rsid wsp:val=&quot;0044289C&quot;/&gt;&lt;wsp:rsid wsp:val=&quot;00442942&quot;/&gt;&lt;wsp:rsid wsp:val=&quot;00442DCF&quot;/&gt;&lt;wsp:rsid wsp:val=&quot;00442FFB&quot;/&gt;&lt;wsp:rsid wsp:val=&quot;004430FD&quot;/&gt;&lt;wsp:rsid wsp:val=&quot;0044335B&quot;/&gt;&lt;wsp:rsid wsp:val=&quot;004442A7&quot;/&gt;&lt;wsp:rsid wsp:val=&quot;00444901&quot;/&gt;&lt;wsp:rsid wsp:val=&quot;00444934&quot;/&gt;&lt;wsp:rsid wsp:val=&quot;00444F5E&quot;/&gt;&lt;wsp:rsid wsp:val=&quot;0044540F&quot;/&gt;&lt;wsp:rsid wsp:val=&quot;00445494&quot;/&gt;&lt;wsp:rsid wsp:val=&quot;00445513&quot;/&gt;&lt;wsp:rsid wsp:val=&quot;00445907&quot;/&gt;&lt;wsp:rsid wsp:val=&quot;00445CFF&quot;/&gt;&lt;wsp:rsid wsp:val=&quot;00445E2C&quot;/&gt;&lt;wsp:rsid wsp:val=&quot;00446087&quot;/&gt;&lt;wsp:rsid wsp:val=&quot;004462AF&quot;/&gt;&lt;wsp:rsid wsp:val=&quot;00446505&quot;/&gt;&lt;wsp:rsid wsp:val=&quot;0044662A&quot;/&gt;&lt;wsp:rsid wsp:val=&quot;0044666E&quot;/&gt;&lt;wsp:rsid wsp:val=&quot;00446B69&quot;/&gt;&lt;wsp:rsid wsp:val=&quot;00447134&quot;/&gt;&lt;wsp:rsid wsp:val=&quot;00447486&quot;/&gt;&lt;wsp:rsid wsp:val=&quot;0044782A&quot;/&gt;&lt;wsp:rsid wsp:val=&quot;00450778&quot;/&gt;&lt;wsp:rsid wsp:val=&quot;00450D3B&quot;/&gt;&lt;wsp:rsid wsp:val=&quot;004518D5&quot;/&gt;&lt;wsp:rsid wsp:val=&quot;004519BF&quot;/&gt;&lt;wsp:rsid wsp:val=&quot;00451A5C&quot;/&gt;&lt;wsp:rsid wsp:val=&quot;00451B06&quot;/&gt;&lt;wsp:rsid wsp:val=&quot;00451BEB&quot;/&gt;&lt;wsp:rsid wsp:val=&quot;00451C54&quot;/&gt;&lt;wsp:rsid wsp:val=&quot;004525E6&quot;/&gt;&lt;wsp:rsid wsp:val=&quot;004527C0&quot;/&gt;&lt;wsp:rsid wsp:val=&quot;00453871&quot;/&gt;&lt;wsp:rsid wsp:val=&quot;00453BC3&quot;/&gt;&lt;wsp:rsid wsp:val=&quot;00453DEF&quot;/&gt;&lt;wsp:rsid wsp:val=&quot;00453E84&quot;/&gt;&lt;wsp:rsid wsp:val=&quot;00453F94&quot;/&gt;&lt;wsp:rsid wsp:val=&quot;004543E4&quot;/&gt;&lt;wsp:rsid wsp:val=&quot;004548E5&quot;/&gt;&lt;wsp:rsid wsp:val=&quot;00454CF7&quot;/&gt;&lt;wsp:rsid wsp:val=&quot;00454F08&quot;/&gt;&lt;wsp:rsid wsp:val=&quot;00455105&quot;/&gt;&lt;wsp:rsid wsp:val=&quot;00455440&quot;/&gt;&lt;wsp:rsid wsp:val=&quot;00455838&quot;/&gt;&lt;wsp:rsid wsp:val=&quot;00455C09&quot;/&gt;&lt;wsp:rsid wsp:val=&quot;00456114&quot;/&gt;&lt;wsp:rsid wsp:val=&quot;0045675A&quot;/&gt;&lt;wsp:rsid wsp:val=&quot;00456971&quot;/&gt;&lt;wsp:rsid wsp:val=&quot;00456B9B&quot;/&gt;&lt;wsp:rsid wsp:val=&quot;00456C51&quot;/&gt;&lt;wsp:rsid wsp:val=&quot;0045742D&quot;/&gt;&lt;wsp:rsid wsp:val=&quot;00457983&quot;/&gt;&lt;wsp:rsid wsp:val=&quot;00457C5E&quot;/&gt;&lt;wsp:rsid wsp:val=&quot;00457CAA&quot;/&gt;&lt;wsp:rsid wsp:val=&quot;00457FB9&quot;/&gt;&lt;wsp:rsid wsp:val=&quot;0046026D&quot;/&gt;&lt;wsp:rsid wsp:val=&quot;0046027A&quot;/&gt;&lt;wsp:rsid wsp:val=&quot;004605CC&quot;/&gt;&lt;wsp:rsid wsp:val=&quot;0046072D&quot;/&gt;&lt;wsp:rsid wsp:val=&quot;00460894&quot;/&gt;&lt;wsp:rsid wsp:val=&quot;00460921&quot;/&gt;&lt;wsp:rsid wsp:val=&quot;00460958&quot;/&gt;&lt;wsp:rsid wsp:val=&quot;00460B63&quot;/&gt;&lt;wsp:rsid wsp:val=&quot;0046110A&quot;/&gt;&lt;wsp:rsid wsp:val=&quot;004612C8&quot;/&gt;&lt;wsp:rsid wsp:val=&quot;004614A1&quot;/&gt;&lt;wsp:rsid wsp:val=&quot;004614BB&quot;/&gt;&lt;wsp:rsid wsp:val=&quot;004615C7&quot;/&gt;&lt;wsp:rsid wsp:val=&quot;0046164D&quot;/&gt;&lt;wsp:rsid wsp:val=&quot;004616E5&quot;/&gt;&lt;wsp:rsid wsp:val=&quot;004616FF&quot;/&gt;&lt;wsp:rsid wsp:val=&quot;004617A0&quot;/&gt;&lt;wsp:rsid wsp:val=&quot;0046194F&quot;/&gt;&lt;wsp:rsid wsp:val=&quot;00461C00&quot;/&gt;&lt;wsp:rsid wsp:val=&quot;00461F05&quot;/&gt;&lt;wsp:rsid wsp:val=&quot;004622A1&quot;/&gt;&lt;wsp:rsid wsp:val=&quot;004622D0&quot;/&gt;&lt;wsp:rsid wsp:val=&quot;00462420&quot;/&gt;&lt;wsp:rsid wsp:val=&quot;0046267C&quot;/&gt;&lt;wsp:rsid wsp:val=&quot;004629F2&quot;/&gt;&lt;wsp:rsid wsp:val=&quot;00462A9C&quot;/&gt;&lt;wsp:rsid wsp:val=&quot;00462B09&quot;/&gt;&lt;wsp:rsid wsp:val=&quot;00462B29&quot;/&gt;&lt;wsp:rsid wsp:val=&quot;00462FC4&quot;/&gt;&lt;wsp:rsid wsp:val=&quot;00463139&quot;/&gt;&lt;wsp:rsid wsp:val=&quot;00463448&quot;/&gt;&lt;wsp:rsid wsp:val=&quot;0046348F&quot;/&gt;&lt;wsp:rsid wsp:val=&quot;00463940&quot;/&gt;&lt;wsp:rsid wsp:val=&quot;00464130&quot;/&gt;&lt;wsp:rsid wsp:val=&quot;0046434B&quot;/&gt;&lt;wsp:rsid wsp:val=&quot;00464513&quot;/&gt;&lt;wsp:rsid wsp:val=&quot;00464919&quot;/&gt;&lt;wsp:rsid wsp:val=&quot;00464EE0&quot;/&gt;&lt;wsp:rsid wsp:val=&quot;00465461&quot;/&gt;&lt;wsp:rsid wsp:val=&quot;00465467&quot;/&gt;&lt;wsp:rsid wsp:val=&quot;00465573&quot;/&gt;&lt;wsp:rsid wsp:val=&quot;0046567F&quot;/&gt;&lt;wsp:rsid wsp:val=&quot;004658C3&quot;/&gt;&lt;wsp:rsid wsp:val=&quot;00465CE5&quot;/&gt;&lt;wsp:rsid wsp:val=&quot;00465EB3&quot;/&gt;&lt;wsp:rsid wsp:val=&quot;0046645E&quot;/&gt;&lt;wsp:rsid wsp:val=&quot;0046698E&quot;/&gt;&lt;wsp:rsid wsp:val=&quot;004671AF&quot;/&gt;&lt;wsp:rsid wsp:val=&quot;00467838&quot;/&gt;&lt;wsp:rsid wsp:val=&quot;0047010B&quot;/&gt;&lt;wsp:rsid wsp:val=&quot;0047041E&quot;/&gt;&lt;wsp:rsid wsp:val=&quot;00470750&quot;/&gt;&lt;wsp:rsid wsp:val=&quot;00470893&quot;/&gt;&lt;wsp:rsid wsp:val=&quot;00470E35&quot;/&gt;&lt;wsp:rsid wsp:val=&quot;0047166D&quot;/&gt;&lt;wsp:rsid wsp:val=&quot;00471856&quot;/&gt;&lt;wsp:rsid wsp:val=&quot;004719A1&quot;/&gt;&lt;wsp:rsid wsp:val=&quot;00471CEC&quot;/&gt;&lt;wsp:rsid wsp:val=&quot;00471DB0&quot;/&gt;&lt;wsp:rsid wsp:val=&quot;00471F3B&quot;/&gt;&lt;wsp:rsid wsp:val=&quot;00471FAB&quot;/&gt;&lt;wsp:rsid wsp:val=&quot;00472ACB&quot;/&gt;&lt;wsp:rsid wsp:val=&quot;004734A1&quot;/&gt;&lt;wsp:rsid wsp:val=&quot;00473F5F&quot;/&gt;&lt;wsp:rsid wsp:val=&quot;0047410D&quot;/&gt;&lt;wsp:rsid wsp:val=&quot;004742E4&quot;/&gt;&lt;wsp:rsid wsp:val=&quot;004743DE&quot;/&gt;&lt;wsp:rsid wsp:val=&quot;00474591&quot;/&gt;&lt;wsp:rsid wsp:val=&quot;00474FB4&quot;/&gt;&lt;wsp:rsid wsp:val=&quot;00475131&quot;/&gt;&lt;wsp:rsid wsp:val=&quot;00475139&quot;/&gt;&lt;wsp:rsid wsp:val=&quot;00475260&quot;/&gt;&lt;wsp:rsid wsp:val=&quot;004755D5&quot;/&gt;&lt;wsp:rsid wsp:val=&quot;0047574D&quot;/&gt;&lt;wsp:rsid wsp:val=&quot;004758FA&quot;/&gt;&lt;wsp:rsid wsp:val=&quot;00475A1B&quot;/&gt;&lt;wsp:rsid wsp:val=&quot;00475D3E&quot;/&gt;&lt;wsp:rsid wsp:val=&quot;00475E50&quot;/&gt;&lt;wsp:rsid wsp:val=&quot;00475F90&quot;/&gt;&lt;wsp:rsid wsp:val=&quot;004765CE&quot;/&gt;&lt;wsp:rsid wsp:val=&quot;00476734&quot;/&gt;&lt;wsp:rsid wsp:val=&quot;00476747&quot;/&gt;&lt;wsp:rsid wsp:val=&quot;00476D8B&quot;/&gt;&lt;wsp:rsid wsp:val=&quot;00476EAE&quot;/&gt;&lt;wsp:rsid wsp:val=&quot;004770A2&quot;/&gt;&lt;wsp:rsid wsp:val=&quot;004774C5&quot;/&gt;&lt;wsp:rsid wsp:val=&quot;004775ED&quot;/&gt;&lt;wsp:rsid wsp:val=&quot;004777C7&quot;/&gt;&lt;wsp:rsid wsp:val=&quot;00477B0B&quot;/&gt;&lt;wsp:rsid wsp:val=&quot;004803A9&quot;/&gt;&lt;wsp:rsid wsp:val=&quot;004804A6&quot;/&gt;&lt;wsp:rsid wsp:val=&quot;004807D5&quot;/&gt;&lt;wsp:rsid wsp:val=&quot;00480B03&quot;/&gt;&lt;wsp:rsid wsp:val=&quot;00480B53&quot;/&gt;&lt;wsp:rsid wsp:val=&quot;00480D77&quot;/&gt;&lt;wsp:rsid wsp:val=&quot;00480E5E&quot;/&gt;&lt;wsp:rsid wsp:val=&quot;004810EC&quot;/&gt;&lt;wsp:rsid wsp:val=&quot;004814F6&quot;/&gt;&lt;wsp:rsid wsp:val=&quot;00481607&quot;/&gt;&lt;wsp:rsid wsp:val=&quot;004821B4&quot;/&gt;&lt;wsp:rsid wsp:val=&quot;00482389&quot;/&gt;&lt;wsp:rsid wsp:val=&quot;004824F5&quot;/&gt;&lt;wsp:rsid wsp:val=&quot;00482943&quot;/&gt;&lt;wsp:rsid wsp:val=&quot;00482ADC&quot;/&gt;&lt;wsp:rsid wsp:val=&quot;00482B0E&quot;/&gt;&lt;wsp:rsid wsp:val=&quot;00482B1F&quot;/&gt;&lt;wsp:rsid wsp:val=&quot;00482BAD&quot;/&gt;&lt;wsp:rsid wsp:val=&quot;00482CDD&quot;/&gt;&lt;wsp:rsid wsp:val=&quot;00483D11&quot;/&gt;&lt;wsp:rsid wsp:val=&quot;00483D20&quot;/&gt;&lt;wsp:rsid wsp:val=&quot;00483FA7&quot;/&gt;&lt;wsp:rsid wsp:val=&quot;0048406D&quot;/&gt;&lt;wsp:rsid wsp:val=&quot;0048410E&quot;/&gt;&lt;wsp:rsid wsp:val=&quot;00484454&quot;/&gt;&lt;wsp:rsid wsp:val=&quot;004847D3&quot;/&gt;&lt;wsp:rsid wsp:val=&quot;00484C46&quot;/&gt;&lt;wsp:rsid wsp:val=&quot;00485969&quot;/&gt;&lt;wsp:rsid wsp:val=&quot;0048598C&quot;/&gt;&lt;wsp:rsid wsp:val=&quot;00485C9E&quot;/&gt;&lt;wsp:rsid wsp:val=&quot;00485E8A&quot;/&gt;&lt;wsp:rsid wsp:val=&quot;00485FEB&quot;/&gt;&lt;wsp:rsid wsp:val=&quot;0048620B&quot;/&gt;&lt;wsp:rsid wsp:val=&quot;004862DE&quot;/&gt;&lt;wsp:rsid wsp:val=&quot;0048647C&quot;/&gt;&lt;wsp:rsid wsp:val=&quot;0048658B&quot;/&gt;&lt;wsp:rsid wsp:val=&quot;00486CF2&quot;/&gt;&lt;wsp:rsid wsp:val=&quot;00486EC5&quot;/&gt;&lt;wsp:rsid wsp:val=&quot;00487442&quot;/&gt;&lt;wsp:rsid wsp:val=&quot;00487BB8&quot;/&gt;&lt;wsp:rsid wsp:val=&quot;00487F28&quot;/&gt;&lt;wsp:rsid wsp:val=&quot;0049005F&quot;/&gt;&lt;wsp:rsid wsp:val=&quot;00490649&quot;/&gt;&lt;wsp:rsid wsp:val=&quot;0049093B&quot;/&gt;&lt;wsp:rsid wsp:val=&quot;00490E94&quot;/&gt;&lt;wsp:rsid wsp:val=&quot;00490EE3&quot;/&gt;&lt;wsp:rsid wsp:val=&quot;004912BA&quot;/&gt;&lt;wsp:rsid wsp:val=&quot;0049143D&quot;/&gt;&lt;wsp:rsid wsp:val=&quot;004916E8&quot;/&gt;&lt;wsp:rsid wsp:val=&quot;004918A0&quot;/&gt;&lt;wsp:rsid wsp:val=&quot;0049230F&quot;/&gt;&lt;wsp:rsid wsp:val=&quot;004924E5&quot;/&gt;&lt;wsp:rsid wsp:val=&quot;00492619&quot;/&gt;&lt;wsp:rsid wsp:val=&quot;0049277B&quot;/&gt;&lt;wsp:rsid wsp:val=&quot;00493308&quot;/&gt;&lt;wsp:rsid wsp:val=&quot;0049349F&quot;/&gt;&lt;wsp:rsid wsp:val=&quot;004935A4&quot;/&gt;&lt;wsp:rsid wsp:val=&quot;00493916&quot;/&gt;&lt;wsp:rsid wsp:val=&quot;00493D08&quot;/&gt;&lt;wsp:rsid wsp:val=&quot;00494584&quot;/&gt;&lt;wsp:rsid wsp:val=&quot;00494C34&quot;/&gt;&lt;wsp:rsid wsp:val=&quot;00494E75&quot;/&gt;&lt;wsp:rsid wsp:val=&quot;00495071&quot;/&gt;&lt;wsp:rsid wsp:val=&quot;00495227&quot;/&gt;&lt;wsp:rsid wsp:val=&quot;004961DB&quot;/&gt;&lt;wsp:rsid wsp:val=&quot;00496254&quot;/&gt;&lt;wsp:rsid wsp:val=&quot;00496411&quot;/&gt;&lt;wsp:rsid wsp:val=&quot;0049653E&quot;/&gt;&lt;wsp:rsid wsp:val=&quot;00496BEF&quot;/&gt;&lt;wsp:rsid wsp:val=&quot;004970A1&quot;/&gt;&lt;wsp:rsid wsp:val=&quot;0049792C&quot;/&gt;&lt;wsp:rsid wsp:val=&quot;00497BD3&quot;/&gt;&lt;wsp:rsid wsp:val=&quot;00497F24&quot;/&gt;&lt;wsp:rsid wsp:val=&quot;00497F2F&quot;/&gt;&lt;wsp:rsid wsp:val=&quot;004A01E1&quot;/&gt;&lt;wsp:rsid wsp:val=&quot;004A09A7&quot;/&gt;&lt;wsp:rsid wsp:val=&quot;004A0E00&quot;/&gt;&lt;wsp:rsid wsp:val=&quot;004A15F7&quot;/&gt;&lt;wsp:rsid wsp:val=&quot;004A1600&quot;/&gt;&lt;wsp:rsid wsp:val=&quot;004A1956&quot;/&gt;&lt;wsp:rsid wsp:val=&quot;004A1B20&quot;/&gt;&lt;wsp:rsid wsp:val=&quot;004A201F&quot;/&gt;&lt;wsp:rsid wsp:val=&quot;004A2130&quot;/&gt;&lt;wsp:rsid wsp:val=&quot;004A23B8&quot;/&gt;&lt;wsp:rsid wsp:val=&quot;004A23C0&quot;/&gt;&lt;wsp:rsid wsp:val=&quot;004A28D4&quot;/&gt;&lt;wsp:rsid wsp:val=&quot;004A2908&quot;/&gt;&lt;wsp:rsid wsp:val=&quot;004A2B3D&quot;/&gt;&lt;wsp:rsid wsp:val=&quot;004A2BE1&quot;/&gt;&lt;wsp:rsid wsp:val=&quot;004A2E44&quot;/&gt;&lt;wsp:rsid wsp:val=&quot;004A30F7&quot;/&gt;&lt;wsp:rsid wsp:val=&quot;004A31F1&quot;/&gt;&lt;wsp:rsid wsp:val=&quot;004A366E&quot;/&gt;&lt;wsp:rsid wsp:val=&quot;004A36C0&quot;/&gt;&lt;wsp:rsid wsp:val=&quot;004A36FB&quot;/&gt;&lt;wsp:rsid wsp:val=&quot;004A3A2A&quot;/&gt;&lt;wsp:rsid wsp:val=&quot;004A3AA3&quot;/&gt;&lt;wsp:rsid wsp:val=&quot;004A3AB1&quot;/&gt;&lt;wsp:rsid wsp:val=&quot;004A4247&quot;/&gt;&lt;wsp:rsid wsp:val=&quot;004A4635&quot;/&gt;&lt;wsp:rsid wsp:val=&quot;004A4900&quot;/&gt;&lt;wsp:rsid wsp:val=&quot;004A4BE8&quot;/&gt;&lt;wsp:rsid wsp:val=&quot;004A4D38&quot;/&gt;&lt;wsp:rsid wsp:val=&quot;004A4D91&quot;/&gt;&lt;wsp:rsid wsp:val=&quot;004A4E7E&quot;/&gt;&lt;wsp:rsid wsp:val=&quot;004A4E95&quot;/&gt;&lt;wsp:rsid wsp:val=&quot;004A4FFB&quot;/&gt;&lt;wsp:rsid wsp:val=&quot;004A5270&quot;/&gt;&lt;wsp:rsid wsp:val=&quot;004A5667&quot;/&gt;&lt;wsp:rsid wsp:val=&quot;004A57FC&quot;/&gt;&lt;wsp:rsid wsp:val=&quot;004A5F92&quot;/&gt;&lt;wsp:rsid wsp:val=&quot;004A66D4&quot;/&gt;&lt;wsp:rsid wsp:val=&quot;004A705C&quot;/&gt;&lt;wsp:rsid wsp:val=&quot;004A717D&quot;/&gt;&lt;wsp:rsid wsp:val=&quot;004A7276&quot;/&gt;&lt;wsp:rsid wsp:val=&quot;004A78BC&quot;/&gt;&lt;wsp:rsid wsp:val=&quot;004A7EE7&quot;/&gt;&lt;wsp:rsid wsp:val=&quot;004A7FB0&quot;/&gt;&lt;wsp:rsid wsp:val=&quot;004B02E8&quot;/&gt;&lt;wsp:rsid wsp:val=&quot;004B067B&quot;/&gt;&lt;wsp:rsid wsp:val=&quot;004B06EF&quot;/&gt;&lt;wsp:rsid wsp:val=&quot;004B0706&quot;/&gt;&lt;wsp:rsid wsp:val=&quot;004B0787&quot;/&gt;&lt;wsp:rsid wsp:val=&quot;004B0A36&quot;/&gt;&lt;wsp:rsid wsp:val=&quot;004B1313&quot;/&gt;&lt;wsp:rsid wsp:val=&quot;004B169E&quot;/&gt;&lt;wsp:rsid wsp:val=&quot;004B1B53&quot;/&gt;&lt;wsp:rsid wsp:val=&quot;004B1C42&quot;/&gt;&lt;wsp:rsid wsp:val=&quot;004B1E40&quot;/&gt;&lt;wsp:rsid wsp:val=&quot;004B2700&quot;/&gt;&lt;wsp:rsid wsp:val=&quot;004B2AA0&quot;/&gt;&lt;wsp:rsid wsp:val=&quot;004B2B31&quot;/&gt;&lt;wsp:rsid wsp:val=&quot;004B2C33&quot;/&gt;&lt;wsp:rsid wsp:val=&quot;004B2CDB&quot;/&gt;&lt;wsp:rsid wsp:val=&quot;004B2F70&quot;/&gt;&lt;wsp:rsid wsp:val=&quot;004B385B&quot;/&gt;&lt;wsp:rsid wsp:val=&quot;004B3C3F&quot;/&gt;&lt;wsp:rsid wsp:val=&quot;004B45A2&quot;/&gt;&lt;wsp:rsid wsp:val=&quot;004B4A0F&quot;/&gt;&lt;wsp:rsid wsp:val=&quot;004B4AA2&quot;/&gt;&lt;wsp:rsid wsp:val=&quot;004B4C54&quot;/&gt;&lt;wsp:rsid wsp:val=&quot;004B4C67&quot;/&gt;&lt;wsp:rsid wsp:val=&quot;004B50E0&quot;/&gt;&lt;wsp:rsid wsp:val=&quot;004B515E&quot;/&gt;&lt;wsp:rsid wsp:val=&quot;004B55EC&quot;/&gt;&lt;wsp:rsid wsp:val=&quot;004B5B5B&quot;/&gt;&lt;wsp:rsid wsp:val=&quot;004B5C73&quot;/&gt;&lt;wsp:rsid wsp:val=&quot;004B5E6F&quot;/&gt;&lt;wsp:rsid wsp:val=&quot;004B5FFC&quot;/&gt;&lt;wsp:rsid wsp:val=&quot;004B6301&quot;/&gt;&lt;wsp:rsid wsp:val=&quot;004B6707&quot;/&gt;&lt;wsp:rsid wsp:val=&quot;004B6944&quot;/&gt;&lt;wsp:rsid wsp:val=&quot;004B6E56&quot;/&gt;&lt;wsp:rsid wsp:val=&quot;004B6FFB&quot;/&gt;&lt;wsp:rsid wsp:val=&quot;004B70B6&quot;/&gt;&lt;wsp:rsid wsp:val=&quot;004B7181&quot;/&gt;&lt;wsp:rsid wsp:val=&quot;004B795F&quot;/&gt;&lt;wsp:rsid wsp:val=&quot;004B7BA5&quot;/&gt;&lt;wsp:rsid wsp:val=&quot;004B7FC2&quot;/&gt;&lt;wsp:rsid wsp:val=&quot;004C001B&quot;/&gt;&lt;wsp:rsid wsp:val=&quot;004C0346&quot;/&gt;&lt;wsp:rsid wsp:val=&quot;004C03CC&quot;/&gt;&lt;wsp:rsid wsp:val=&quot;004C0A25&quot;/&gt;&lt;wsp:rsid wsp:val=&quot;004C0AE9&quot;/&gt;&lt;wsp:rsid wsp:val=&quot;004C0B5B&quot;/&gt;&lt;wsp:rsid wsp:val=&quot;004C0C03&quot;/&gt;&lt;wsp:rsid wsp:val=&quot;004C0EE4&quot;/&gt;&lt;wsp:rsid wsp:val=&quot;004C0F99&quot;/&gt;&lt;wsp:rsid wsp:val=&quot;004C130D&quot;/&gt;&lt;wsp:rsid wsp:val=&quot;004C132F&quot;/&gt;&lt;wsp:rsid wsp:val=&quot;004C1624&quot;/&gt;&lt;wsp:rsid wsp:val=&quot;004C171F&quot;/&gt;&lt;wsp:rsid wsp:val=&quot;004C19E0&quot;/&gt;&lt;wsp:rsid wsp:val=&quot;004C2371&quot;/&gt;&lt;wsp:rsid wsp:val=&quot;004C2B6F&quot;/&gt;&lt;wsp:rsid wsp:val=&quot;004C2C4E&quot;/&gt;&lt;wsp:rsid wsp:val=&quot;004C2E6B&quot;/&gt;&lt;wsp:rsid wsp:val=&quot;004C2F01&quot;/&gt;&lt;wsp:rsid wsp:val=&quot;004C2F96&quot;/&gt;&lt;wsp:rsid wsp:val=&quot;004C3472&quot;/&gt;&lt;wsp:rsid wsp:val=&quot;004C34E8&quot;/&gt;&lt;wsp:rsid wsp:val=&quot;004C3A46&quot;/&gt;&lt;wsp:rsid wsp:val=&quot;004C3AD4&quot;/&gt;&lt;wsp:rsid wsp:val=&quot;004C3C51&quot;/&gt;&lt;wsp:rsid wsp:val=&quot;004C3FEE&quot;/&gt;&lt;wsp:rsid wsp:val=&quot;004C40D3&quot;/&gt;&lt;wsp:rsid wsp:val=&quot;004C4384&quot;/&gt;&lt;wsp:rsid wsp:val=&quot;004C47FE&quot;/&gt;&lt;wsp:rsid wsp:val=&quot;004C4957&quot;/&gt;&lt;wsp:rsid wsp:val=&quot;004C4BCE&quot;/&gt;&lt;wsp:rsid wsp:val=&quot;004C4BF3&quot;/&gt;&lt;wsp:rsid wsp:val=&quot;004C4F33&quot;/&gt;&lt;wsp:rsid wsp:val=&quot;004C5203&quot;/&gt;&lt;wsp:rsid wsp:val=&quot;004C521E&quot;/&gt;&lt;wsp:rsid wsp:val=&quot;004C53F2&quot;/&gt;&lt;wsp:rsid wsp:val=&quot;004C5C61&quot;/&gt;&lt;wsp:rsid wsp:val=&quot;004C5EF0&quot;/&gt;&lt;wsp:rsid wsp:val=&quot;004C63D6&quot;/&gt;&lt;wsp:rsid wsp:val=&quot;004C660B&quot;/&gt;&lt;wsp:rsid wsp:val=&quot;004C6627&quot;/&gt;&lt;wsp:rsid wsp:val=&quot;004C670B&quot;/&gt;&lt;wsp:rsid wsp:val=&quot;004C6782&quot;/&gt;&lt;wsp:rsid wsp:val=&quot;004C6915&quot;/&gt;&lt;wsp:rsid wsp:val=&quot;004C6D25&quot;/&gt;&lt;wsp:rsid wsp:val=&quot;004C6EED&quot;/&gt;&lt;wsp:rsid wsp:val=&quot;004C730E&quot;/&gt;&lt;wsp:rsid wsp:val=&quot;004C7739&quot;/&gt;&lt;wsp:rsid wsp:val=&quot;004C7A83&quot;/&gt;&lt;wsp:rsid wsp:val=&quot;004C7BDF&quot;/&gt;&lt;wsp:rsid wsp:val=&quot;004C7EFE&quot;/&gt;&lt;wsp:rsid wsp:val=&quot;004D0200&quot;/&gt;&lt;wsp:rsid wsp:val=&quot;004D0436&quot;/&gt;&lt;wsp:rsid wsp:val=&quot;004D0E08&quot;/&gt;&lt;wsp:rsid wsp:val=&quot;004D0E42&quot;/&gt;&lt;wsp:rsid wsp:val=&quot;004D15E8&quot;/&gt;&lt;wsp:rsid wsp:val=&quot;004D171F&quot;/&gt;&lt;wsp:rsid wsp:val=&quot;004D1A33&quot;/&gt;&lt;wsp:rsid wsp:val=&quot;004D1A71&quot;/&gt;&lt;wsp:rsid wsp:val=&quot;004D1D64&quot;/&gt;&lt;wsp:rsid wsp:val=&quot;004D1DED&quot;/&gt;&lt;wsp:rsid wsp:val=&quot;004D2474&quot;/&gt;&lt;wsp:rsid wsp:val=&quot;004D24F2&quot;/&gt;&lt;wsp:rsid wsp:val=&quot;004D27C4&quot;/&gt;&lt;wsp:rsid wsp:val=&quot;004D2B5A&quot;/&gt;&lt;wsp:rsid wsp:val=&quot;004D2E1A&quot;/&gt;&lt;wsp:rsid wsp:val=&quot;004D2E57&quot;/&gt;&lt;wsp:rsid wsp:val=&quot;004D2FE7&quot;/&gt;&lt;wsp:rsid wsp:val=&quot;004D31C8&quot;/&gt;&lt;wsp:rsid wsp:val=&quot;004D320E&quot;/&gt;&lt;wsp:rsid wsp:val=&quot;004D3251&quot;/&gt;&lt;wsp:rsid wsp:val=&quot;004D3E3B&quot;/&gt;&lt;wsp:rsid wsp:val=&quot;004D409C&quot;/&gt;&lt;wsp:rsid wsp:val=&quot;004D41F7&quot;/&gt;&lt;wsp:rsid wsp:val=&quot;004D45F9&quot;/&gt;&lt;wsp:rsid wsp:val=&quot;004D4968&quot;/&gt;&lt;wsp:rsid wsp:val=&quot;004D4977&quot;/&gt;&lt;wsp:rsid wsp:val=&quot;004D49E4&quot;/&gt;&lt;wsp:rsid wsp:val=&quot;004D4A8A&quot;/&gt;&lt;wsp:rsid wsp:val=&quot;004D4BB0&quot;/&gt;&lt;wsp:rsid wsp:val=&quot;004D4BEA&quot;/&gt;&lt;wsp:rsid wsp:val=&quot;004D4C05&quot;/&gt;&lt;wsp:rsid wsp:val=&quot;004D50CC&quot;/&gt;&lt;wsp:rsid wsp:val=&quot;004D52E9&quot;/&gt;&lt;wsp:rsid wsp:val=&quot;004D56CA&quot;/&gt;&lt;wsp:rsid wsp:val=&quot;004D58D1&quot;/&gt;&lt;wsp:rsid wsp:val=&quot;004D5ECC&quot;/&gt;&lt;wsp:rsid wsp:val=&quot;004D5F02&quot;/&gt;&lt;wsp:rsid wsp:val=&quot;004D650F&quot;/&gt;&lt;wsp:rsid wsp:val=&quot;004D671B&quot;/&gt;&lt;wsp:rsid wsp:val=&quot;004D68C0&quot;/&gt;&lt;wsp:rsid wsp:val=&quot;004D710C&quot;/&gt;&lt;wsp:rsid wsp:val=&quot;004D7448&quot;/&gt;&lt;wsp:rsid wsp:val=&quot;004E0033&quot;/&gt;&lt;wsp:rsid wsp:val=&quot;004E03BE&quot;/&gt;&lt;wsp:rsid wsp:val=&quot;004E0619&quot;/&gt;&lt;wsp:rsid wsp:val=&quot;004E0BC8&quot;/&gt;&lt;wsp:rsid wsp:val=&quot;004E0CD0&quot;/&gt;&lt;wsp:rsid wsp:val=&quot;004E1260&quot;/&gt;&lt;wsp:rsid wsp:val=&quot;004E17FE&quot;/&gt;&lt;wsp:rsid wsp:val=&quot;004E1A6D&quot;/&gt;&lt;wsp:rsid wsp:val=&quot;004E1CBB&quot;/&gt;&lt;wsp:rsid wsp:val=&quot;004E1D07&quot;/&gt;&lt;wsp:rsid wsp:val=&quot;004E1FC0&quot;/&gt;&lt;wsp:rsid wsp:val=&quot;004E209D&quot;/&gt;&lt;wsp:rsid wsp:val=&quot;004E2155&quot;/&gt;&lt;wsp:rsid wsp:val=&quot;004E21D3&quot;/&gt;&lt;wsp:rsid wsp:val=&quot;004E21E3&quot;/&gt;&lt;wsp:rsid wsp:val=&quot;004E2AFF&quot;/&gt;&lt;wsp:rsid wsp:val=&quot;004E2C41&quot;/&gt;&lt;wsp:rsid wsp:val=&quot;004E2E33&quot;/&gt;&lt;wsp:rsid wsp:val=&quot;004E2F51&quot;/&gt;&lt;wsp:rsid wsp:val=&quot;004E2F60&quot;/&gt;&lt;wsp:rsid wsp:val=&quot;004E3579&quot;/&gt;&lt;wsp:rsid wsp:val=&quot;004E3892&quot;/&gt;&lt;wsp:rsid wsp:val=&quot;004E3FD8&quot;/&gt;&lt;wsp:rsid wsp:val=&quot;004E449B&quot;/&gt;&lt;wsp:rsid wsp:val=&quot;004E471C&quot;/&gt;&lt;wsp:rsid wsp:val=&quot;004E4754&quot;/&gt;&lt;wsp:rsid wsp:val=&quot;004E48A1&quot;/&gt;&lt;wsp:rsid wsp:val=&quot;004E5181&quot;/&gt;&lt;wsp:rsid wsp:val=&quot;004E53AE&quot;/&gt;&lt;wsp:rsid wsp:val=&quot;004E5449&quot;/&gt;&lt;wsp:rsid wsp:val=&quot;004E5C61&quot;/&gt;&lt;wsp:rsid wsp:val=&quot;004E6158&quot;/&gt;&lt;wsp:rsid wsp:val=&quot;004E6184&quot;/&gt;&lt;wsp:rsid wsp:val=&quot;004E6267&quot;/&gt;&lt;wsp:rsid wsp:val=&quot;004E62BC&quot;/&gt;&lt;wsp:rsid wsp:val=&quot;004E63C9&quot;/&gt;&lt;wsp:rsid wsp:val=&quot;004E675B&quot;/&gt;&lt;wsp:rsid wsp:val=&quot;004E6CEA&quot;/&gt;&lt;wsp:rsid wsp:val=&quot;004E6E83&quot;/&gt;&lt;wsp:rsid wsp:val=&quot;004E7537&quot;/&gt;&lt;wsp:rsid wsp:val=&quot;004E7691&quot;/&gt;&lt;wsp:rsid wsp:val=&quot;004E76A5&quot;/&gt;&lt;wsp:rsid wsp:val=&quot;004E7B7F&quot;/&gt;&lt;wsp:rsid wsp:val=&quot;004E7E00&quot;/&gt;&lt;wsp:rsid wsp:val=&quot;004E7E45&quot;/&gt;&lt;wsp:rsid wsp:val=&quot;004F0025&quot;/&gt;&lt;wsp:rsid wsp:val=&quot;004F01B4&quot;/&gt;&lt;wsp:rsid wsp:val=&quot;004F020A&quot;/&gt;&lt;wsp:rsid wsp:val=&quot;004F080C&quot;/&gt;&lt;wsp:rsid wsp:val=&quot;004F0C82&quot;/&gt;&lt;wsp:rsid wsp:val=&quot;004F114A&quot;/&gt;&lt;wsp:rsid wsp:val=&quot;004F133C&quot;/&gt;&lt;wsp:rsid wsp:val=&quot;004F13D2&quot;/&gt;&lt;wsp:rsid wsp:val=&quot;004F1910&quot;/&gt;&lt;wsp:rsid wsp:val=&quot;004F1A00&quot;/&gt;&lt;wsp:rsid wsp:val=&quot;004F1D32&quot;/&gt;&lt;wsp:rsid wsp:val=&quot;004F2168&quot;/&gt;&lt;wsp:rsid wsp:val=&quot;004F225D&quot;/&gt;&lt;wsp:rsid wsp:val=&quot;004F257F&quot;/&gt;&lt;wsp:rsid wsp:val=&quot;004F2826&quot;/&gt;&lt;wsp:rsid wsp:val=&quot;004F2AA6&quot;/&gt;&lt;wsp:rsid wsp:val=&quot;004F2B9C&quot;/&gt;&lt;wsp:rsid wsp:val=&quot;004F2CCE&quot;/&gt;&lt;wsp:rsid wsp:val=&quot;004F2D47&quot;/&gt;&lt;wsp:rsid wsp:val=&quot;004F33A9&quot;/&gt;&lt;wsp:rsid wsp:val=&quot;004F359A&quot;/&gt;&lt;wsp:rsid wsp:val=&quot;004F3DD1&quot;/&gt;&lt;wsp:rsid wsp:val=&quot;004F40F1&quot;/&gt;&lt;wsp:rsid wsp:val=&quot;004F4477&quot;/&gt;&lt;wsp:rsid wsp:val=&quot;004F456F&quot;/&gt;&lt;wsp:rsid wsp:val=&quot;004F4760&quot;/&gt;&lt;wsp:rsid wsp:val=&quot;004F497D&quot;/&gt;&lt;wsp:rsid wsp:val=&quot;004F4C27&quot;/&gt;&lt;wsp:rsid wsp:val=&quot;004F4E53&quot;/&gt;&lt;wsp:rsid wsp:val=&quot;004F4F06&quot;/&gt;&lt;wsp:rsid wsp:val=&quot;004F4F1E&quot;/&gt;&lt;wsp:rsid wsp:val=&quot;004F58AB&quot;/&gt;&lt;wsp:rsid wsp:val=&quot;004F627A&quot;/&gt;&lt;wsp:rsid wsp:val=&quot;004F66FA&quot;/&gt;&lt;wsp:rsid wsp:val=&quot;004F67A9&quot;/&gt;&lt;wsp:rsid wsp:val=&quot;004F6AFE&quot;/&gt;&lt;wsp:rsid wsp:val=&quot;004F6C72&quot;/&gt;&lt;wsp:rsid wsp:val=&quot;004F6F20&quot;/&gt;&lt;wsp:rsid wsp:val=&quot;004F72EA&quot;/&gt;&lt;wsp:rsid wsp:val=&quot;004F7373&quot;/&gt;&lt;wsp:rsid wsp:val=&quot;004F73A5&quot;/&gt;&lt;wsp:rsid wsp:val=&quot;004F74B2&quot;/&gt;&lt;wsp:rsid wsp:val=&quot;004F75B4&quot;/&gt;&lt;wsp:rsid wsp:val=&quot;004F75C6&quot;/&gt;&lt;wsp:rsid wsp:val=&quot;004F76A6&quot;/&gt;&lt;wsp:rsid wsp:val=&quot;004F7799&quot;/&gt;&lt;wsp:rsid wsp:val=&quot;004F782F&quot;/&gt;&lt;wsp:rsid wsp:val=&quot;004F78C3&quot;/&gt;&lt;wsp:rsid wsp:val=&quot;004F7B47&quot;/&gt;&lt;wsp:rsid wsp:val=&quot;004F7C51&quot;/&gt;&lt;wsp:rsid wsp:val=&quot;004F7CE6&quot;/&gt;&lt;wsp:rsid wsp:val=&quot;004F7F1A&quot;/&gt;&lt;wsp:rsid wsp:val=&quot;0050031C&quot;/&gt;&lt;wsp:rsid wsp:val=&quot;005004F7&quot;/&gt;&lt;wsp:rsid wsp:val=&quot;00500798&quot;/&gt;&lt;wsp:rsid wsp:val=&quot;005007E7&quot;/&gt;&lt;wsp:rsid wsp:val=&quot;00500A59&quot;/&gt;&lt;wsp:rsid wsp:val=&quot;00501131&quot;/&gt;&lt;wsp:rsid wsp:val=&quot;005012BB&quot;/&gt;&lt;wsp:rsid wsp:val=&quot;0050132F&quot;/&gt;&lt;wsp:rsid wsp:val=&quot;00501577&quot;/&gt;&lt;wsp:rsid wsp:val=&quot;00501723&quot;/&gt;&lt;wsp:rsid wsp:val=&quot;00501A8C&quot;/&gt;&lt;wsp:rsid wsp:val=&quot;00501F0D&quot;/&gt;&lt;wsp:rsid wsp:val=&quot;00502425&quot;/&gt;&lt;wsp:rsid wsp:val=&quot;005029A2&quot;/&gt;&lt;wsp:rsid wsp:val=&quot;005029FC&quot;/&gt;&lt;wsp:rsid wsp:val=&quot;00502B09&quot;/&gt;&lt;wsp:rsid wsp:val=&quot;00502D19&quot;/&gt;&lt;wsp:rsid wsp:val=&quot;00502FCA&quot;/&gt;&lt;wsp:rsid wsp:val=&quot;005035E7&quot;/&gt;&lt;wsp:rsid wsp:val=&quot;005038A7&quot;/&gt;&lt;wsp:rsid wsp:val=&quot;00503C88&quot;/&gt;&lt;wsp:rsid wsp:val=&quot;00503DCD&quot;/&gt;&lt;wsp:rsid wsp:val=&quot;00503FAD&quot;/&gt;&lt;wsp:rsid wsp:val=&quot;005045B6&quot;/&gt;&lt;wsp:rsid wsp:val=&quot;00504639&quot;/&gt;&lt;wsp:rsid wsp:val=&quot;00504C3F&quot;/&gt;&lt;wsp:rsid wsp:val=&quot;005050F8&quot;/&gt;&lt;wsp:rsid wsp:val=&quot;005057BD&quot;/&gt;&lt;wsp:rsid wsp:val=&quot;00505826&quot;/&gt;&lt;wsp:rsid wsp:val=&quot;00505A2A&quot;/&gt;&lt;wsp:rsid wsp:val=&quot;00505ABD&quot;/&gt;&lt;wsp:rsid wsp:val=&quot;00505E39&quot;/&gt;&lt;wsp:rsid wsp:val=&quot;0050614B&quot;/&gt;&lt;wsp:rsid wsp:val=&quot;0050635E&quot;/&gt;&lt;wsp:rsid wsp:val=&quot;00506571&quot;/&gt;&lt;wsp:rsid wsp:val=&quot;005065FA&quot;/&gt;&lt;wsp:rsid wsp:val=&quot;00506A8D&quot;/&gt;&lt;wsp:rsid wsp:val=&quot;00506C2E&quot;/&gt;&lt;wsp:rsid wsp:val=&quot;00506E46&quot;/&gt;&lt;wsp:rsid wsp:val=&quot;005074C9&quot;/&gt;&lt;wsp:rsid wsp:val=&quot;00507718&quot;/&gt;&lt;wsp:rsid wsp:val=&quot;00507754&quot;/&gt;&lt;wsp:rsid wsp:val=&quot;00507CAF&quot;/&gt;&lt;wsp:rsid wsp:val=&quot;00510374&quot;/&gt;&lt;wsp:rsid wsp:val=&quot;00510444&quot;/&gt;&lt;wsp:rsid wsp:val=&quot;0051085D&quot;/&gt;&lt;wsp:rsid wsp:val=&quot;00510B25&quot;/&gt;&lt;wsp:rsid wsp:val=&quot;0051179B&quot;/&gt;&lt;wsp:rsid wsp:val=&quot;00511E67&quot;/&gt;&lt;wsp:rsid wsp:val=&quot;00511FB2&quot;/&gt;&lt;wsp:rsid wsp:val=&quot;00512747&quot;/&gt;&lt;wsp:rsid wsp:val=&quot;00512B8F&quot;/&gt;&lt;wsp:rsid wsp:val=&quot;00512E1C&quot;/&gt;&lt;wsp:rsid wsp:val=&quot;005136B4&quot;/&gt;&lt;wsp:rsid wsp:val=&quot;00513771&quot;/&gt;&lt;wsp:rsid wsp:val=&quot;00513B9E&quot;/&gt;&lt;wsp:rsid wsp:val=&quot;00513F8F&quot;/&gt;&lt;wsp:rsid wsp:val=&quot;00514455&quot;/&gt;&lt;wsp:rsid wsp:val=&quot;005147E7&quot;/&gt;&lt;wsp:rsid wsp:val=&quot;00514882&quot;/&gt;&lt;wsp:rsid wsp:val=&quot;005149A2&quot;/&gt;&lt;wsp:rsid wsp:val=&quot;00514A5B&quot;/&gt;&lt;wsp:rsid wsp:val=&quot;00514CEE&quot;/&gt;&lt;wsp:rsid wsp:val=&quot;005150A0&quot;/&gt;&lt;wsp:rsid wsp:val=&quot;005150E4&quot;/&gt;&lt;wsp:rsid wsp:val=&quot;00515907&quot;/&gt;&lt;wsp:rsid wsp:val=&quot;00515E2B&quot;/&gt;&lt;wsp:rsid wsp:val=&quot;005161E8&quot;/&gt;&lt;wsp:rsid wsp:val=&quot;00516B96&quot;/&gt;&lt;wsp:rsid wsp:val=&quot;00516DD3&quot;/&gt;&lt;wsp:rsid wsp:val=&quot;005173A4&quot;/&gt;&lt;wsp:rsid wsp:val=&quot;0051770E&quot;/&gt;&lt;wsp:rsid wsp:val=&quot;005179FF&quot;/&gt;&lt;wsp:rsid wsp:val=&quot;00517B28&quot;/&gt;&lt;wsp:rsid wsp:val=&quot;0052001B&quot;/&gt;&lt;wsp:rsid wsp:val=&quot;00520037&quot;/&gt;&lt;wsp:rsid wsp:val=&quot;005205C8&quot;/&gt;&lt;wsp:rsid wsp:val=&quot;00521077&quot;/&gt;&lt;wsp:rsid wsp:val=&quot;00521D65&quot;/&gt;&lt;wsp:rsid wsp:val=&quot;00521F19&quot;/&gt;&lt;wsp:rsid wsp:val=&quot;005221A4&quot;/&gt;&lt;wsp:rsid wsp:val=&quot;00522F19&quot;/&gt;&lt;wsp:rsid wsp:val=&quot;00523366&quot;/&gt;&lt;wsp:rsid wsp:val=&quot;00523E18&quot;/&gt;&lt;wsp:rsid wsp:val=&quot;00523F32&quot;/&gt;&lt;wsp:rsid wsp:val=&quot;0052422C&quot;/&gt;&lt;wsp:rsid wsp:val=&quot;005243F4&quot;/&gt;&lt;wsp:rsid wsp:val=&quot;005244D5&quot;/&gt;&lt;wsp:rsid wsp:val=&quot;0052463E&quot;/&gt;&lt;wsp:rsid wsp:val=&quot;00524729&quot;/&gt;&lt;wsp:rsid wsp:val=&quot;005248C4&quot;/&gt;&lt;wsp:rsid wsp:val=&quot;00524AD1&quot;/&gt;&lt;wsp:rsid wsp:val=&quot;00524C54&quot;/&gt;&lt;wsp:rsid wsp:val=&quot;00524DEC&quot;/&gt;&lt;wsp:rsid wsp:val=&quot;00524E6A&quot;/&gt;&lt;wsp:rsid wsp:val=&quot;005251DA&quot;/&gt;&lt;wsp:rsid wsp:val=&quot;00525407&quot;/&gt;&lt;wsp:rsid wsp:val=&quot;00525F16&quot;/&gt;&lt;wsp:rsid wsp:val=&quot;00525F4D&quot;/&gt;&lt;wsp:rsid wsp:val=&quot;00525F71&quot;/&gt;&lt;wsp:rsid wsp:val=&quot;00526270&quot;/&gt;&lt;wsp:rsid wsp:val=&quot;005269C2&quot;/&gt;&lt;wsp:rsid wsp:val=&quot;00526C7A&quot;/&gt;&lt;wsp:rsid wsp:val=&quot;00526C8A&quot;/&gt;&lt;wsp:rsid wsp:val=&quot;00527337&quot;/&gt;&lt;wsp:rsid wsp:val=&quot;00527489&quot;/&gt;&lt;wsp:rsid wsp:val=&quot;0053012B&quot;/&gt;&lt;wsp:rsid wsp:val=&quot;00530406&quot;/&gt;&lt;wsp:rsid wsp:val=&quot;0053058D&quot;/&gt;&lt;wsp:rsid wsp:val=&quot;00530AFD&quot;/&gt;&lt;wsp:rsid wsp:val=&quot;00530F11&quot;/&gt;&lt;wsp:rsid wsp:val=&quot;0053169E&quot;/&gt;&lt;wsp:rsid wsp:val=&quot;0053173A&quot;/&gt;&lt;wsp:rsid wsp:val=&quot;00531824&quot;/&gt;&lt;wsp:rsid wsp:val=&quot;00531AF4&quot;/&gt;&lt;wsp:rsid wsp:val=&quot;00531CA9&quot;/&gt;&lt;wsp:rsid wsp:val=&quot;00531F71&quot;/&gt;&lt;wsp:rsid wsp:val=&quot;00532462&quot;/&gt;&lt;wsp:rsid wsp:val=&quot;00532486&quot;/&gt;&lt;wsp:rsid wsp:val=&quot;00532B16&quot;/&gt;&lt;wsp:rsid wsp:val=&quot;00532C9D&quot;/&gt;&lt;wsp:rsid wsp:val=&quot;00532DBB&quot;/&gt;&lt;wsp:rsid wsp:val=&quot;00533215&quot;/&gt;&lt;wsp:rsid wsp:val=&quot;005333E0&quot;/&gt;&lt;wsp:rsid wsp:val=&quot;005334E4&quot;/&gt;&lt;wsp:rsid wsp:val=&quot;005338BD&quot;/&gt;&lt;wsp:rsid wsp:val=&quot;0053394F&quot;/&gt;&lt;wsp:rsid wsp:val=&quot;0053432F&quot;/&gt;&lt;wsp:rsid wsp:val=&quot;005346A4&quot;/&gt;&lt;wsp:rsid wsp:val=&quot;005347FB&quot;/&gt;&lt;wsp:rsid wsp:val=&quot;005349C5&quot;/&gt;&lt;wsp:rsid wsp:val=&quot;005349EB&quot;/&gt;&lt;wsp:rsid wsp:val=&quot;00534AA6&quot;/&gt;&lt;wsp:rsid wsp:val=&quot;00534C83&quot;/&gt;&lt;wsp:rsid wsp:val=&quot;00534DB1&quot;/&gt;&lt;wsp:rsid wsp:val=&quot;00535A27&quot;/&gt;&lt;wsp:rsid wsp:val=&quot;0053637E&quot;/&gt;&lt;wsp:rsid wsp:val=&quot;005365F6&quot;/&gt;&lt;wsp:rsid wsp:val=&quot;00536625&quot;/&gt;&lt;wsp:rsid wsp:val=&quot;00536964&quot;/&gt;&lt;wsp:rsid wsp:val=&quot;00536AEE&quot;/&gt;&lt;wsp:rsid wsp:val=&quot;00536CBA&quot;/&gt;&lt;wsp:rsid wsp:val=&quot;00536D3C&quot;/&gt;&lt;wsp:rsid wsp:val=&quot;00536FCC&quot;/&gt;&lt;wsp:rsid wsp:val=&quot;0053713E&quot;/&gt;&lt;wsp:rsid wsp:val=&quot;00537947&quot;/&gt;&lt;wsp:rsid wsp:val=&quot;00537BE9&quot;/&gt;&lt;wsp:rsid wsp:val=&quot;00537C06&quot;/&gt;&lt;wsp:rsid wsp:val=&quot;00537E22&quot;/&gt;&lt;wsp:rsid wsp:val=&quot;00540147&quot;/&gt;&lt;wsp:rsid wsp:val=&quot;005409E4&quot;/&gt;&lt;wsp:rsid wsp:val=&quot;00540EB6&quot;/&gt;&lt;wsp:rsid wsp:val=&quot;00540FF7&quot;/&gt;&lt;wsp:rsid wsp:val=&quot;0054101A&quot;/&gt;&lt;wsp:rsid wsp:val=&quot;005417A0&quot;/&gt;&lt;wsp:rsid wsp:val=&quot;00541B6E&quot;/&gt;&lt;wsp:rsid wsp:val=&quot;00541E2B&quot;/&gt;&lt;wsp:rsid wsp:val=&quot;005420E7&quot;/&gt;&lt;wsp:rsid wsp:val=&quot;00542DC1&quot;/&gt;&lt;wsp:rsid wsp:val=&quot;00542F2C&quot;/&gt;&lt;wsp:rsid wsp:val=&quot;005436D7&quot;/&gt;&lt;wsp:rsid wsp:val=&quot;00543703&quot;/&gt;&lt;wsp:rsid wsp:val=&quot;005437F5&quot;/&gt;&lt;wsp:rsid wsp:val=&quot;0054386F&quot;/&gt;&lt;wsp:rsid wsp:val=&quot;00543A66&quot;/&gt;&lt;wsp:rsid wsp:val=&quot;00543A83&quot;/&gt;&lt;wsp:rsid wsp:val=&quot;00544220&quot;/&gt;&lt;wsp:rsid wsp:val=&quot;005444D2&quot;/&gt;&lt;wsp:rsid wsp:val=&quot;005448FC&quot;/&gt;&lt;wsp:rsid wsp:val=&quot;00544C33&quot;/&gt;&lt;wsp:rsid wsp:val=&quot;0054556F&quot;/&gt;&lt;wsp:rsid wsp:val=&quot;005457A9&quot;/&gt;&lt;wsp:rsid wsp:val=&quot;005458F0&quot;/&gt;&lt;wsp:rsid wsp:val=&quot;00545A40&quot;/&gt;&lt;wsp:rsid wsp:val=&quot;00545C3D&quot;/&gt;&lt;wsp:rsid wsp:val=&quot;00545E6A&quot;/&gt;&lt;wsp:rsid wsp:val=&quot;00545FD7&quot;/&gt;&lt;wsp:rsid wsp:val=&quot;00546310&quot;/&gt;&lt;wsp:rsid wsp:val=&quot;00546738&quot;/&gt;&lt;wsp:rsid wsp:val=&quot;005467D6&quot;/&gt;&lt;wsp:rsid wsp:val=&quot;00546942&quot;/&gt;&lt;wsp:rsid wsp:val=&quot;00547123&quot;/&gt;&lt;wsp:rsid wsp:val=&quot;00547591&quot;/&gt;&lt;wsp:rsid wsp:val=&quot;005504D9&quot;/&gt;&lt;wsp:rsid wsp:val=&quot;00550B85&quot;/&gt;&lt;wsp:rsid wsp:val=&quot;00550C80&quot;/&gt;&lt;wsp:rsid wsp:val=&quot;00550D6F&quot;/&gt;&lt;wsp:rsid wsp:val=&quot;00550E94&quot;/&gt;&lt;wsp:rsid wsp:val=&quot;005511B1&quot;/&gt;&lt;wsp:rsid wsp:val=&quot;00551E1E&quot;/&gt;&lt;wsp:rsid wsp:val=&quot;00551E52&quot;/&gt;&lt;wsp:rsid wsp:val=&quot;00551E79&quot;/&gt;&lt;wsp:rsid wsp:val=&quot;00552038&quot;/&gt;&lt;wsp:rsid wsp:val=&quot;0055233E&quot;/&gt;&lt;wsp:rsid wsp:val=&quot;00552569&quot;/&gt;&lt;wsp:rsid wsp:val=&quot;005526F2&quot;/&gt;&lt;wsp:rsid wsp:val=&quot;00552FF4&quot;/&gt;&lt;wsp:rsid wsp:val=&quot;005531F6&quot;/&gt;&lt;wsp:rsid wsp:val=&quot;00553F00&quot;/&gt;&lt;wsp:rsid wsp:val=&quot;0055410A&quot;/&gt;&lt;wsp:rsid wsp:val=&quot;005547B9&quot;/&gt;&lt;wsp:rsid wsp:val=&quot;005547CB&quot;/&gt;&lt;wsp:rsid wsp:val=&quot;00554DB6&quot;/&gt;&lt;wsp:rsid wsp:val=&quot;00554DF7&quot;/&gt;&lt;wsp:rsid wsp:val=&quot;00555675&quot;/&gt;&lt;wsp:rsid wsp:val=&quot;0055569E&quot;/&gt;&lt;wsp:rsid wsp:val=&quot;00555713&quot;/&gt;&lt;wsp:rsid wsp:val=&quot;00555772&quot;/&gt;&lt;wsp:rsid wsp:val=&quot;00555D6F&quot;/&gt;&lt;wsp:rsid wsp:val=&quot;00555DC4&quot;/&gt;&lt;wsp:rsid wsp:val=&quot;00556125&quot;/&gt;&lt;wsp:rsid wsp:val=&quot;005561EA&quot;/&gt;&lt;wsp:rsid wsp:val=&quot;00556680&quot;/&gt;&lt;wsp:rsid wsp:val=&quot;005567AA&quot;/&gt;&lt;wsp:rsid wsp:val=&quot;005567BF&quot;/&gt;&lt;wsp:rsid wsp:val=&quot;005569D2&quot;/&gt;&lt;wsp:rsid wsp:val=&quot;005570E7&quot;/&gt;&lt;wsp:rsid wsp:val=&quot;0055718D&quot;/&gt;&lt;wsp:rsid wsp:val=&quot;00557464&quot;/&gt;&lt;wsp:rsid wsp:val=&quot;005575DE&quot;/&gt;&lt;wsp:rsid wsp:val=&quot;0055771C&quot;/&gt;&lt;wsp:rsid wsp:val=&quot;00557CAB&quot;/&gt;&lt;wsp:rsid wsp:val=&quot;00557EB1&quot;/&gt;&lt;wsp:rsid wsp:val=&quot;005603B1&quot;/&gt;&lt;wsp:rsid wsp:val=&quot;0056043E&quot;/&gt;&lt;wsp:rsid wsp:val=&quot;00560AC9&quot;/&gt;&lt;wsp:rsid wsp:val=&quot;00560BEA&quot;/&gt;&lt;wsp:rsid wsp:val=&quot;00560D1F&quot;/&gt;&lt;wsp:rsid wsp:val=&quot;00560DDA&quot;/&gt;&lt;wsp:rsid wsp:val=&quot;00561250&quot;/&gt;&lt;wsp:rsid wsp:val=&quot;0056134D&quot;/&gt;&lt;wsp:rsid wsp:val=&quot;0056166E&quot;/&gt;&lt;wsp:rsid wsp:val=&quot;005617E8&quot;/&gt;&lt;wsp:rsid wsp:val=&quot;00561A95&quot;/&gt;&lt;wsp:rsid wsp:val=&quot;00561B22&quot;/&gt;&lt;wsp:rsid wsp:val=&quot;00561BF6&quot;/&gt;&lt;wsp:rsid wsp:val=&quot;00561E4A&quot;/&gt;&lt;wsp:rsid wsp:val=&quot;0056249A&quot;/&gt;&lt;wsp:rsid wsp:val=&quot;00562908&quot;/&gt;&lt;wsp:rsid wsp:val=&quot;00562CDC&quot;/&gt;&lt;wsp:rsid wsp:val=&quot;00563855&quot;/&gt;&lt;wsp:rsid wsp:val=&quot;00563FD2&quot;/&gt;&lt;wsp:rsid wsp:val=&quot;0056434D&quot;/&gt;&lt;wsp:rsid wsp:val=&quot;005643DC&quot;/&gt;&lt;wsp:rsid wsp:val=&quot;0056477B&quot;/&gt;&lt;wsp:rsid wsp:val=&quot;005649E9&quot;/&gt;&lt;wsp:rsid wsp:val=&quot;00564E2D&quot;/&gt;&lt;wsp:rsid wsp:val=&quot;00564F02&quot;/&gt;&lt;wsp:rsid wsp:val=&quot;00565679&quot;/&gt;&lt;wsp:rsid wsp:val=&quot;00565F48&quot;/&gt;&lt;wsp:rsid wsp:val=&quot;0056621A&quot;/&gt;&lt;wsp:rsid wsp:val=&quot;00566AC7&quot;/&gt;&lt;wsp:rsid wsp:val=&quot;0056719E&quot;/&gt;&lt;wsp:rsid wsp:val=&quot;005701C5&quot;/&gt;&lt;wsp:rsid wsp:val=&quot;005703E3&quot;/&gt;&lt;wsp:rsid wsp:val=&quot;0057054C&quot;/&gt;&lt;wsp:rsid wsp:val=&quot;005706C1&quot;/&gt;&lt;wsp:rsid wsp:val=&quot;00570825&quot;/&gt;&lt;wsp:rsid wsp:val=&quot;00570886&quot;/&gt;&lt;wsp:rsid wsp:val=&quot;005708C3&quot;/&gt;&lt;wsp:rsid wsp:val=&quot;005708C6&quot;/&gt;&lt;wsp:rsid wsp:val=&quot;0057096A&quot;/&gt;&lt;wsp:rsid wsp:val=&quot;00570C83&quot;/&gt;&lt;wsp:rsid wsp:val=&quot;00570FC7&quot;/&gt;&lt;wsp:rsid wsp:val=&quot;005710A1&quot;/&gt;&lt;wsp:rsid wsp:val=&quot;00571358&quot;/&gt;&lt;wsp:rsid wsp:val=&quot;00571382&quot;/&gt;&lt;wsp:rsid wsp:val=&quot;00571DB3&quot;/&gt;&lt;wsp:rsid wsp:val=&quot;00572583&quot;/&gt;&lt;wsp:rsid wsp:val=&quot;00572643&quot;/&gt;&lt;wsp:rsid wsp:val=&quot;00572E58&quot;/&gt;&lt;wsp:rsid wsp:val=&quot;00572F26&quot;/&gt;&lt;wsp:rsid wsp:val=&quot;005730FF&quot;/&gt;&lt;wsp:rsid wsp:val=&quot;0057380A&quot;/&gt;&lt;wsp:rsid wsp:val=&quot;005738D0&quot;/&gt;&lt;wsp:rsid wsp:val=&quot;00573948&quot;/&gt;&lt;wsp:rsid wsp:val=&quot;00573990&quot;/&gt;&lt;wsp:rsid wsp:val=&quot;00573BB0&quot;/&gt;&lt;wsp:rsid wsp:val=&quot;00573D2B&quot;/&gt;&lt;wsp:rsid wsp:val=&quot;00573D7F&quot;/&gt;&lt;wsp:rsid wsp:val=&quot;00573E2B&quot;/&gt;&lt;wsp:rsid wsp:val=&quot;00573F24&quot;/&gt;&lt;wsp:rsid wsp:val=&quot;00574167&quot;/&gt;&lt;wsp:rsid wsp:val=&quot;00574767&quot;/&gt;&lt;wsp:rsid wsp:val=&quot;00574886&quot;/&gt;&lt;wsp:rsid wsp:val=&quot;00574B86&quot;/&gt;&lt;wsp:rsid wsp:val=&quot;005753DB&quot;/&gt;&lt;wsp:rsid wsp:val=&quot;005755A4&quot;/&gt;&lt;wsp:rsid wsp:val=&quot;005757AC&quot;/&gt;&lt;wsp:rsid wsp:val=&quot;005758BA&quot;/&gt;&lt;wsp:rsid wsp:val=&quot;00575E27&quot;/&gt;&lt;wsp:rsid wsp:val=&quot;00575EC1&quot;/&gt;&lt;wsp:rsid wsp:val=&quot;00576A37&quot;/&gt;&lt;wsp:rsid wsp:val=&quot;00576FC7&quot;/&gt;&lt;wsp:rsid wsp:val=&quot;00577368&quot;/&gt;&lt;wsp:rsid wsp:val=&quot;005777AC&quot;/&gt;&lt;wsp:rsid wsp:val=&quot;00577AA7&quot;/&gt;&lt;wsp:rsid wsp:val=&quot;00577BB2&quot;/&gt;&lt;wsp:rsid wsp:val=&quot;00577D01&quot;/&gt;&lt;wsp:rsid wsp:val=&quot;00577EB4&quot;/&gt;&lt;wsp:rsid wsp:val=&quot;00577ECB&quot;/&gt;&lt;wsp:rsid wsp:val=&quot;00577F3D&quot;/&gt;&lt;wsp:rsid wsp:val=&quot;005809EB&quot;/&gt;&lt;wsp:rsid wsp:val=&quot;00580E45&quot;/&gt;&lt;wsp:rsid wsp:val=&quot;00581013&quot;/&gt;&lt;wsp:rsid wsp:val=&quot;005815D2&quot;/&gt;&lt;wsp:rsid wsp:val=&quot;005818D4&quot;/&gt;&lt;wsp:rsid wsp:val=&quot;005819D7&quot;/&gt;&lt;wsp:rsid wsp:val=&quot;00581F00&quot;/&gt;&lt;wsp:rsid wsp:val=&quot;00581F40&quot;/&gt;&lt;wsp:rsid wsp:val=&quot;0058282C&quot;/&gt;&lt;wsp:rsid wsp:val=&quot;005829CC&quot;/&gt;&lt;wsp:rsid wsp:val=&quot;00582BCD&quot;/&gt;&lt;wsp:rsid wsp:val=&quot;00582E3D&quot;/&gt;&lt;wsp:rsid wsp:val=&quot;00582F33&quot;/&gt;&lt;wsp:rsid wsp:val=&quot;00583120&quot;/&gt;&lt;wsp:rsid wsp:val=&quot;00583147&quot;/&gt;&lt;wsp:rsid wsp:val=&quot;005834CE&quot;/&gt;&lt;wsp:rsid wsp:val=&quot;005836D0&quot;/&gt;&lt;wsp:rsid wsp:val=&quot;00583C6C&quot;/&gt;&lt;wsp:rsid wsp:val=&quot;00583E78&quot;/&gt;&lt;wsp:rsid wsp:val=&quot;00583F5E&quot;/&gt;&lt;wsp:rsid wsp:val=&quot;00584496&quot;/&gt;&lt;wsp:rsid wsp:val=&quot;00584546&quot;/&gt;&lt;wsp:rsid wsp:val=&quot;00584D31&quot;/&gt;&lt;wsp:rsid wsp:val=&quot;00584DB8&quot;/&gt;&lt;wsp:rsid wsp:val=&quot;005854EF&quot;/&gt;&lt;wsp:rsid wsp:val=&quot;00585821&quot;/&gt;&lt;wsp:rsid wsp:val=&quot;00585932&quot;/&gt;&lt;wsp:rsid wsp:val=&quot;00585C3A&quot;/&gt;&lt;wsp:rsid wsp:val=&quot;0058628A&quot;/&gt;&lt;wsp:rsid wsp:val=&quot;005863AF&quot;/&gt;&lt;wsp:rsid wsp:val=&quot;00586897&quot;/&gt;&lt;wsp:rsid wsp:val=&quot;00586A79&quot;/&gt;&lt;wsp:rsid wsp:val=&quot;00587117&quot;/&gt;&lt;wsp:rsid wsp:val=&quot;005871C3&quot;/&gt;&lt;wsp:rsid wsp:val=&quot;00587203&quot;/&gt;&lt;wsp:rsid wsp:val=&quot;0058759B&quot;/&gt;&lt;wsp:rsid wsp:val=&quot;0058764D&quot;/&gt;&lt;wsp:rsid wsp:val=&quot;005876F1&quot;/&gt;&lt;wsp:rsid wsp:val=&quot;00587B43&quot;/&gt;&lt;wsp:rsid wsp:val=&quot;00590203&quot;/&gt;&lt;wsp:rsid wsp:val=&quot;00590749&quot;/&gt;&lt;wsp:rsid wsp:val=&quot;00590BF6&quot;/&gt;&lt;wsp:rsid wsp:val=&quot;00590F9A&quot;/&gt;&lt;wsp:rsid wsp:val=&quot;00591048&quot;/&gt;&lt;wsp:rsid wsp:val=&quot;0059152A&quot;/&gt;&lt;wsp:rsid wsp:val=&quot;00591777&quot;/&gt;&lt;wsp:rsid wsp:val=&quot;00591B9B&quot;/&gt;&lt;wsp:rsid wsp:val=&quot;00591B9C&quot;/&gt;&lt;wsp:rsid wsp:val=&quot;00592160&quot;/&gt;&lt;wsp:rsid wsp:val=&quot;005923C9&quot;/&gt;&lt;wsp:rsid wsp:val=&quot;005927CA&quot;/&gt;&lt;wsp:rsid wsp:val=&quot;0059284F&quot;/&gt;&lt;wsp:rsid wsp:val=&quot;005929C8&quot;/&gt;&lt;wsp:rsid wsp:val=&quot;00593E31&quot;/&gt;&lt;wsp:rsid wsp:val=&quot;00594131&quot;/&gt;&lt;wsp:rsid wsp:val=&quot;005942B6&quot;/&gt;&lt;wsp:rsid wsp:val=&quot;005943C6&quot;/&gt;&lt;wsp:rsid wsp:val=&quot;0059485A&quot;/&gt;&lt;wsp:rsid wsp:val=&quot;005954F2&quot;/&gt;&lt;wsp:rsid wsp:val=&quot;00595777&quot;/&gt;&lt;wsp:rsid wsp:val=&quot;00595E99&quot;/&gt;&lt;wsp:rsid wsp:val=&quot;00596308&quot;/&gt;&lt;wsp:rsid wsp:val=&quot;005968C4&quot;/&gt;&lt;wsp:rsid wsp:val=&quot;005968F0&quot;/&gt;&lt;wsp:rsid wsp:val=&quot;00596A56&quot;/&gt;&lt;wsp:rsid wsp:val=&quot;00596DA6&quot;/&gt;&lt;wsp:rsid wsp:val=&quot;005970DB&quot;/&gt;&lt;wsp:rsid wsp:val=&quot;0059715B&quot;/&gt;&lt;wsp:rsid wsp:val=&quot;005971C8&quot;/&gt;&lt;wsp:rsid wsp:val=&quot;005973C7&quot;/&gt;&lt;wsp:rsid wsp:val=&quot;00597605&quot;/&gt;&lt;wsp:rsid wsp:val=&quot;00597788&quot;/&gt;&lt;wsp:rsid wsp:val=&quot;00597A36&quot;/&gt;&lt;wsp:rsid wsp:val=&quot;00597E86&quot;/&gt;&lt;wsp:rsid wsp:val=&quot;005A05C6&quot;/&gt;&lt;wsp:rsid wsp:val=&quot;005A05DF&quot;/&gt;&lt;wsp:rsid wsp:val=&quot;005A0652&quot;/&gt;&lt;wsp:rsid wsp:val=&quot;005A0753&quot;/&gt;&lt;wsp:rsid wsp:val=&quot;005A0CB6&quot;/&gt;&lt;wsp:rsid wsp:val=&quot;005A1D03&quot;/&gt;&lt;wsp:rsid wsp:val=&quot;005A2229&quot;/&gt;&lt;wsp:rsid wsp:val=&quot;005A2A35&quot;/&gt;&lt;wsp:rsid wsp:val=&quot;005A320D&quot;/&gt;&lt;wsp:rsid wsp:val=&quot;005A36E3&quot;/&gt;&lt;wsp:rsid wsp:val=&quot;005A3A31&quot;/&gt;&lt;wsp:rsid wsp:val=&quot;005A3B1E&quot;/&gt;&lt;wsp:rsid wsp:val=&quot;005A3ECD&quot;/&gt;&lt;wsp:rsid wsp:val=&quot;005A40D5&quot;/&gt;&lt;wsp:rsid wsp:val=&quot;005A44FD&quot;/&gt;&lt;wsp:rsid wsp:val=&quot;005A4651&quot;/&gt;&lt;wsp:rsid wsp:val=&quot;005A4674&quot;/&gt;&lt;wsp:rsid wsp:val=&quot;005A4999&quot;/&gt;&lt;wsp:rsid wsp:val=&quot;005A4BC1&quot;/&gt;&lt;wsp:rsid wsp:val=&quot;005A4E38&quot;/&gt;&lt;wsp:rsid wsp:val=&quot;005A4E39&quot;/&gt;&lt;wsp:rsid wsp:val=&quot;005A50CE&quot;/&gt;&lt;wsp:rsid wsp:val=&quot;005A53A2&quot;/&gt;&lt;wsp:rsid wsp:val=&quot;005A588D&quot;/&gt;&lt;wsp:rsid wsp:val=&quot;005A59CF&quot;/&gt;&lt;wsp:rsid wsp:val=&quot;005A6441&quot;/&gt;&lt;wsp:rsid wsp:val=&quot;005A6A3A&quot;/&gt;&lt;wsp:rsid wsp:val=&quot;005A6B41&quot;/&gt;&lt;wsp:rsid wsp:val=&quot;005A6FA1&quot;/&gt;&lt;wsp:rsid wsp:val=&quot;005A7EB7&quot;/&gt;&lt;wsp:rsid wsp:val=&quot;005A7F72&quot;/&gt;&lt;wsp:rsid wsp:val=&quot;005B00FD&quot;/&gt;&lt;wsp:rsid wsp:val=&quot;005B0814&quot;/&gt;&lt;wsp:rsid wsp:val=&quot;005B0AD4&quot;/&gt;&lt;wsp:rsid wsp:val=&quot;005B107A&quot;/&gt;&lt;wsp:rsid wsp:val=&quot;005B17EB&quot;/&gt;&lt;wsp:rsid wsp:val=&quot;005B1A2C&quot;/&gt;&lt;wsp:rsid wsp:val=&quot;005B1B01&quot;/&gt;&lt;wsp:rsid wsp:val=&quot;005B1C8E&quot;/&gt;&lt;wsp:rsid wsp:val=&quot;005B1EB5&quot;/&gt;&lt;wsp:rsid wsp:val=&quot;005B2D4D&quot;/&gt;&lt;wsp:rsid wsp:val=&quot;005B2EB8&quot;/&gt;&lt;wsp:rsid wsp:val=&quot;005B3041&quot;/&gt;&lt;wsp:rsid wsp:val=&quot;005B34BD&quot;/&gt;&lt;wsp:rsid wsp:val=&quot;005B355C&quot;/&gt;&lt;wsp:rsid wsp:val=&quot;005B3715&quot;/&gt;&lt;wsp:rsid wsp:val=&quot;005B3C58&quot;/&gt;&lt;wsp:rsid wsp:val=&quot;005B3C7C&quot;/&gt;&lt;wsp:rsid wsp:val=&quot;005B4911&quot;/&gt;&lt;wsp:rsid wsp:val=&quot;005B4C5C&quot;/&gt;&lt;wsp:rsid wsp:val=&quot;005B4E3D&quot;/&gt;&lt;wsp:rsid wsp:val=&quot;005B4E83&quot;/&gt;&lt;wsp:rsid wsp:val=&quot;005B541A&quot;/&gt;&lt;wsp:rsid wsp:val=&quot;005B5425&quot;/&gt;&lt;wsp:rsid wsp:val=&quot;005B54FE&quot;/&gt;&lt;wsp:rsid wsp:val=&quot;005B559D&quot;/&gt;&lt;wsp:rsid wsp:val=&quot;005B59C9&quot;/&gt;&lt;wsp:rsid wsp:val=&quot;005B5A55&quot;/&gt;&lt;wsp:rsid wsp:val=&quot;005B5C26&quot;/&gt;&lt;wsp:rsid wsp:val=&quot;005B6477&quot;/&gt;&lt;wsp:rsid wsp:val=&quot;005B66A9&quot;/&gt;&lt;wsp:rsid wsp:val=&quot;005B66F3&quot;/&gt;&lt;wsp:rsid wsp:val=&quot;005B6FAE&quot;/&gt;&lt;wsp:rsid wsp:val=&quot;005B703E&quot;/&gt;&lt;wsp:rsid wsp:val=&quot;005B70E8&quot;/&gt;&lt;wsp:rsid wsp:val=&quot;005B7389&quot;/&gt;&lt;wsp:rsid wsp:val=&quot;005B7798&quot;/&gt;&lt;wsp:rsid wsp:val=&quot;005B7824&quot;/&gt;&lt;wsp:rsid wsp:val=&quot;005B7BDB&quot;/&gt;&lt;wsp:rsid wsp:val=&quot;005B7E2B&quot;/&gt;&lt;wsp:rsid wsp:val=&quot;005C023B&quot;/&gt;&lt;wsp:rsid wsp:val=&quot;005C0625&quot;/&gt;&lt;wsp:rsid wsp:val=&quot;005C0904&quot;/&gt;&lt;wsp:rsid wsp:val=&quot;005C09BF&quot;/&gt;&lt;wsp:rsid wsp:val=&quot;005C0D61&quot;/&gt;&lt;wsp:rsid wsp:val=&quot;005C0DDE&quot;/&gt;&lt;wsp:rsid wsp:val=&quot;005C11DA&quot;/&gt;&lt;wsp:rsid wsp:val=&quot;005C1225&quot;/&gt;&lt;wsp:rsid wsp:val=&quot;005C1314&quot;/&gt;&lt;wsp:rsid wsp:val=&quot;005C132F&quot;/&gt;&lt;wsp:rsid wsp:val=&quot;005C165E&quot;/&gt;&lt;wsp:rsid wsp:val=&quot;005C1752&quot;/&gt;&lt;wsp:rsid wsp:val=&quot;005C2144&quot;/&gt;&lt;wsp:rsid wsp:val=&quot;005C2476&quot;/&gt;&lt;wsp:rsid wsp:val=&quot;005C2687&quot;/&gt;&lt;wsp:rsid wsp:val=&quot;005C2D85&quot;/&gt;&lt;wsp:rsid wsp:val=&quot;005C376D&quot;/&gt;&lt;wsp:rsid wsp:val=&quot;005C3A65&quot;/&gt;&lt;wsp:rsid wsp:val=&quot;005C3CDF&quot;/&gt;&lt;wsp:rsid wsp:val=&quot;005C44FE&quot;/&gt;&lt;wsp:rsid wsp:val=&quot;005C482A&quot;/&gt;&lt;wsp:rsid wsp:val=&quot;005C4B4D&quot;/&gt;&lt;wsp:rsid wsp:val=&quot;005C4DE3&quot;/&gt;&lt;wsp:rsid wsp:val=&quot;005C5183&quot;/&gt;&lt;wsp:rsid wsp:val=&quot;005C5379&quot;/&gt;&lt;wsp:rsid wsp:val=&quot;005C5452&quot;/&gt;&lt;wsp:rsid wsp:val=&quot;005C5656&quot;/&gt;&lt;wsp:rsid wsp:val=&quot;005C5849&quot;/&gt;&lt;wsp:rsid wsp:val=&quot;005C5985&quot;/&gt;&lt;wsp:rsid wsp:val=&quot;005C61E1&quot;/&gt;&lt;wsp:rsid wsp:val=&quot;005C6EAA&quot;/&gt;&lt;wsp:rsid wsp:val=&quot;005C7340&quot;/&gt;&lt;wsp:rsid wsp:val=&quot;005C7A54&quot;/&gt;&lt;wsp:rsid wsp:val=&quot;005C7CAD&quot;/&gt;&lt;wsp:rsid wsp:val=&quot;005C7EF8&quot;/&gt;&lt;wsp:rsid wsp:val=&quot;005C7F92&quot;/&gt;&lt;wsp:rsid wsp:val=&quot;005D005F&quot;/&gt;&lt;wsp:rsid wsp:val=&quot;005D0102&quot;/&gt;&lt;wsp:rsid wsp:val=&quot;005D01D8&quot;/&gt;&lt;wsp:rsid wsp:val=&quot;005D02FA&quot;/&gt;&lt;wsp:rsid wsp:val=&quot;005D047B&quot;/&gt;&lt;wsp:rsid wsp:val=&quot;005D0536&quot;/&gt;&lt;wsp:rsid wsp:val=&quot;005D0790&quot;/&gt;&lt;wsp:rsid wsp:val=&quot;005D0FCE&quot;/&gt;&lt;wsp:rsid wsp:val=&quot;005D1374&quot;/&gt;&lt;wsp:rsid wsp:val=&quot;005D20FC&quot;/&gt;&lt;wsp:rsid wsp:val=&quot;005D228D&quot;/&gt;&lt;wsp:rsid wsp:val=&quot;005D241F&quot;/&gt;&lt;wsp:rsid wsp:val=&quot;005D24A2&quot;/&gt;&lt;wsp:rsid wsp:val=&quot;005D26D7&quot;/&gt;&lt;wsp:rsid wsp:val=&quot;005D2A49&quot;/&gt;&lt;wsp:rsid wsp:val=&quot;005D2B7E&quot;/&gt;&lt;wsp:rsid wsp:val=&quot;005D2EE8&quot;/&gt;&lt;wsp:rsid wsp:val=&quot;005D31D3&quot;/&gt;&lt;wsp:rsid wsp:val=&quot;005D37FF&quot;/&gt;&lt;wsp:rsid wsp:val=&quot;005D38F9&quot;/&gt;&lt;wsp:rsid wsp:val=&quot;005D4261&quot;/&gt;&lt;wsp:rsid wsp:val=&quot;005D4764&quot;/&gt;&lt;wsp:rsid wsp:val=&quot;005D5499&quot;/&gt;&lt;wsp:rsid wsp:val=&quot;005D5511&quot;/&gt;&lt;wsp:rsid wsp:val=&quot;005D576B&quot;/&gt;&lt;wsp:rsid wsp:val=&quot;005D594D&quot;/&gt;&lt;wsp:rsid wsp:val=&quot;005D5E46&quot;/&gt;&lt;wsp:rsid wsp:val=&quot;005D6057&quot;/&gt;&lt;wsp:rsid wsp:val=&quot;005D609E&quot;/&gt;&lt;wsp:rsid wsp:val=&quot;005D64A5&quot;/&gt;&lt;wsp:rsid wsp:val=&quot;005D6929&quot;/&gt;&lt;wsp:rsid wsp:val=&quot;005D6B30&quot;/&gt;&lt;wsp:rsid wsp:val=&quot;005D6E1C&quot;/&gt;&lt;wsp:rsid wsp:val=&quot;005D7741&quot;/&gt;&lt;wsp:rsid wsp:val=&quot;005D7E04&quot;/&gt;&lt;wsp:rsid wsp:val=&quot;005D7FED&quot;/&gt;&lt;wsp:rsid wsp:val=&quot;005E0082&quot;/&gt;&lt;wsp:rsid wsp:val=&quot;005E025B&quot;/&gt;&lt;wsp:rsid wsp:val=&quot;005E0D1D&quot;/&gt;&lt;wsp:rsid wsp:val=&quot;005E1385&quot;/&gt;&lt;wsp:rsid wsp:val=&quot;005E1393&quot;/&gt;&lt;wsp:rsid wsp:val=&quot;005E15AA&quot;/&gt;&lt;wsp:rsid wsp:val=&quot;005E1A58&quot;/&gt;&lt;wsp:rsid wsp:val=&quot;005E1AD0&quot;/&gt;&lt;wsp:rsid wsp:val=&quot;005E1C06&quot;/&gt;&lt;wsp:rsid wsp:val=&quot;005E2E2C&quot;/&gt;&lt;wsp:rsid wsp:val=&quot;005E35FD&quot;/&gt;&lt;wsp:rsid wsp:val=&quot;005E3801&quot;/&gt;&lt;wsp:rsid wsp:val=&quot;005E383F&quot;/&gt;&lt;wsp:rsid wsp:val=&quot;005E3C1D&quot;/&gt;&lt;wsp:rsid wsp:val=&quot;005E48F7&quot;/&gt;&lt;wsp:rsid wsp:val=&quot;005E4AA6&quot;/&gt;&lt;wsp:rsid wsp:val=&quot;005E4F80&quot;/&gt;&lt;wsp:rsid wsp:val=&quot;005E4FBD&quot;/&gt;&lt;wsp:rsid wsp:val=&quot;005E5009&quot;/&gt;&lt;wsp:rsid wsp:val=&quot;005E5256&quot;/&gt;&lt;wsp:rsid wsp:val=&quot;005E5563&quot;/&gt;&lt;wsp:rsid wsp:val=&quot;005E580A&quot;/&gt;&lt;wsp:rsid wsp:val=&quot;005E5B43&quot;/&gt;&lt;wsp:rsid wsp:val=&quot;005E66F1&quot;/&gt;&lt;wsp:rsid wsp:val=&quot;005E6888&quot;/&gt;&lt;wsp:rsid wsp:val=&quot;005E6AFB&quot;/&gt;&lt;wsp:rsid wsp:val=&quot;005E7551&quot;/&gt;&lt;wsp:rsid wsp:val=&quot;005E7698&quot;/&gt;&lt;wsp:rsid wsp:val=&quot;005E7A47&quot;/&gt;&lt;wsp:rsid wsp:val=&quot;005E7E29&quot;/&gt;&lt;wsp:rsid wsp:val=&quot;005E7F1A&quot;/&gt;&lt;wsp:rsid wsp:val=&quot;005F031E&quot;/&gt;&lt;wsp:rsid wsp:val=&quot;005F0362&quot;/&gt;&lt;wsp:rsid wsp:val=&quot;005F0B4C&quot;/&gt;&lt;wsp:rsid wsp:val=&quot;005F0B53&quot;/&gt;&lt;wsp:rsid wsp:val=&quot;005F0C46&quot;/&gt;&lt;wsp:rsid wsp:val=&quot;005F172A&quot;/&gt;&lt;wsp:rsid wsp:val=&quot;005F1912&quot;/&gt;&lt;wsp:rsid wsp:val=&quot;005F1C6B&quot;/&gt;&lt;wsp:rsid wsp:val=&quot;005F1FE4&quot;/&gt;&lt;wsp:rsid wsp:val=&quot;005F209A&quot;/&gt;&lt;wsp:rsid wsp:val=&quot;005F2405&quot;/&gt;&lt;wsp:rsid wsp:val=&quot;005F2441&quot;/&gt;&lt;wsp:rsid wsp:val=&quot;005F327D&quot;/&gt;&lt;wsp:rsid wsp:val=&quot;005F369B&quot;/&gt;&lt;wsp:rsid wsp:val=&quot;005F3702&quot;/&gt;&lt;wsp:rsid wsp:val=&quot;005F3F7F&quot;/&gt;&lt;wsp:rsid wsp:val=&quot;005F40E5&quot;/&gt;&lt;wsp:rsid wsp:val=&quot;005F4660&quot;/&gt;&lt;wsp:rsid wsp:val=&quot;005F46D9&quot;/&gt;&lt;wsp:rsid wsp:val=&quot;005F4950&quot;/&gt;&lt;wsp:rsid wsp:val=&quot;005F509E&quot;/&gt;&lt;wsp:rsid wsp:val=&quot;005F5526&quot;/&gt;&lt;wsp:rsid wsp:val=&quot;005F5746&quot;/&gt;&lt;wsp:rsid wsp:val=&quot;005F5844&quot;/&gt;&lt;wsp:rsid wsp:val=&quot;005F5BF5&quot;/&gt;&lt;wsp:rsid wsp:val=&quot;005F5F84&quot;/&gt;&lt;wsp:rsid wsp:val=&quot;005F660A&quot;/&gt;&lt;wsp:rsid wsp:val=&quot;005F6680&quot;/&gt;&lt;wsp:rsid wsp:val=&quot;005F6697&quot;/&gt;&lt;wsp:rsid wsp:val=&quot;005F6F9C&quot;/&gt;&lt;wsp:rsid wsp:val=&quot;005F6FFC&quot;/&gt;&lt;wsp:rsid wsp:val=&quot;005F75E0&quot;/&gt;&lt;wsp:rsid wsp:val=&quot;005F7F11&quot;/&gt;&lt;wsp:rsid wsp:val=&quot;006004DE&quot;/&gt;&lt;wsp:rsid wsp:val=&quot;00600B3F&quot;/&gt;&lt;wsp:rsid wsp:val=&quot;00600E1A&quot;/&gt;&lt;wsp:rsid wsp:val=&quot;00601072&quot;/&gt;&lt;wsp:rsid wsp:val=&quot;006012EF&quot;/&gt;&lt;wsp:rsid wsp:val=&quot;0060144E&quot;/&gt;&lt;wsp:rsid wsp:val=&quot;00601754&quot;/&gt;&lt;wsp:rsid wsp:val=&quot;00601D4D&quot;/&gt;&lt;wsp:rsid wsp:val=&quot;00601FCD&quot;/&gt;&lt;wsp:rsid wsp:val=&quot;00602354&quot;/&gt;&lt;wsp:rsid wsp:val=&quot;0060243B&quot;/&gt;&lt;wsp:rsid wsp:val=&quot;0060254B&quot;/&gt;&lt;wsp:rsid wsp:val=&quot;0060268D&quot;/&gt;&lt;wsp:rsid wsp:val=&quot;0060322F&quot;/&gt;&lt;wsp:rsid wsp:val=&quot;006033ED&quot;/&gt;&lt;wsp:rsid wsp:val=&quot;006039C5&quot;/&gt;&lt;wsp:rsid wsp:val=&quot;00603B1B&quot;/&gt;&lt;wsp:rsid wsp:val=&quot;00603DEF&quot;/&gt;&lt;wsp:rsid wsp:val=&quot;00604148&quot;/&gt;&lt;wsp:rsid wsp:val=&quot;006043D7&quot;/&gt;&lt;wsp:rsid wsp:val=&quot;006043E3&quot;/&gt;&lt;wsp:rsid wsp:val=&quot;00604594&quot;/&gt;&lt;wsp:rsid wsp:val=&quot;0060466F&quot;/&gt;&lt;wsp:rsid wsp:val=&quot;00604708&quot;/&gt;&lt;wsp:rsid wsp:val=&quot;00604AAE&quot;/&gt;&lt;wsp:rsid wsp:val=&quot;00604CFF&quot;/&gt;&lt;wsp:rsid wsp:val=&quot;00605207&quot;/&gt;&lt;wsp:rsid wsp:val=&quot;00605399&quot;/&gt;&lt;wsp:rsid wsp:val=&quot;006054EE&quot;/&gt;&lt;wsp:rsid wsp:val=&quot;0060591D&quot;/&gt;&lt;wsp:rsid wsp:val=&quot;006059EC&quot;/&gt;&lt;wsp:rsid wsp:val=&quot;00605B5D&quot;/&gt;&lt;wsp:rsid wsp:val=&quot;00605CD6&quot;/&gt;&lt;wsp:rsid wsp:val=&quot;00605CF3&quot;/&gt;&lt;wsp:rsid wsp:val=&quot;00607039&quot;/&gt;&lt;wsp:rsid wsp:val=&quot;00607077&quot;/&gt;&lt;wsp:rsid wsp:val=&quot;00607324&quot;/&gt;&lt;wsp:rsid wsp:val=&quot;006074A6&quot;/&gt;&lt;wsp:rsid wsp:val=&quot;006074B1&quot;/&gt;&lt;wsp:rsid wsp:val=&quot;00607858&quot;/&gt;&lt;wsp:rsid wsp:val=&quot;006079D8&quot;/&gt;&lt;wsp:rsid wsp:val=&quot;00607ADE&quot;/&gt;&lt;wsp:rsid wsp:val=&quot;00607E68&quot;/&gt;&lt;wsp:rsid wsp:val=&quot;00607EA3&quot;/&gt;&lt;wsp:rsid wsp:val=&quot;0061005A&quot;/&gt;&lt;wsp:rsid wsp:val=&quot;006102C6&quot;/&gt;&lt;wsp:rsid wsp:val=&quot;006103F0&quot;/&gt;&lt;wsp:rsid wsp:val=&quot;00610C25&quot;/&gt;&lt;wsp:rsid wsp:val=&quot;006113A9&quot;/&gt;&lt;wsp:rsid wsp:val=&quot;00611A0D&quot;/&gt;&lt;wsp:rsid wsp:val=&quot;00612A01&quot;/&gt;&lt;wsp:rsid wsp:val=&quot;00612C73&quot;/&gt;&lt;wsp:rsid wsp:val=&quot;00613036&quot;/&gt;&lt;wsp:rsid wsp:val=&quot;006131E0&quot;/&gt;&lt;wsp:rsid wsp:val=&quot;006134CE&quot;/&gt;&lt;wsp:rsid wsp:val=&quot;006138D8&quot;/&gt;&lt;wsp:rsid wsp:val=&quot;00614064&quot;/&gt;&lt;wsp:rsid wsp:val=&quot;006141D8&quot;/&gt;&lt;wsp:rsid wsp:val=&quot;00614CB4&quot;/&gt;&lt;wsp:rsid wsp:val=&quot;00614D1E&quot;/&gt;&lt;wsp:rsid wsp:val=&quot;0061524B&quot;/&gt;&lt;wsp:rsid wsp:val=&quot;0061565F&quot;/&gt;&lt;wsp:rsid wsp:val=&quot;00615850&quot;/&gt;&lt;wsp:rsid wsp:val=&quot;00615BDB&quot;/&gt;&lt;wsp:rsid wsp:val=&quot;0061626A&quot;/&gt;&lt;wsp:rsid wsp:val=&quot;006163CC&quot;/&gt;&lt;wsp:rsid wsp:val=&quot;00616885&quot;/&gt;&lt;wsp:rsid wsp:val=&quot;0061717F&quot;/&gt;&lt;wsp:rsid wsp:val=&quot;006171DC&quot;/&gt;&lt;wsp:rsid wsp:val=&quot;0061723D&quot;/&gt;&lt;wsp:rsid wsp:val=&quot;006175CF&quot;/&gt;&lt;wsp:rsid wsp:val=&quot;00617AAC&quot;/&gt;&lt;wsp:rsid wsp:val=&quot;00617F13&quot;/&gt;&lt;wsp:rsid wsp:val=&quot;006201A2&quot;/&gt;&lt;wsp:rsid wsp:val=&quot;00620254&quot;/&gt;&lt;wsp:rsid wsp:val=&quot;00620686&quot;/&gt;&lt;wsp:rsid wsp:val=&quot;006209E8&quot;/&gt;&lt;wsp:rsid wsp:val=&quot;00620B86&quot;/&gt;&lt;wsp:rsid wsp:val=&quot;0062155F&quot;/&gt;&lt;wsp:rsid wsp:val=&quot;00621B6A&quot;/&gt;&lt;wsp:rsid wsp:val=&quot;00621C0B&quot;/&gt;&lt;wsp:rsid wsp:val=&quot;00621C72&quot;/&gt;&lt;wsp:rsid wsp:val=&quot;00621CAD&quot;/&gt;&lt;wsp:rsid wsp:val=&quot;0062216C&quot;/&gt;&lt;wsp:rsid wsp:val=&quot;006226CA&quot;/&gt;&lt;wsp:rsid wsp:val=&quot;0062286B&quot;/&gt;&lt;wsp:rsid wsp:val=&quot;00622DF3&quot;/&gt;&lt;wsp:rsid wsp:val=&quot;00623427&quot;/&gt;&lt;wsp:rsid wsp:val=&quot;00623490&quot;/&gt;&lt;wsp:rsid wsp:val=&quot;00623780&quot;/&gt;&lt;wsp:rsid wsp:val=&quot;00623EF3&quot;/&gt;&lt;wsp:rsid wsp:val=&quot;00623FCD&quot;/&gt;&lt;wsp:rsid wsp:val=&quot;00624304&quot;/&gt;&lt;wsp:rsid wsp:val=&quot;00624721&quot;/&gt;&lt;wsp:rsid wsp:val=&quot;00624AFA&quot;/&gt;&lt;wsp:rsid wsp:val=&quot;00624C6E&quot;/&gt;&lt;wsp:rsid wsp:val=&quot;00624FB3&quot;/&gt;&lt;wsp:rsid wsp:val=&quot;00625423&quot;/&gt;&lt;wsp:rsid wsp:val=&quot;006254ED&quot;/&gt;&lt;wsp:rsid wsp:val=&quot;00625B24&quot;/&gt;&lt;wsp:rsid wsp:val=&quot;0062657C&quot;/&gt;&lt;wsp:rsid wsp:val=&quot;006269CB&quot;/&gt;&lt;wsp:rsid wsp:val=&quot;00626C25&quot;/&gt;&lt;wsp:rsid wsp:val=&quot;00626C47&quot;/&gt;&lt;wsp:rsid wsp:val=&quot;00626E64&quot;/&gt;&lt;wsp:rsid wsp:val=&quot;00627BA3&quot;/&gt;&lt;wsp:rsid wsp:val=&quot;00627C39&quot;/&gt;&lt;wsp:rsid wsp:val=&quot;00627E44&quot;/&gt;&lt;wsp:rsid wsp:val=&quot;006300D7&quot;/&gt;&lt;wsp:rsid wsp:val=&quot;0063046A&quot;/&gt;&lt;wsp:rsid wsp:val=&quot;006307B0&quot;/&gt;&lt;wsp:rsid wsp:val=&quot;00630DBB&quot;/&gt;&lt;wsp:rsid wsp:val=&quot;00630E31&quot;/&gt;&lt;wsp:rsid wsp:val=&quot;00631007&quot;/&gt;&lt;wsp:rsid wsp:val=&quot;006317DB&quot;/&gt;&lt;wsp:rsid wsp:val=&quot;00631826&quot;/&gt;&lt;wsp:rsid wsp:val=&quot;00631E8A&quot;/&gt;&lt;wsp:rsid wsp:val=&quot;00631FFA&quot;/&gt;&lt;wsp:rsid wsp:val=&quot;00632507&quot;/&gt;&lt;wsp:rsid wsp:val=&quot;006326BC&quot;/&gt;&lt;wsp:rsid wsp:val=&quot;00632927&quot;/&gt;&lt;wsp:rsid wsp:val=&quot;00632A0E&quot;/&gt;&lt;wsp:rsid wsp:val=&quot;00632A4C&quot;/&gt;&lt;wsp:rsid wsp:val=&quot;00632BF5&quot;/&gt;&lt;wsp:rsid wsp:val=&quot;00633296&quot;/&gt;&lt;wsp:rsid wsp:val=&quot;006338F7&quot;/&gt;&lt;wsp:rsid wsp:val=&quot;00633951&quot;/&gt;&lt;wsp:rsid wsp:val=&quot;00633965&quot;/&gt;&lt;wsp:rsid wsp:val=&quot;00633B5E&quot;/&gt;&lt;wsp:rsid wsp:val=&quot;00633C0A&quot;/&gt;&lt;wsp:rsid wsp:val=&quot;00633D62&quot;/&gt;&lt;wsp:rsid wsp:val=&quot;0063405E&quot;/&gt;&lt;wsp:rsid wsp:val=&quot;006341AD&quot;/&gt;&lt;wsp:rsid wsp:val=&quot;006347F5&quot;/&gt;&lt;wsp:rsid wsp:val=&quot;00635372&quot;/&gt;&lt;wsp:rsid wsp:val=&quot;00635EDC&quot;/&gt;&lt;wsp:rsid wsp:val=&quot;00635F56&quot;/&gt;&lt;wsp:rsid wsp:val=&quot;00636094&quot;/&gt;&lt;wsp:rsid wsp:val=&quot;0063681F&quot;/&gt;&lt;wsp:rsid wsp:val=&quot;0063688F&quot;/&gt;&lt;wsp:rsid wsp:val=&quot;00636A76&quot;/&gt;&lt;wsp:rsid wsp:val=&quot;00636FB3&quot;/&gt;&lt;wsp:rsid wsp:val=&quot;00637395&quot;/&gt;&lt;wsp:rsid wsp:val=&quot;006373B0&quot;/&gt;&lt;wsp:rsid wsp:val=&quot;006373C7&quot;/&gt;&lt;wsp:rsid wsp:val=&quot;006374F0&quot;/&gt;&lt;wsp:rsid wsp:val=&quot;00637E00&quot;/&gt;&lt;wsp:rsid wsp:val=&quot;006401C6&quot;/&gt;&lt;wsp:rsid wsp:val=&quot;00640207&quot;/&gt;&lt;wsp:rsid wsp:val=&quot;00640222&quot;/&gt;&lt;wsp:rsid wsp:val=&quot;00640529&quot;/&gt;&lt;wsp:rsid wsp:val=&quot;006409F3&quot;/&gt;&lt;wsp:rsid wsp:val=&quot;00640C8D&quot;/&gt;&lt;wsp:rsid wsp:val=&quot;00640D97&quot;/&gt;&lt;wsp:rsid wsp:val=&quot;00641061&quot;/&gt;&lt;wsp:rsid wsp:val=&quot;006419ED&quot;/&gt;&lt;wsp:rsid wsp:val=&quot;00641F06&quot;/&gt;&lt;wsp:rsid wsp:val=&quot;00642A0B&quot;/&gt;&lt;wsp:rsid wsp:val=&quot;00642D10&quot;/&gt;&lt;wsp:rsid wsp:val=&quot;00643769&quot;/&gt;&lt;wsp:rsid wsp:val=&quot;006437A9&quot;/&gt;&lt;wsp:rsid wsp:val=&quot;00643973&quot;/&gt;&lt;wsp:rsid wsp:val=&quot;00644177&quot;/&gt;&lt;wsp:rsid wsp:val=&quot;00644200&quot;/&gt;&lt;wsp:rsid wsp:val=&quot;00644203&quot;/&gt;&lt;wsp:rsid wsp:val=&quot;0064428B&quot;/&gt;&lt;wsp:rsid wsp:val=&quot;00644511&quot;/&gt;&lt;wsp:rsid wsp:val=&quot;0064486C&quot;/&gt;&lt;wsp:rsid wsp:val=&quot;00644E60&quot;/&gt;&lt;wsp:rsid wsp:val=&quot;00644F00&quot;/&gt;&lt;wsp:rsid wsp:val=&quot;00645657&quot;/&gt;&lt;wsp:rsid wsp:val=&quot;006457B7&quot;/&gt;&lt;wsp:rsid wsp:val=&quot;00646E2C&quot;/&gt;&lt;wsp:rsid wsp:val=&quot;00647CB3&quot;/&gt;&lt;wsp:rsid wsp:val=&quot;00647D60&quot;/&gt;&lt;wsp:rsid wsp:val=&quot;0065011B&quot;/&gt;&lt;wsp:rsid wsp:val=&quot;00650150&quot;/&gt;&lt;wsp:rsid wsp:val=&quot;00650854&quot;/&gt;&lt;wsp:rsid wsp:val=&quot;00650B51&quot;/&gt;&lt;wsp:rsid wsp:val=&quot;00650CF1&quot;/&gt;&lt;wsp:rsid wsp:val=&quot;00650D1E&quot;/&gt;&lt;wsp:rsid wsp:val=&quot;00650DFE&quot;/&gt;&lt;wsp:rsid wsp:val=&quot;00650EB8&quot;/&gt;&lt;wsp:rsid wsp:val=&quot;00650F7C&quot;/&gt;&lt;wsp:rsid wsp:val=&quot;00650FBE&quot;/&gt;&lt;wsp:rsid wsp:val=&quot;006511BA&quot;/&gt;&lt;wsp:rsid wsp:val=&quot;00651216&quot;/&gt;&lt;wsp:rsid wsp:val=&quot;006513D5&quot;/&gt;&lt;wsp:rsid wsp:val=&quot;006518B1&quot;/&gt;&lt;wsp:rsid wsp:val=&quot;00651AD3&quot;/&gt;&lt;wsp:rsid wsp:val=&quot;00651FA0&quot;/&gt;&lt;wsp:rsid wsp:val=&quot;00652BB4&quot;/&gt;&lt;wsp:rsid wsp:val=&quot;00653273&quot;/&gt;&lt;wsp:rsid wsp:val=&quot;00653B2C&quot;/&gt;&lt;wsp:rsid wsp:val=&quot;00653BEA&quot;/&gt;&lt;wsp:rsid wsp:val=&quot;006542FE&quot;/&gt;&lt;wsp:rsid wsp:val=&quot;00654346&quot;/&gt;&lt;wsp:rsid wsp:val=&quot;0065443C&quot;/&gt;&lt;wsp:rsid wsp:val=&quot;006544F6&quot;/&gt;&lt;wsp:rsid wsp:val=&quot;00654A45&quot;/&gt;&lt;wsp:rsid wsp:val=&quot;00654B42&quot;/&gt;&lt;wsp:rsid wsp:val=&quot;00654C1F&quot;/&gt;&lt;wsp:rsid wsp:val=&quot;00654C81&quot;/&gt;&lt;wsp:rsid wsp:val=&quot;00654F6A&quot;/&gt;&lt;wsp:rsid wsp:val=&quot;00655070&quot;/&gt;&lt;wsp:rsid wsp:val=&quot;00655223&quot;/&gt;&lt;wsp:rsid wsp:val=&quot;00655595&quot;/&gt;&lt;wsp:rsid wsp:val=&quot;00655780&quot;/&gt;&lt;wsp:rsid wsp:val=&quot;0065594D&quot;/&gt;&lt;wsp:rsid wsp:val=&quot;006561FF&quot;/&gt;&lt;wsp:rsid wsp:val=&quot;0065635B&quot;/&gt;&lt;wsp:rsid wsp:val=&quot;00656D6F&quot;/&gt;&lt;wsp:rsid wsp:val=&quot;00656E70&quot;/&gt;&lt;wsp:rsid wsp:val=&quot;00657005&quot;/&gt;&lt;wsp:rsid wsp:val=&quot;006578D9&quot;/&gt;&lt;wsp:rsid wsp:val=&quot;00657999&quot;/&gt;&lt;wsp:rsid wsp:val=&quot;00657F67&quot;/&gt;&lt;wsp:rsid wsp:val=&quot;006601A6&quot;/&gt;&lt;wsp:rsid wsp:val=&quot;006601F9&quot;/&gt;&lt;wsp:rsid wsp:val=&quot;006602D1&quot;/&gt;&lt;wsp:rsid wsp:val=&quot;0066055C&quot;/&gt;&lt;wsp:rsid wsp:val=&quot;006605DC&quot;/&gt;&lt;wsp:rsid wsp:val=&quot;0066096E&quot;/&gt;&lt;wsp:rsid wsp:val=&quot;006612E9&quot;/&gt;&lt;wsp:rsid wsp:val=&quot;00661636&quot;/&gt;&lt;wsp:rsid wsp:val=&quot;00661664&quot;/&gt;&lt;wsp:rsid wsp:val=&quot;00661CC2&quot;/&gt;&lt;wsp:rsid wsp:val=&quot;00661D38&quot;/&gt;&lt;wsp:rsid wsp:val=&quot;00662166&quot;/&gt;&lt;wsp:rsid wsp:val=&quot;00662255&quot;/&gt;&lt;wsp:rsid wsp:val=&quot;00662AF6&quot;/&gt;&lt;wsp:rsid wsp:val=&quot;00662DE9&quot;/&gt;&lt;wsp:rsid wsp:val=&quot;00662FA2&quot;/&gt;&lt;wsp:rsid wsp:val=&quot;006635DC&quot;/&gt;&lt;wsp:rsid wsp:val=&quot;0066376A&quot;/&gt;&lt;wsp:rsid wsp:val=&quot;00663908&quot;/&gt;&lt;wsp:rsid wsp:val=&quot;0066402E&quot;/&gt;&lt;wsp:rsid wsp:val=&quot;00664250&quot;/&gt;&lt;wsp:rsid wsp:val=&quot;006646F4&quot;/&gt;&lt;wsp:rsid wsp:val=&quot;00664BF5&quot;/&gt;&lt;wsp:rsid wsp:val=&quot;00665229&quot;/&gt;&lt;wsp:rsid wsp:val=&quot;00665316&quot;/&gt;&lt;wsp:rsid wsp:val=&quot;006654E8&quot;/&gt;&lt;wsp:rsid wsp:val=&quot;0066568F&quot;/&gt;&lt;wsp:rsid wsp:val=&quot;00665882&quot;/&gt;&lt;wsp:rsid wsp:val=&quot;00665CCE&quot;/&gt;&lt;wsp:rsid wsp:val=&quot;006662D2&quot;/&gt;&lt;wsp:rsid wsp:val=&quot;00666948&quot;/&gt;&lt;wsp:rsid wsp:val=&quot;00666C94&quot;/&gt;&lt;wsp:rsid wsp:val=&quot;0066712F&quot;/&gt;&lt;wsp:rsid wsp:val=&quot;006671FD&quot;/&gt;&lt;wsp:rsid wsp:val=&quot;006672FC&quot;/&gt;&lt;wsp:rsid wsp:val=&quot;0066736D&quot;/&gt;&lt;wsp:rsid wsp:val=&quot;00667A27&quot;/&gt;&lt;wsp:rsid wsp:val=&quot;00670450&quot;/&gt;&lt;wsp:rsid wsp:val=&quot;006704BF&quot;/&gt;&lt;wsp:rsid wsp:val=&quot;00670AD6&quot;/&gt;&lt;wsp:rsid wsp:val=&quot;00670D20&quot;/&gt;&lt;wsp:rsid wsp:val=&quot;00670ECD&quot;/&gt;&lt;wsp:rsid wsp:val=&quot;006710F4&quot;/&gt;&lt;wsp:rsid wsp:val=&quot;00671169&quot;/&gt;&lt;wsp:rsid wsp:val=&quot;006713FE&quot;/&gt;&lt;wsp:rsid wsp:val=&quot;00671773&quot;/&gt;&lt;wsp:rsid wsp:val=&quot;00671C8F&quot;/&gt;&lt;wsp:rsid wsp:val=&quot;006723C8&quot;/&gt;&lt;wsp:rsid wsp:val=&quot;006724CA&quot;/&gt;&lt;wsp:rsid wsp:val=&quot;00672605&quot;/&gt;&lt;wsp:rsid wsp:val=&quot;00672966&quot;/&gt;&lt;wsp:rsid wsp:val=&quot;006729A2&quot;/&gt;&lt;wsp:rsid wsp:val=&quot;00672F44&quot;/&gt;&lt;wsp:rsid wsp:val=&quot;00673201&quot;/&gt;&lt;wsp:rsid wsp:val=&quot;0067330E&quot;/&gt;&lt;wsp:rsid wsp:val=&quot;006735BC&quot;/&gt;&lt;wsp:rsid wsp:val=&quot;006737DD&quot;/&gt;&lt;wsp:rsid wsp:val=&quot;00673BDE&quot;/&gt;&lt;wsp:rsid wsp:val=&quot;00673EB7&quot;/&gt;&lt;wsp:rsid wsp:val=&quot;00673FBF&quot;/&gt;&lt;wsp:rsid wsp:val=&quot;00674460&quot;/&gt;&lt;wsp:rsid wsp:val=&quot;00674474&quot;/&gt;&lt;wsp:rsid wsp:val=&quot;00674E8B&quot;/&gt;&lt;wsp:rsid wsp:val=&quot;0067517B&quot;/&gt;&lt;wsp:rsid wsp:val=&quot;006751EF&quot;/&gt;&lt;wsp:rsid wsp:val=&quot;00675652&quot;/&gt;&lt;wsp:rsid wsp:val=&quot;006757DC&quot;/&gt;&lt;wsp:rsid wsp:val=&quot;0067656D&quot;/&gt;&lt;wsp:rsid wsp:val=&quot;006766AF&quot;/&gt;&lt;wsp:rsid wsp:val=&quot;006767B8&quot;/&gt;&lt;wsp:rsid wsp:val=&quot;00676D77&quot;/&gt;&lt;wsp:rsid wsp:val=&quot;00677370&quot;/&gt;&lt;wsp:rsid wsp:val=&quot;006773A5&quot;/&gt;&lt;wsp:rsid wsp:val=&quot;00677725&quot;/&gt;&lt;wsp:rsid wsp:val=&quot;006777A2&quot;/&gt;&lt;wsp:rsid wsp:val=&quot;006777EC&quot;/&gt;&lt;wsp:rsid wsp:val=&quot;00677F20&quot;/&gt;&lt;wsp:rsid wsp:val=&quot;00677FC7&quot;/&gt;&lt;wsp:rsid wsp:val=&quot;0068013A&quot;/&gt;&lt;wsp:rsid wsp:val=&quot;00680199&quot;/&gt;&lt;wsp:rsid wsp:val=&quot;00680A97&quot;/&gt;&lt;wsp:rsid wsp:val=&quot;00680C05&quot;/&gt;&lt;wsp:rsid wsp:val=&quot;00680F30&quot;/&gt;&lt;wsp:rsid wsp:val=&quot;00680F81&quot;/&gt;&lt;wsp:rsid wsp:val=&quot;0068102D&quot;/&gt;&lt;wsp:rsid wsp:val=&quot;0068139A&quot;/&gt;&lt;wsp:rsid wsp:val=&quot;006819F6&quot;/&gt;&lt;wsp:rsid wsp:val=&quot;00681A9A&quot;/&gt;&lt;wsp:rsid wsp:val=&quot;00681BF2&quot;/&gt;&lt;wsp:rsid wsp:val=&quot;00681CF3&quot;/&gt;&lt;wsp:rsid wsp:val=&quot;0068226B&quot;/&gt;&lt;wsp:rsid wsp:val=&quot;00682318&quot;/&gt;&lt;wsp:rsid wsp:val=&quot;006827C5&quot;/&gt;&lt;wsp:rsid wsp:val=&quot;00682A4A&quot;/&gt;&lt;wsp:rsid wsp:val=&quot;00682ED3&quot;/&gt;&lt;wsp:rsid wsp:val=&quot;00683136&quot;/&gt;&lt;wsp:rsid wsp:val=&quot;00683BF9&quot;/&gt;&lt;wsp:rsid wsp:val=&quot;00683D7F&quot;/&gt;&lt;wsp:rsid wsp:val=&quot;00684035&quot;/&gt;&lt;wsp:rsid wsp:val=&quot;006841F4&quot;/&gt;&lt;wsp:rsid wsp:val=&quot;00684258&quot;/&gt;&lt;wsp:rsid wsp:val=&quot;00684353&quot;/&gt;&lt;wsp:rsid wsp:val=&quot;00685586&quot;/&gt;&lt;wsp:rsid wsp:val=&quot;00685725&quot;/&gt;&lt;wsp:rsid wsp:val=&quot;00685D3B&quot;/&gt;&lt;wsp:rsid wsp:val=&quot;0068623E&quot;/&gt;&lt;wsp:rsid wsp:val=&quot;00686366&quot;/&gt;&lt;wsp:rsid wsp:val=&quot;0068653A&quot;/&gt;&lt;wsp:rsid wsp:val=&quot;0068657C&quot;/&gt;&lt;wsp:rsid wsp:val=&quot;0068673B&quot;/&gt;&lt;wsp:rsid wsp:val=&quot;00686C33&quot;/&gt;&lt;wsp:rsid wsp:val=&quot;0068721F&quot;/&gt;&lt;wsp:rsid wsp:val=&quot;006879C9&quot;/&gt;&lt;wsp:rsid wsp:val=&quot;006879D8&quot;/&gt;&lt;wsp:rsid wsp:val=&quot;00687E2A&quot;/&gt;&lt;wsp:rsid wsp:val=&quot;00690386&quot;/&gt;&lt;wsp:rsid wsp:val=&quot;006904C0&quot;/&gt;&lt;wsp:rsid wsp:val=&quot;00690D12&quot;/&gt;&lt;wsp:rsid wsp:val=&quot;00690F0E&quot;/&gt;&lt;wsp:rsid wsp:val=&quot;006919C5&quot;/&gt;&lt;wsp:rsid wsp:val=&quot;00691D43&quot;/&gt;&lt;wsp:rsid wsp:val=&quot;00692250&quot;/&gt;&lt;wsp:rsid wsp:val=&quot;00692602&quot;/&gt;&lt;wsp:rsid wsp:val=&quot;00692799&quot;/&gt;&lt;wsp:rsid wsp:val=&quot;006927F0&quot;/&gt;&lt;wsp:rsid wsp:val=&quot;00692979&quot;/&gt;&lt;wsp:rsid wsp:val=&quot;00692A0D&quot;/&gt;&lt;wsp:rsid wsp:val=&quot;00693077&quot;/&gt;&lt;wsp:rsid wsp:val=&quot;00693295&quot;/&gt;&lt;wsp:rsid wsp:val=&quot;00693386&quot;/&gt;&lt;wsp:rsid wsp:val=&quot;00693CA1&quot;/&gt;&lt;wsp:rsid wsp:val=&quot;00693CCC&quot;/&gt;&lt;wsp:rsid wsp:val=&quot;006943ED&quot;/&gt;&lt;wsp:rsid wsp:val=&quot;0069447C&quot;/&gt;&lt;wsp:rsid wsp:val=&quot;0069461D&quot;/&gt;&lt;wsp:rsid wsp:val=&quot;006949AD&quot;/&gt;&lt;wsp:rsid wsp:val=&quot;006949CD&quot;/&gt;&lt;wsp:rsid wsp:val=&quot;00694D1C&quot;/&gt;&lt;wsp:rsid wsp:val=&quot;00694D7A&quot;/&gt;&lt;wsp:rsid wsp:val=&quot;00695A99&quot;/&gt;&lt;wsp:rsid wsp:val=&quot;00695E95&quot;/&gt;&lt;wsp:rsid wsp:val=&quot;00696244&quot;/&gt;&lt;wsp:rsid wsp:val=&quot;0069643A&quot;/&gt;&lt;wsp:rsid wsp:val=&quot;006964E5&quot;/&gt;&lt;wsp:rsid wsp:val=&quot;0069675A&quot;/&gt;&lt;wsp:rsid wsp:val=&quot;006969D6&quot;/&gt;&lt;wsp:rsid wsp:val=&quot;0069755C&quot;/&gt;&lt;wsp:rsid wsp:val=&quot;006979DC&quot;/&gt;&lt;wsp:rsid wsp:val=&quot;00697C2C&quot;/&gt;&lt;wsp:rsid wsp:val=&quot;006A05EF&quot;/&gt;&lt;wsp:rsid wsp:val=&quot;006A0942&quot;/&gt;&lt;wsp:rsid wsp:val=&quot;006A18CF&quot;/&gt;&lt;wsp:rsid wsp:val=&quot;006A18DD&quot;/&gt;&lt;wsp:rsid wsp:val=&quot;006A221C&quot;/&gt;&lt;wsp:rsid wsp:val=&quot;006A2347&quot;/&gt;&lt;wsp:rsid wsp:val=&quot;006A23FD&quot;/&gt;&lt;wsp:rsid wsp:val=&quot;006A24B3&quot;/&gt;&lt;wsp:rsid wsp:val=&quot;006A267B&quot;/&gt;&lt;wsp:rsid wsp:val=&quot;006A2733&quot;/&gt;&lt;wsp:rsid wsp:val=&quot;006A2CB0&quot;/&gt;&lt;wsp:rsid wsp:val=&quot;006A2D0E&quot;/&gt;&lt;wsp:rsid wsp:val=&quot;006A2E66&quot;/&gt;&lt;wsp:rsid wsp:val=&quot;006A2F39&quot;/&gt;&lt;wsp:rsid wsp:val=&quot;006A3227&quot;/&gt;&lt;wsp:rsid wsp:val=&quot;006A3290&quot;/&gt;&lt;wsp:rsid wsp:val=&quot;006A3396&quot;/&gt;&lt;wsp:rsid wsp:val=&quot;006A3574&quot;/&gt;&lt;wsp:rsid wsp:val=&quot;006A358B&quot;/&gt;&lt;wsp:rsid wsp:val=&quot;006A3D40&quot;/&gt;&lt;wsp:rsid wsp:val=&quot;006A3F94&quot;/&gt;&lt;wsp:rsid wsp:val=&quot;006A4113&quot;/&gt;&lt;wsp:rsid wsp:val=&quot;006A457C&quot;/&gt;&lt;wsp:rsid wsp:val=&quot;006A4584&quot;/&gt;&lt;wsp:rsid wsp:val=&quot;006A484F&quot;/&gt;&lt;wsp:rsid wsp:val=&quot;006A49B5&quot;/&gt;&lt;wsp:rsid wsp:val=&quot;006A5185&quot;/&gt;&lt;wsp:rsid wsp:val=&quot;006A5A45&quot;/&gt;&lt;wsp:rsid wsp:val=&quot;006A5CA3&quot;/&gt;&lt;wsp:rsid wsp:val=&quot;006A5E26&quot;/&gt;&lt;wsp:rsid wsp:val=&quot;006A6725&quot;/&gt;&lt;wsp:rsid wsp:val=&quot;006A6B69&quot;/&gt;&lt;wsp:rsid wsp:val=&quot;006A6CCF&quot;/&gt;&lt;wsp:rsid wsp:val=&quot;006A6CD8&quot;/&gt;&lt;wsp:rsid wsp:val=&quot;006A7574&quot;/&gt;&lt;wsp:rsid wsp:val=&quot;006A7984&quot;/&gt;&lt;wsp:rsid wsp:val=&quot;006A7BF2&quot;/&gt;&lt;wsp:rsid wsp:val=&quot;006A7C40&quot;/&gt;&lt;wsp:rsid wsp:val=&quot;006A7FDD&quot;/&gt;&lt;wsp:rsid wsp:val=&quot;006B0489&quot;/&gt;&lt;wsp:rsid wsp:val=&quot;006B0A5E&quot;/&gt;&lt;wsp:rsid wsp:val=&quot;006B0C66&quot;/&gt;&lt;wsp:rsid wsp:val=&quot;006B14F4&quot;/&gt;&lt;wsp:rsid wsp:val=&quot;006B163E&quot;/&gt;&lt;wsp:rsid wsp:val=&quot;006B166D&quot;/&gt;&lt;wsp:rsid wsp:val=&quot;006B18B8&quot;/&gt;&lt;wsp:rsid wsp:val=&quot;006B19B2&quot;/&gt;&lt;wsp:rsid wsp:val=&quot;006B1A22&quot;/&gt;&lt;wsp:rsid wsp:val=&quot;006B1DA2&quot;/&gt;&lt;wsp:rsid wsp:val=&quot;006B1F5F&quot;/&gt;&lt;wsp:rsid wsp:val=&quot;006B20F8&quot;/&gt;&lt;wsp:rsid wsp:val=&quot;006B21E9&quot;/&gt;&lt;wsp:rsid wsp:val=&quot;006B242D&quot;/&gt;&lt;wsp:rsid wsp:val=&quot;006B2790&quot;/&gt;&lt;wsp:rsid wsp:val=&quot;006B393F&quot;/&gt;&lt;wsp:rsid wsp:val=&quot;006B3B90&quot;/&gt;&lt;wsp:rsid wsp:val=&quot;006B3E55&quot;/&gt;&lt;wsp:rsid wsp:val=&quot;006B4566&quot;/&gt;&lt;wsp:rsid wsp:val=&quot;006B460F&quot;/&gt;&lt;wsp:rsid wsp:val=&quot;006B4B53&quot;/&gt;&lt;wsp:rsid wsp:val=&quot;006B4D4E&quot;/&gt;&lt;wsp:rsid wsp:val=&quot;006B63A2&quot;/&gt;&lt;wsp:rsid wsp:val=&quot;006B6AD0&quot;/&gt;&lt;wsp:rsid wsp:val=&quot;006B6BA3&quot;/&gt;&lt;wsp:rsid wsp:val=&quot;006B6C95&quot;/&gt;&lt;wsp:rsid wsp:val=&quot;006B725C&quot;/&gt;&lt;wsp:rsid wsp:val=&quot;006B785D&quot;/&gt;&lt;wsp:rsid wsp:val=&quot;006B7864&quot;/&gt;&lt;wsp:rsid wsp:val=&quot;006B789D&quot;/&gt;&lt;wsp:rsid wsp:val=&quot;006B7953&quot;/&gt;&lt;wsp:rsid wsp:val=&quot;006C0079&quot;/&gt;&lt;wsp:rsid wsp:val=&quot;006C02E3&quot;/&gt;&lt;wsp:rsid wsp:val=&quot;006C03B2&quot;/&gt;&lt;wsp:rsid wsp:val=&quot;006C09DD&quot;/&gt;&lt;wsp:rsid wsp:val=&quot;006C0A1A&quot;/&gt;&lt;wsp:rsid wsp:val=&quot;006C10B4&quot;/&gt;&lt;wsp:rsid wsp:val=&quot;006C18F3&quot;/&gt;&lt;wsp:rsid wsp:val=&quot;006C1B3F&quot;/&gt;&lt;wsp:rsid wsp:val=&quot;006C2113&quot;/&gt;&lt;wsp:rsid wsp:val=&quot;006C27DA&quot;/&gt;&lt;wsp:rsid wsp:val=&quot;006C2CDB&quot;/&gt;&lt;wsp:rsid wsp:val=&quot;006C3009&quot;/&gt;&lt;wsp:rsid wsp:val=&quot;006C375B&quot;/&gt;&lt;wsp:rsid wsp:val=&quot;006C377A&quot;/&gt;&lt;wsp:rsid wsp:val=&quot;006C3EF2&quot;/&gt;&lt;wsp:rsid wsp:val=&quot;006C3F40&quot;/&gt;&lt;wsp:rsid wsp:val=&quot;006C44D3&quot;/&gt;&lt;wsp:rsid wsp:val=&quot;006C45C1&quot;/&gt;&lt;wsp:rsid wsp:val=&quot;006C47EE&quot;/&gt;&lt;wsp:rsid wsp:val=&quot;006C4B0F&quot;/&gt;&lt;wsp:rsid wsp:val=&quot;006C4B11&quot;/&gt;&lt;wsp:rsid wsp:val=&quot;006C4D69&quot;/&gt;&lt;wsp:rsid wsp:val=&quot;006C5023&quot;/&gt;&lt;wsp:rsid wsp:val=&quot;006C50C3&quot;/&gt;&lt;wsp:rsid wsp:val=&quot;006C50D3&quot;/&gt;&lt;wsp:rsid wsp:val=&quot;006C5215&quot;/&gt;&lt;wsp:rsid wsp:val=&quot;006C566C&quot;/&gt;&lt;wsp:rsid wsp:val=&quot;006C57EC&quot;/&gt;&lt;wsp:rsid wsp:val=&quot;006C5A4C&quot;/&gt;&lt;wsp:rsid wsp:val=&quot;006C5B51&quot;/&gt;&lt;wsp:rsid wsp:val=&quot;006C5C20&quot;/&gt;&lt;wsp:rsid wsp:val=&quot;006C5FF1&quot;/&gt;&lt;wsp:rsid wsp:val=&quot;006C6253&quot;/&gt;&lt;wsp:rsid wsp:val=&quot;006C6287&quot;/&gt;&lt;wsp:rsid wsp:val=&quot;006C6649&quot;/&gt;&lt;wsp:rsid wsp:val=&quot;006C677C&quot;/&gt;&lt;wsp:rsid wsp:val=&quot;006C6E76&quot;/&gt;&lt;wsp:rsid wsp:val=&quot;006C6E92&quot;/&gt;&lt;wsp:rsid wsp:val=&quot;006C6FF5&quot;/&gt;&lt;wsp:rsid wsp:val=&quot;006C7428&quot;/&gt;&lt;wsp:rsid wsp:val=&quot;006C75C9&quot;/&gt;&lt;wsp:rsid wsp:val=&quot;006D0233&quot;/&gt;&lt;wsp:rsid wsp:val=&quot;006D03CD&quot;/&gt;&lt;wsp:rsid wsp:val=&quot;006D08A7&quot;/&gt;&lt;wsp:rsid wsp:val=&quot;006D0A70&quot;/&gt;&lt;wsp:rsid wsp:val=&quot;006D0AD9&quot;/&gt;&lt;wsp:rsid wsp:val=&quot;006D0B57&quot;/&gt;&lt;wsp:rsid wsp:val=&quot;006D0DED&quot;/&gt;&lt;wsp:rsid wsp:val=&quot;006D19ED&quot;/&gt;&lt;wsp:rsid wsp:val=&quot;006D1A23&quot;/&gt;&lt;wsp:rsid wsp:val=&quot;006D1F1A&quot;/&gt;&lt;wsp:rsid wsp:val=&quot;006D21FF&quot;/&gt;&lt;wsp:rsid wsp:val=&quot;006D2627&quot;/&gt;&lt;wsp:rsid wsp:val=&quot;006D2B11&quot;/&gt;&lt;wsp:rsid wsp:val=&quot;006D31AF&quot;/&gt;&lt;wsp:rsid wsp:val=&quot;006D31DD&quot;/&gt;&lt;wsp:rsid wsp:val=&quot;006D343D&quot;/&gt;&lt;wsp:rsid wsp:val=&quot;006D3D66&quot;/&gt;&lt;wsp:rsid wsp:val=&quot;006D3E35&quot;/&gt;&lt;wsp:rsid wsp:val=&quot;006D409F&quot;/&gt;&lt;wsp:rsid wsp:val=&quot;006D492A&quot;/&gt;&lt;wsp:rsid wsp:val=&quot;006D493C&quot;/&gt;&lt;wsp:rsid wsp:val=&quot;006D4CBD&quot;/&gt;&lt;wsp:rsid wsp:val=&quot;006D4E49&quot;/&gt;&lt;wsp:rsid wsp:val=&quot;006D4F72&quot;/&gt;&lt;wsp:rsid wsp:val=&quot;006D5606&quot;/&gt;&lt;wsp:rsid wsp:val=&quot;006D59BF&quot;/&gt;&lt;wsp:rsid wsp:val=&quot;006D5AE7&quot;/&gt;&lt;wsp:rsid wsp:val=&quot;006D5EC2&quot;/&gt;&lt;wsp:rsid wsp:val=&quot;006D5FEF&quot;/&gt;&lt;wsp:rsid wsp:val=&quot;006D615D&quot;/&gt;&lt;wsp:rsid wsp:val=&quot;006D634C&quot;/&gt;&lt;wsp:rsid wsp:val=&quot;006D65A4&quot;/&gt;&lt;wsp:rsid wsp:val=&quot;006D73E0&quot;/&gt;&lt;wsp:rsid wsp:val=&quot;006D7598&quot;/&gt;&lt;wsp:rsid wsp:val=&quot;006D7650&quot;/&gt;&lt;wsp:rsid wsp:val=&quot;006D7B93&quot;/&gt;&lt;wsp:rsid wsp:val=&quot;006D7D41&quot;/&gt;&lt;wsp:rsid wsp:val=&quot;006D7DAD&quot;/&gt;&lt;wsp:rsid wsp:val=&quot;006E078E&quot;/&gt;&lt;wsp:rsid wsp:val=&quot;006E0ADC&quot;/&gt;&lt;wsp:rsid wsp:val=&quot;006E0B16&quot;/&gt;&lt;wsp:rsid wsp:val=&quot;006E0E60&quot;/&gt;&lt;wsp:rsid wsp:val=&quot;006E0ED0&quot;/&gt;&lt;wsp:rsid wsp:val=&quot;006E176F&quot;/&gt;&lt;wsp:rsid wsp:val=&quot;006E22CC&quot;/&gt;&lt;wsp:rsid wsp:val=&quot;006E2AA6&quot;/&gt;&lt;wsp:rsid wsp:val=&quot;006E3854&quot;/&gt;&lt;wsp:rsid wsp:val=&quot;006E3BA9&quot;/&gt;&lt;wsp:rsid wsp:val=&quot;006E3D3A&quot;/&gt;&lt;wsp:rsid wsp:val=&quot;006E40E5&quot;/&gt;&lt;wsp:rsid wsp:val=&quot;006E4361&quot;/&gt;&lt;wsp:rsid wsp:val=&quot;006E459B&quot;/&gt;&lt;wsp:rsid wsp:val=&quot;006E4917&quot;/&gt;&lt;wsp:rsid wsp:val=&quot;006E5093&quot;/&gt;&lt;wsp:rsid wsp:val=&quot;006E512D&quot;/&gt;&lt;wsp:rsid wsp:val=&quot;006E5151&quot;/&gt;&lt;wsp:rsid wsp:val=&quot;006E54EC&quot;/&gt;&lt;wsp:rsid wsp:val=&quot;006E554E&quot;/&gt;&lt;wsp:rsid wsp:val=&quot;006E55EF&quot;/&gt;&lt;wsp:rsid wsp:val=&quot;006E574E&quot;/&gt;&lt;wsp:rsid wsp:val=&quot;006E5FE9&quot;/&gt;&lt;wsp:rsid wsp:val=&quot;006E6043&quot;/&gt;&lt;wsp:rsid wsp:val=&quot;006E6311&quot;/&gt;&lt;wsp:rsid wsp:val=&quot;006E6A05&quot;/&gt;&lt;wsp:rsid wsp:val=&quot;006E6DA9&quot;/&gt;&lt;wsp:rsid wsp:val=&quot;006E6F03&quot;/&gt;&lt;wsp:rsid wsp:val=&quot;006E71A8&quot;/&gt;&lt;wsp:rsid wsp:val=&quot;006E7320&quot;/&gt;&lt;wsp:rsid wsp:val=&quot;006E7496&quot;/&gt;&lt;wsp:rsid wsp:val=&quot;006E792F&quot;/&gt;&lt;wsp:rsid wsp:val=&quot;006E7969&quot;/&gt;&lt;wsp:rsid wsp:val=&quot;006E7E49&quot;/&gt;&lt;wsp:rsid wsp:val=&quot;006E7F71&quot;/&gt;&lt;wsp:rsid wsp:val=&quot;006F0072&quot;/&gt;&lt;wsp:rsid wsp:val=&quot;006F04E2&quot;/&gt;&lt;wsp:rsid wsp:val=&quot;006F05C2&quot;/&gt;&lt;wsp:rsid wsp:val=&quot;006F090B&quot;/&gt;&lt;wsp:rsid wsp:val=&quot;006F0C12&quot;/&gt;&lt;wsp:rsid wsp:val=&quot;006F0E20&quot;/&gt;&lt;wsp:rsid wsp:val=&quot;006F0EB1&quot;/&gt;&lt;wsp:rsid wsp:val=&quot;006F0F8E&quot;/&gt;&lt;wsp:rsid wsp:val=&quot;006F1008&quot;/&gt;&lt;wsp:rsid wsp:val=&quot;006F13E6&quot;/&gt;&lt;wsp:rsid wsp:val=&quot;006F1D86&quot;/&gt;&lt;wsp:rsid wsp:val=&quot;006F22CB&quot;/&gt;&lt;wsp:rsid wsp:val=&quot;006F291E&quot;/&gt;&lt;wsp:rsid wsp:val=&quot;006F2E21&quot;/&gt;&lt;wsp:rsid wsp:val=&quot;006F3052&quot;/&gt;&lt;wsp:rsid wsp:val=&quot;006F314D&quot;/&gt;&lt;wsp:rsid wsp:val=&quot;006F3738&quot;/&gt;&lt;wsp:rsid wsp:val=&quot;006F3B01&quot;/&gt;&lt;wsp:rsid wsp:val=&quot;006F3BDF&quot;/&gt;&lt;wsp:rsid wsp:val=&quot;006F4072&quot;/&gt;&lt;wsp:rsid wsp:val=&quot;006F4189&quot;/&gt;&lt;wsp:rsid wsp:val=&quot;006F45CB&quot;/&gt;&lt;wsp:rsid wsp:val=&quot;006F4A19&quot;/&gt;&lt;wsp:rsid wsp:val=&quot;006F557B&quot;/&gt;&lt;wsp:rsid wsp:val=&quot;006F5B41&quot;/&gt;&lt;wsp:rsid wsp:val=&quot;006F6689&quot;/&gt;&lt;wsp:rsid wsp:val=&quot;006F6740&quot;/&gt;&lt;wsp:rsid wsp:val=&quot;006F6C5E&quot;/&gt;&lt;wsp:rsid wsp:val=&quot;006F7181&quot;/&gt;&lt;wsp:rsid wsp:val=&quot;006F73A7&quot;/&gt;&lt;wsp:rsid wsp:val=&quot;006F746D&quot;/&gt;&lt;wsp:rsid wsp:val=&quot;006F7A92&quot;/&gt;&lt;wsp:rsid wsp:val=&quot;006F7C53&quot;/&gt;&lt;wsp:rsid wsp:val=&quot;006F7E42&quot;/&gt;&lt;wsp:rsid wsp:val=&quot;00700042&quot;/&gt;&lt;wsp:rsid wsp:val=&quot;0070023A&quot;/&gt;&lt;wsp:rsid wsp:val=&quot;007003F7&quot;/&gt;&lt;wsp:rsid wsp:val=&quot;0070179E&quot;/&gt;&lt;wsp:rsid wsp:val=&quot;007017EA&quot;/&gt;&lt;wsp:rsid wsp:val=&quot;0070181F&quot;/&gt;&lt;wsp:rsid wsp:val=&quot;0070193E&quot;/&gt;&lt;wsp:rsid wsp:val=&quot;00701B27&quot;/&gt;&lt;wsp:rsid wsp:val=&quot;00701D40&quot;/&gt;&lt;wsp:rsid wsp:val=&quot;00702BFC&quot;/&gt;&lt;wsp:rsid wsp:val=&quot;00702E6B&quot;/&gt;&lt;wsp:rsid wsp:val=&quot;007034BC&quot;/&gt;&lt;wsp:rsid wsp:val=&quot;007035F6&quot;/&gt;&lt;wsp:rsid wsp:val=&quot;007036E5&quot;/&gt;&lt;wsp:rsid wsp:val=&quot;00703D58&quot;/&gt;&lt;wsp:rsid wsp:val=&quot;00704266&quot;/&gt;&lt;wsp:rsid wsp:val=&quot;007043B3&quot;/&gt;&lt;wsp:rsid wsp:val=&quot;007044C2&quot;/&gt;&lt;wsp:rsid wsp:val=&quot;007047A7&quot;/&gt;&lt;wsp:rsid wsp:val=&quot;00704A33&quot;/&gt;&lt;wsp:rsid wsp:val=&quot;00704DEB&quot;/&gt;&lt;wsp:rsid wsp:val=&quot;00705584&quot;/&gt;&lt;wsp:rsid wsp:val=&quot;00705C6C&quot;/&gt;&lt;wsp:rsid wsp:val=&quot;00705E96&quot;/&gt;&lt;wsp:rsid wsp:val=&quot;00706E08&quot;/&gt;&lt;wsp:rsid wsp:val=&quot;00706F3F&quot;/&gt;&lt;wsp:rsid wsp:val=&quot;0070711F&quot;/&gt;&lt;wsp:rsid wsp:val=&quot;0070743B&quot;/&gt;&lt;wsp:rsid wsp:val=&quot;0070796A&quot;/&gt;&lt;wsp:rsid wsp:val=&quot;00707A89&quot;/&gt;&lt;wsp:rsid wsp:val=&quot;007101EE&quot;/&gt;&lt;wsp:rsid wsp:val=&quot;00710839&quot;/&gt;&lt;wsp:rsid wsp:val=&quot;00710905&quot;/&gt;&lt;wsp:rsid wsp:val=&quot;00710994&quot;/&gt;&lt;wsp:rsid wsp:val=&quot;007109CD&quot;/&gt;&lt;wsp:rsid wsp:val=&quot;00710A3E&quot;/&gt;&lt;wsp:rsid wsp:val=&quot;00710BCF&quot;/&gt;&lt;wsp:rsid wsp:val=&quot;00710D33&quot;/&gt;&lt;wsp:rsid wsp:val=&quot;00710E31&quot;/&gt;&lt;wsp:rsid wsp:val=&quot;007110FE&quot;/&gt;&lt;wsp:rsid wsp:val=&quot;00711366&quot;/&gt;&lt;wsp:rsid wsp:val=&quot;00711760&quot;/&gt;&lt;wsp:rsid wsp:val=&quot;0071196B&quot;/&gt;&lt;wsp:rsid wsp:val=&quot;00711A0F&quot;/&gt;&lt;wsp:rsid wsp:val=&quot;00711AE4&quot;/&gt;&lt;wsp:rsid wsp:val=&quot;00711CBA&quot;/&gt;&lt;wsp:rsid wsp:val=&quot;00711D10&quot;/&gt;&lt;wsp:rsid wsp:val=&quot;00711D73&quot;/&gt;&lt;wsp:rsid wsp:val=&quot;00711E0C&quot;/&gt;&lt;wsp:rsid wsp:val=&quot;007128DA&quot;/&gt;&lt;wsp:rsid wsp:val=&quot;00712A0F&quot;/&gt;&lt;wsp:rsid wsp:val=&quot;00712FDB&quot;/&gt;&lt;wsp:rsid wsp:val=&quot;0071374D&quot;/&gt;&lt;wsp:rsid wsp:val=&quot;00714095&quot;/&gt;&lt;wsp:rsid wsp:val=&quot;00714312&quot;/&gt;&lt;wsp:rsid wsp:val=&quot;00714526&quot;/&gt;&lt;wsp:rsid wsp:val=&quot;00714722&quot;/&gt;&lt;wsp:rsid wsp:val=&quot;00714A2D&quot;/&gt;&lt;wsp:rsid wsp:val=&quot;00714D6A&quot;/&gt;&lt;wsp:rsid wsp:val=&quot;00715920&quot;/&gt;&lt;wsp:rsid wsp:val=&quot;00715F49&quot;/&gt;&lt;wsp:rsid wsp:val=&quot;00716037&quot;/&gt;&lt;wsp:rsid wsp:val=&quot;007162F2&quot;/&gt;&lt;wsp:rsid wsp:val=&quot;007163BF&quot;/&gt;&lt;wsp:rsid wsp:val=&quot;0071649C&quot;/&gt;&lt;wsp:rsid wsp:val=&quot;00716528&quot;/&gt;&lt;wsp:rsid wsp:val=&quot;007166E4&quot;/&gt;&lt;wsp:rsid wsp:val=&quot;00716FC0&quot;/&gt;&lt;wsp:rsid wsp:val=&quot;00717267&quot;/&gt;&lt;wsp:rsid wsp:val=&quot;007178EE&quot;/&gt;&lt;wsp:rsid wsp:val=&quot;00717B0A&quot;/&gt;&lt;wsp:rsid wsp:val=&quot;00720759&quot;/&gt;&lt;wsp:rsid wsp:val=&quot;007208FF&quot;/&gt;&lt;wsp:rsid wsp:val=&quot;00720BD4&quot;/&gt;&lt;wsp:rsid wsp:val=&quot;00720D16&quot;/&gt;&lt;wsp:rsid wsp:val=&quot;00720F2A&quot;/&gt;&lt;wsp:rsid wsp:val=&quot;00721011&quot;/&gt;&lt;wsp:rsid wsp:val=&quot;0072116F&quot;/&gt;&lt;wsp:rsid wsp:val=&quot;007215A9&quot;/&gt;&lt;wsp:rsid wsp:val=&quot;007215BF&quot;/&gt;&lt;wsp:rsid wsp:val=&quot;007218A9&quot;/&gt;&lt;wsp:rsid wsp:val=&quot;0072190B&quot;/&gt;&lt;wsp:rsid wsp:val=&quot;00721965&quot;/&gt;&lt;wsp:rsid wsp:val=&quot;00721E1D&quot;/&gt;&lt;wsp:rsid wsp:val=&quot;00721E87&quot;/&gt;&lt;wsp:rsid wsp:val=&quot;00721F9A&quot;/&gt;&lt;wsp:rsid wsp:val=&quot;00722B72&quot;/&gt;&lt;wsp:rsid wsp:val=&quot;00723701&quot;/&gt;&lt;wsp:rsid wsp:val=&quot;00723C7E&quot;/&gt;&lt;wsp:rsid wsp:val=&quot;00723EC3&quot;/&gt;&lt;wsp:rsid wsp:val=&quot;00724426&quot;/&gt;&lt;wsp:rsid wsp:val=&quot;00725068&quot;/&gt;&lt;wsp:rsid wsp:val=&quot;007254B1&quot;/&gt;&lt;wsp:rsid wsp:val=&quot;0072560E&quot;/&gt;&lt;wsp:rsid wsp:val=&quot;007257FE&quot;/&gt;&lt;wsp:rsid wsp:val=&quot;00725CB6&quot;/&gt;&lt;wsp:rsid wsp:val=&quot;00725D75&quot;/&gt;&lt;wsp:rsid wsp:val=&quot;0072602E&quot;/&gt;&lt;wsp:rsid wsp:val=&quot;00726281&quot;/&gt;&lt;wsp:rsid wsp:val=&quot;0072665F&quot;/&gt;&lt;wsp:rsid wsp:val=&quot;007275D0&quot;/&gt;&lt;wsp:rsid wsp:val=&quot;00727E9F&quot;/&gt;&lt;wsp:rsid wsp:val=&quot;00730302&quot;/&gt;&lt;wsp:rsid wsp:val=&quot;00730E1C&quot;/&gt;&lt;wsp:rsid wsp:val=&quot;0073128B&quot;/&gt;&lt;wsp:rsid wsp:val=&quot;0073171A&quot;/&gt;&lt;wsp:rsid wsp:val=&quot;00731793&quot;/&gt;&lt;wsp:rsid wsp:val=&quot;007319D1&quot;/&gt;&lt;wsp:rsid wsp:val=&quot;00731A41&quot;/&gt;&lt;wsp:rsid wsp:val=&quot;00731C75&quot;/&gt;&lt;wsp:rsid wsp:val=&quot;00731D37&quot;/&gt;&lt;wsp:rsid wsp:val=&quot;00731DAC&quot;/&gt;&lt;wsp:rsid wsp:val=&quot;00731E4B&quot;/&gt;&lt;wsp:rsid wsp:val=&quot;00732321&quot;/&gt;&lt;wsp:rsid wsp:val=&quot;00732E4B&quot;/&gt;&lt;wsp:rsid wsp:val=&quot;00733315&quot;/&gt;&lt;wsp:rsid wsp:val=&quot;00733858&quot;/&gt;&lt;wsp:rsid wsp:val=&quot;00733A74&quot;/&gt;&lt;wsp:rsid wsp:val=&quot;00733A80&quot;/&gt;&lt;wsp:rsid wsp:val=&quot;00733AA9&quot;/&gt;&lt;wsp:rsid wsp:val=&quot;00733D80&quot;/&gt;&lt;wsp:rsid wsp:val=&quot;00733F4E&quot;/&gt;&lt;wsp:rsid wsp:val=&quot;00734133&quot;/&gt;&lt;wsp:rsid wsp:val=&quot;0073448F&quot;/&gt;&lt;wsp:rsid wsp:val=&quot;0073497A&quot;/&gt;&lt;wsp:rsid wsp:val=&quot;007356D0&quot;/&gt;&lt;wsp:rsid wsp:val=&quot;0073637C&quot;/&gt;&lt;wsp:rsid wsp:val=&quot;007366CA&quot;/&gt;&lt;wsp:rsid wsp:val=&quot;00736D7B&quot;/&gt;&lt;wsp:rsid wsp:val=&quot;007377ED&quot;/&gt;&lt;wsp:rsid wsp:val=&quot;007379C8&quot;/&gt;&lt;wsp:rsid wsp:val=&quot;00740094&quot;/&gt;&lt;wsp:rsid wsp:val=&quot;00740698&quot;/&gt;&lt;wsp:rsid wsp:val=&quot;007406C0&quot;/&gt;&lt;wsp:rsid wsp:val=&quot;0074097D&quot;/&gt;&lt;wsp:rsid wsp:val=&quot;00740AC1&quot;/&gt;&lt;wsp:rsid wsp:val=&quot;00740BBF&quot;/&gt;&lt;wsp:rsid wsp:val=&quot;00740CD3&quot;/&gt;&lt;wsp:rsid wsp:val=&quot;0074108B&quot;/&gt;&lt;wsp:rsid wsp:val=&quot;007418A6&quot;/&gt;&lt;wsp:rsid wsp:val=&quot;00741A05&quot;/&gt;&lt;wsp:rsid wsp:val=&quot;007420C9&quot;/&gt;&lt;wsp:rsid wsp:val=&quot;00742235&quot;/&gt;&lt;wsp:rsid wsp:val=&quot;00742695&quot;/&gt;&lt;wsp:rsid wsp:val=&quot;007426B7&quot;/&gt;&lt;wsp:rsid wsp:val=&quot;00742A51&quot;/&gt;&lt;wsp:rsid wsp:val=&quot;00742BFB&quot;/&gt;&lt;wsp:rsid wsp:val=&quot;00742EC0&quot;/&gt;&lt;wsp:rsid wsp:val=&quot;007430F0&quot;/&gt;&lt;wsp:rsid wsp:val=&quot;00743757&quot;/&gt;&lt;wsp:rsid wsp:val=&quot;007437DB&quot;/&gt;&lt;wsp:rsid wsp:val=&quot;00743867&quot;/&gt;&lt;wsp:rsid wsp:val=&quot;00744055&quot;/&gt;&lt;wsp:rsid wsp:val=&quot;0074460B&quot;/&gt;&lt;wsp:rsid wsp:val=&quot;00744FB1&quot;/&gt;&lt;wsp:rsid wsp:val=&quot;00745307&quot;/&gt;&lt;wsp:rsid wsp:val=&quot;0074576E&quot;/&gt;&lt;wsp:rsid wsp:val=&quot;00745EBB&quot;/&gt;&lt;wsp:rsid wsp:val=&quot;00746167&quot;/&gt;&lt;wsp:rsid wsp:val=&quot;00746199&quot;/&gt;&lt;wsp:rsid wsp:val=&quot;007462A6&quot;/&gt;&lt;wsp:rsid wsp:val=&quot;0074644A&quot;/&gt;&lt;wsp:rsid wsp:val=&quot;007464E7&quot;/&gt;&lt;wsp:rsid wsp:val=&quot;0074723F&quot;/&gt;&lt;wsp:rsid wsp:val=&quot;00747446&quot;/&gt;&lt;wsp:rsid wsp:val=&quot;0074769D&quot;/&gt;&lt;wsp:rsid wsp:val=&quot;00747BD8&quot;/&gt;&lt;wsp:rsid wsp:val=&quot;00747E09&quot;/&gt;&lt;wsp:rsid wsp:val=&quot;00747E4C&quot;/&gt;&lt;wsp:rsid wsp:val=&quot;00747F05&quot;/&gt;&lt;wsp:rsid wsp:val=&quot;007500FC&quot;/&gt;&lt;wsp:rsid wsp:val=&quot;0075038A&quot;/&gt;&lt;wsp:rsid wsp:val=&quot;007509F9&quot;/&gt;&lt;wsp:rsid wsp:val=&quot;00750EF0&quot;/&gt;&lt;wsp:rsid wsp:val=&quot;007512D3&quot;/&gt;&lt;wsp:rsid wsp:val=&quot;007515C8&quot;/&gt;&lt;wsp:rsid wsp:val=&quot;007517D1&quot;/&gt;&lt;wsp:rsid wsp:val=&quot;00751F76&quot;/&gt;&lt;wsp:rsid wsp:val=&quot;00752497&quot;/&gt;&lt;wsp:rsid wsp:val=&quot;0075250F&quot;/&gt;&lt;wsp:rsid wsp:val=&quot;007527B8&quot;/&gt;&lt;wsp:rsid wsp:val=&quot;0075288B&quot;/&gt;&lt;wsp:rsid wsp:val=&quot;00752FE7&quot;/&gt;&lt;wsp:rsid wsp:val=&quot;0075312F&quot;/&gt;&lt;wsp:rsid wsp:val=&quot;007536BB&quot;/&gt;&lt;wsp:rsid wsp:val=&quot;00753AFB&quot;/&gt;&lt;wsp:rsid wsp:val=&quot;00753B0F&quot;/&gt;&lt;wsp:rsid wsp:val=&quot;00753B9D&quot;/&gt;&lt;wsp:rsid wsp:val=&quot;00753F01&quot;/&gt;&lt;wsp:rsid wsp:val=&quot;0075412E&quot;/&gt;&lt;wsp:rsid wsp:val=&quot;0075452E&quot;/&gt;&lt;wsp:rsid wsp:val=&quot;00754D64&quot;/&gt;&lt;wsp:rsid wsp:val=&quot;00754EDC&quot;/&gt;&lt;wsp:rsid wsp:val=&quot;00755009&quot;/&gt;&lt;wsp:rsid wsp:val=&quot;0075583A&quot;/&gt;&lt;wsp:rsid wsp:val=&quot;007559EC&quot;/&gt;&lt;wsp:rsid wsp:val=&quot;00755B06&quot;/&gt;&lt;wsp:rsid wsp:val=&quot;00755C07&quot;/&gt;&lt;wsp:rsid wsp:val=&quot;00755E06&quot;/&gt;&lt;wsp:rsid wsp:val=&quot;007564B4&quot;/&gt;&lt;wsp:rsid wsp:val=&quot;007565E2&quot;/&gt;&lt;wsp:rsid wsp:val=&quot;007570A3&quot;/&gt;&lt;wsp:rsid wsp:val=&quot;007572E9&quot;/&gt;&lt;wsp:rsid wsp:val=&quot;00757495&quot;/&gt;&lt;wsp:rsid wsp:val=&quot;00757A61&quot;/&gt;&lt;wsp:rsid wsp:val=&quot;00757BD1&quot;/&gt;&lt;wsp:rsid wsp:val=&quot;00757CD9&quot;/&gt;&lt;wsp:rsid wsp:val=&quot;00757D4D&quot;/&gt;&lt;wsp:rsid wsp:val=&quot;00757E8E&quot;/&gt;&lt;wsp:rsid wsp:val=&quot;00757FE8&quot;/&gt;&lt;wsp:rsid wsp:val=&quot;007600CF&quot;/&gt;&lt;wsp:rsid wsp:val=&quot;00760194&quot;/&gt;&lt;wsp:rsid wsp:val=&quot;00760224&quot;/&gt;&lt;wsp:rsid wsp:val=&quot;007604E2&quot;/&gt;&lt;wsp:rsid wsp:val=&quot;007606BF&quot;/&gt;&lt;wsp:rsid wsp:val=&quot;00760756&quot;/&gt;&lt;wsp:rsid wsp:val=&quot;00760BFF&quot;/&gt;&lt;wsp:rsid wsp:val=&quot;00760D79&quot;/&gt;&lt;wsp:rsid wsp:val=&quot;00760E75&quot;/&gt;&lt;wsp:rsid wsp:val=&quot;007613AF&quot;/&gt;&lt;wsp:rsid wsp:val=&quot;00761471&quot;/&gt;&lt;wsp:rsid wsp:val=&quot;00761941&quot;/&gt;&lt;wsp:rsid wsp:val=&quot;007619FB&quot;/&gt;&lt;wsp:rsid wsp:val=&quot;0076200C&quot;/&gt;&lt;wsp:rsid wsp:val=&quot;0076224F&quot;/&gt;&lt;wsp:rsid wsp:val=&quot;007624B9&quot;/&gt;&lt;wsp:rsid wsp:val=&quot;00762924&quot;/&gt;&lt;wsp:rsid wsp:val=&quot;0076295C&quot;/&gt;&lt;wsp:rsid wsp:val=&quot;00762DC1&quot;/&gt;&lt;wsp:rsid wsp:val=&quot;00763055&quot;/&gt;&lt;wsp:rsid wsp:val=&quot;0076375B&quot;/&gt;&lt;wsp:rsid wsp:val=&quot;00763D32&quot;/&gt;&lt;wsp:rsid wsp:val=&quot;00763F7A&quot;/&gt;&lt;wsp:rsid wsp:val=&quot;0076481B&quot;/&gt;&lt;wsp:rsid wsp:val=&quot;00764A37&quot;/&gt;&lt;wsp:rsid wsp:val=&quot;00764CDD&quot;/&gt;&lt;wsp:rsid wsp:val=&quot;00764E4E&quot;/&gt;&lt;wsp:rsid wsp:val=&quot;00764EB8&quot;/&gt;&lt;wsp:rsid wsp:val=&quot;00764F42&quot;/&gt;&lt;wsp:rsid wsp:val=&quot;00765098&quot;/&gt;&lt;wsp:rsid wsp:val=&quot;007657E5&quot;/&gt;&lt;wsp:rsid wsp:val=&quot;0076598E&quot;/&gt;&lt;wsp:rsid wsp:val=&quot;00765E5F&quot;/&gt;&lt;wsp:rsid wsp:val=&quot;00765FDC&quot;/&gt;&lt;wsp:rsid wsp:val=&quot;00766503&quot;/&gt;&lt;wsp:rsid wsp:val=&quot;00766559&quot;/&gt;&lt;wsp:rsid wsp:val=&quot;007667D5&quot;/&gt;&lt;wsp:rsid wsp:val=&quot;00766A87&quot;/&gt;&lt;wsp:rsid wsp:val=&quot;00766B0E&quot;/&gt;&lt;wsp:rsid wsp:val=&quot;00766BFB&quot;/&gt;&lt;wsp:rsid wsp:val=&quot;00766CD1&quot;/&gt;&lt;wsp:rsid wsp:val=&quot;00766DFE&quot;/&gt;&lt;wsp:rsid wsp:val=&quot;0076727D&quot;/&gt;&lt;wsp:rsid wsp:val=&quot;0076731C&quot;/&gt;&lt;wsp:rsid wsp:val=&quot;00767416&quot;/&gt;&lt;wsp:rsid wsp:val=&quot;0076747C&quot;/&gt;&lt;wsp:rsid wsp:val=&quot;007678B6&quot;/&gt;&lt;wsp:rsid wsp:val=&quot;00767D5D&quot;/&gt;&lt;wsp:rsid wsp:val=&quot;00770544&quot;/&gt;&lt;wsp:rsid wsp:val=&quot;00770CEE&quot;/&gt;&lt;wsp:rsid wsp:val=&quot;00770ED1&quot;/&gt;&lt;wsp:rsid wsp:val=&quot;00771C48&quot;/&gt;&lt;wsp:rsid wsp:val=&quot;00771D7E&quot;/&gt;&lt;wsp:rsid wsp:val=&quot;007721AD&quot;/&gt;&lt;wsp:rsid wsp:val=&quot;00772963&quot;/&gt;&lt;wsp:rsid wsp:val=&quot;00772C23&quot;/&gt;&lt;wsp:rsid wsp:val=&quot;00772D15&quot;/&gt;&lt;wsp:rsid wsp:val=&quot;00772DC3&quot;/&gt;&lt;wsp:rsid wsp:val=&quot;007731A4&quot;/&gt;&lt;wsp:rsid wsp:val=&quot;007733C4&quot;/&gt;&lt;wsp:rsid wsp:val=&quot;007733E9&quot;/&gt;&lt;wsp:rsid wsp:val=&quot;00773A60&quot;/&gt;&lt;wsp:rsid wsp:val=&quot;007743A1&quot;/&gt;&lt;wsp:rsid wsp:val=&quot;007744EF&quot;/&gt;&lt;wsp:rsid wsp:val=&quot;007750DC&quot;/&gt;&lt;wsp:rsid wsp:val=&quot;00775330&quot;/&gt;&lt;wsp:rsid wsp:val=&quot;00775BAA&quot;/&gt;&lt;wsp:rsid wsp:val=&quot;00775EFD&quot;/&gt;&lt;wsp:rsid wsp:val=&quot;00775F11&quot;/&gt;&lt;wsp:rsid wsp:val=&quot;007762CD&quot;/&gt;&lt;wsp:rsid wsp:val=&quot;007768F2&quot;/&gt;&lt;wsp:rsid wsp:val=&quot;00776A21&quot;/&gt;&lt;wsp:rsid wsp:val=&quot;00776E9E&quot;/&gt;&lt;wsp:rsid wsp:val=&quot;00777053&quot;/&gt;&lt;wsp:rsid wsp:val=&quot;007770F1&quot;/&gt;&lt;wsp:rsid wsp:val=&quot;00777C18&quot;/&gt;&lt;wsp:rsid wsp:val=&quot;00777CD9&quot;/&gt;&lt;wsp:rsid wsp:val=&quot;00777E96&quot;/&gt;&lt;wsp:rsid wsp:val=&quot;00777EE9&quot;/&gt;&lt;wsp:rsid wsp:val=&quot;00780237&quot;/&gt;&lt;wsp:rsid wsp:val=&quot;00780516&quot;/&gt;&lt;wsp:rsid wsp:val=&quot;00780593&quot;/&gt;&lt;wsp:rsid wsp:val=&quot;00780657&quot;/&gt;&lt;wsp:rsid wsp:val=&quot;00780980&quot;/&gt;&lt;wsp:rsid wsp:val=&quot;007809E1&quot;/&gt;&lt;wsp:rsid wsp:val=&quot;00780D72&quot;/&gt;&lt;wsp:rsid wsp:val=&quot;00780E98&quot;/&gt;&lt;wsp:rsid wsp:val=&quot;0078146E&quot;/&gt;&lt;wsp:rsid wsp:val=&quot;00781633&quot;/&gt;&lt;wsp:rsid wsp:val=&quot;0078165E&quot;/&gt;&lt;wsp:rsid wsp:val=&quot;007816FD&quot;/&gt;&lt;wsp:rsid wsp:val=&quot;00781B9A&quot;/&gt;&lt;wsp:rsid wsp:val=&quot;00781DAD&quot;/&gt;&lt;wsp:rsid wsp:val=&quot;00782266&quot;/&gt;&lt;wsp:rsid wsp:val=&quot;007822AB&quot;/&gt;&lt;wsp:rsid wsp:val=&quot;0078243D&quot;/&gt;&lt;wsp:rsid wsp:val=&quot;00782D8A&quot;/&gt;&lt;wsp:rsid wsp:val=&quot;00783315&quot;/&gt;&lt;wsp:rsid wsp:val=&quot;007833C3&quot;/&gt;&lt;wsp:rsid wsp:val=&quot;007833DA&quot;/&gt;&lt;wsp:rsid wsp:val=&quot;007837BE&quot;/&gt;&lt;wsp:rsid wsp:val=&quot;0078380D&quot;/&gt;&lt;wsp:rsid wsp:val=&quot;007842FE&quot;/&gt;&lt;wsp:rsid wsp:val=&quot;00784442&quot;/&gt;&lt;wsp:rsid wsp:val=&quot;00784702&quot;/&gt;&lt;wsp:rsid wsp:val=&quot;00784C31&quot;/&gt;&lt;wsp:rsid wsp:val=&quot;00784EA1&quot;/&gt;&lt;wsp:rsid wsp:val=&quot;00784FC7&quot;/&gt;&lt;wsp:rsid wsp:val=&quot;00785CEB&quot;/&gt;&lt;wsp:rsid wsp:val=&quot;00785E2D&quot;/&gt;&lt;wsp:rsid wsp:val=&quot;007861D1&quot;/&gt;&lt;wsp:rsid wsp:val=&quot;00786272&quot;/&gt;&lt;wsp:rsid wsp:val=&quot;007864B2&quot;/&gt;&lt;wsp:rsid wsp:val=&quot;007864DC&quot;/&gt;&lt;wsp:rsid wsp:val=&quot;00786613&quot;/&gt;&lt;wsp:rsid wsp:val=&quot;00786620&quot;/&gt;&lt;wsp:rsid wsp:val=&quot;007868B7&quot;/&gt;&lt;wsp:rsid wsp:val=&quot;00786BC0&quot;/&gt;&lt;wsp:rsid wsp:val=&quot;0078756D&quot;/&gt;&lt;wsp:rsid wsp:val=&quot;007875C4&quot;/&gt;&lt;wsp:rsid wsp:val=&quot;00787736&quot;/&gt;&lt;wsp:rsid wsp:val=&quot;00787977&quot;/&gt;&lt;wsp:rsid wsp:val=&quot;00787A55&quot;/&gt;&lt;wsp:rsid wsp:val=&quot;00787FF1&quot;/&gt;&lt;wsp:rsid wsp:val=&quot;00790270&quot;/&gt;&lt;wsp:rsid wsp:val=&quot;00790D4A&quot;/&gt;&lt;wsp:rsid wsp:val=&quot;00790E7E&quot;/&gt;&lt;wsp:rsid wsp:val=&quot;00791040&quot;/&gt;&lt;wsp:rsid wsp:val=&quot;007913A8&quot;/&gt;&lt;wsp:rsid wsp:val=&quot;007916D2&quot;/&gt;&lt;wsp:rsid wsp:val=&quot;00791ADE&quot;/&gt;&lt;wsp:rsid wsp:val=&quot;00791BEA&quot;/&gt;&lt;wsp:rsid wsp:val=&quot;00792486&quot;/&gt;&lt;wsp:rsid wsp:val=&quot;00792690&quot;/&gt;&lt;wsp:rsid wsp:val=&quot;007926B7&quot;/&gt;&lt;wsp:rsid wsp:val=&quot;00792A89&quot;/&gt;&lt;wsp:rsid wsp:val=&quot;00792D23&quot;/&gt;&lt;wsp:rsid wsp:val=&quot;00792ECC&quot;/&gt;&lt;wsp:rsid wsp:val=&quot;007939C7&quot;/&gt;&lt;wsp:rsid wsp:val=&quot;00793F70&quot;/&gt;&lt;wsp:rsid wsp:val=&quot;0079400D&quot;/&gt;&lt;wsp:rsid wsp:val=&quot;00794097&quot;/&gt;&lt;wsp:rsid wsp:val=&quot;00794769&quot;/&gt;&lt;wsp:rsid wsp:val=&quot;007947FB&quot;/&gt;&lt;wsp:rsid wsp:val=&quot;00794842&quot;/&gt;&lt;wsp:rsid wsp:val=&quot;0079485D&quot;/&gt;&lt;wsp:rsid wsp:val=&quot;007949EC&quot;/&gt;&lt;wsp:rsid wsp:val=&quot;007954AC&quot;/&gt;&lt;wsp:rsid wsp:val=&quot;0079601B&quot;/&gt;&lt;wsp:rsid wsp:val=&quot;007962E1&quot;/&gt;&lt;wsp:rsid wsp:val=&quot;00796589&quot;/&gt;&lt;wsp:rsid wsp:val=&quot;0079663F&quot;/&gt;&lt;wsp:rsid wsp:val=&quot;0079692D&quot;/&gt;&lt;wsp:rsid wsp:val=&quot;00796F91&quot;/&gt;&lt;wsp:rsid wsp:val=&quot;00797DAA&quot;/&gt;&lt;wsp:rsid wsp:val=&quot;00797FCF&quot;/&gt;&lt;wsp:rsid wsp:val=&quot;007A0616&quot;/&gt;&lt;wsp:rsid wsp:val=&quot;007A091C&quot;/&gt;&lt;wsp:rsid wsp:val=&quot;007A0DAC&quot;/&gt;&lt;wsp:rsid wsp:val=&quot;007A1189&quot;/&gt;&lt;wsp:rsid wsp:val=&quot;007A15BA&quot;/&gt;&lt;wsp:rsid wsp:val=&quot;007A166E&quot;/&gt;&lt;wsp:rsid wsp:val=&quot;007A16BA&quot;/&gt;&lt;wsp:rsid wsp:val=&quot;007A1964&quot;/&gt;&lt;wsp:rsid wsp:val=&quot;007A1B63&quot;/&gt;&lt;wsp:rsid wsp:val=&quot;007A2A53&quot;/&gt;&lt;wsp:rsid wsp:val=&quot;007A2BFF&quot;/&gt;&lt;wsp:rsid wsp:val=&quot;007A2DE7&quot;/&gt;&lt;wsp:rsid wsp:val=&quot;007A300F&quot;/&gt;&lt;wsp:rsid wsp:val=&quot;007A3040&quot;/&gt;&lt;wsp:rsid wsp:val=&quot;007A3373&quot;/&gt;&lt;wsp:rsid wsp:val=&quot;007A3395&quot;/&gt;&lt;wsp:rsid wsp:val=&quot;007A3505&quot;/&gt;&lt;wsp:rsid wsp:val=&quot;007A3BF2&quot;/&gt;&lt;wsp:rsid wsp:val=&quot;007A3FC5&quot;/&gt;&lt;wsp:rsid wsp:val=&quot;007A4264&quot;/&gt;&lt;wsp:rsid wsp:val=&quot;007A43F5&quot;/&gt;&lt;wsp:rsid wsp:val=&quot;007A44BE&quot;/&gt;&lt;wsp:rsid wsp:val=&quot;007A4A84&quot;/&gt;&lt;wsp:rsid wsp:val=&quot;007A4AF1&quot;/&gt;&lt;wsp:rsid wsp:val=&quot;007A5288&quot;/&gt;&lt;wsp:rsid wsp:val=&quot;007A618D&quot;/&gt;&lt;wsp:rsid wsp:val=&quot;007A6333&quot;/&gt;&lt;wsp:rsid wsp:val=&quot;007A6477&quot;/&gt;&lt;wsp:rsid wsp:val=&quot;007A6909&quot;/&gt;&lt;wsp:rsid wsp:val=&quot;007A6D88&quot;/&gt;&lt;wsp:rsid wsp:val=&quot;007A75A3&quot;/&gt;&lt;wsp:rsid wsp:val=&quot;007B0253&quot;/&gt;&lt;wsp:rsid wsp:val=&quot;007B073B&quot;/&gt;&lt;wsp:rsid wsp:val=&quot;007B0865&quot;/&gt;&lt;wsp:rsid wsp:val=&quot;007B08D1&quot;/&gt;&lt;wsp:rsid wsp:val=&quot;007B09ED&quot;/&gt;&lt;wsp:rsid wsp:val=&quot;007B0B92&quot;/&gt;&lt;wsp:rsid wsp:val=&quot;007B1061&quot;/&gt;&lt;wsp:rsid wsp:val=&quot;007B1F9A&quot;/&gt;&lt;wsp:rsid wsp:val=&quot;007B21A9&quot;/&gt;&lt;wsp:rsid wsp:val=&quot;007B2638&quot;/&gt;&lt;wsp:rsid wsp:val=&quot;007B314C&quot;/&gt;&lt;wsp:rsid wsp:val=&quot;007B31E2&quot;/&gt;&lt;wsp:rsid wsp:val=&quot;007B322B&quot;/&gt;&lt;wsp:rsid wsp:val=&quot;007B327B&quot;/&gt;&lt;wsp:rsid wsp:val=&quot;007B3476&quot;/&gt;&lt;wsp:rsid wsp:val=&quot;007B389A&quot;/&gt;&lt;wsp:rsid wsp:val=&quot;007B3D55&quot;/&gt;&lt;wsp:rsid wsp:val=&quot;007B4097&quot;/&gt;&lt;wsp:rsid wsp:val=&quot;007B40AD&quot;/&gt;&lt;wsp:rsid wsp:val=&quot;007B448A&quot;/&gt;&lt;wsp:rsid wsp:val=&quot;007B44DC&quot;/&gt;&lt;wsp:rsid wsp:val=&quot;007B4543&quot;/&gt;&lt;wsp:rsid wsp:val=&quot;007B480B&quot;/&gt;&lt;wsp:rsid wsp:val=&quot;007B4937&quot;/&gt;&lt;wsp:rsid wsp:val=&quot;007B51B7&quot;/&gt;&lt;wsp:rsid wsp:val=&quot;007B5334&quot;/&gt;&lt;wsp:rsid wsp:val=&quot;007B53E5&quot;/&gt;&lt;wsp:rsid wsp:val=&quot;007B5A1D&quot;/&gt;&lt;wsp:rsid wsp:val=&quot;007B5A66&quot;/&gt;&lt;wsp:rsid wsp:val=&quot;007B630D&quot;/&gt;&lt;wsp:rsid wsp:val=&quot;007B697F&quot;/&gt;&lt;wsp:rsid wsp:val=&quot;007B6B11&quot;/&gt;&lt;wsp:rsid wsp:val=&quot;007B74C5&quot;/&gt;&lt;wsp:rsid wsp:val=&quot;007B7A26&quot;/&gt;&lt;wsp:rsid wsp:val=&quot;007B7A2C&quot;/&gt;&lt;wsp:rsid wsp:val=&quot;007C0880&quot;/&gt;&lt;wsp:rsid wsp:val=&quot;007C0BD2&quot;/&gt;&lt;wsp:rsid wsp:val=&quot;007C0CF6&quot;/&gt;&lt;wsp:rsid wsp:val=&quot;007C0E34&quot;/&gt;&lt;wsp:rsid wsp:val=&quot;007C0F3A&quot;/&gt;&lt;wsp:rsid wsp:val=&quot;007C1065&quot;/&gt;&lt;wsp:rsid wsp:val=&quot;007C1537&quot;/&gt;&lt;wsp:rsid wsp:val=&quot;007C1B94&quot;/&gt;&lt;wsp:rsid wsp:val=&quot;007C2A39&quot;/&gt;&lt;wsp:rsid wsp:val=&quot;007C3CF0&quot;/&gt;&lt;wsp:rsid wsp:val=&quot;007C3D88&quot;/&gt;&lt;wsp:rsid wsp:val=&quot;007C3F14&quot;/&gt;&lt;wsp:rsid wsp:val=&quot;007C4F26&quot;/&gt;&lt;wsp:rsid wsp:val=&quot;007C508D&quot;/&gt;&lt;wsp:rsid wsp:val=&quot;007C515A&quot;/&gt;&lt;wsp:rsid wsp:val=&quot;007C52ED&quot;/&gt;&lt;wsp:rsid wsp:val=&quot;007C56CE&quot;/&gt;&lt;wsp:rsid wsp:val=&quot;007C5AB0&quot;/&gt;&lt;wsp:rsid wsp:val=&quot;007C5CE6&quot;/&gt;&lt;wsp:rsid wsp:val=&quot;007C5DB6&quot;/&gt;&lt;wsp:rsid wsp:val=&quot;007C61E0&quot;/&gt;&lt;wsp:rsid wsp:val=&quot;007C64BC&quot;/&gt;&lt;wsp:rsid wsp:val=&quot;007C6566&quot;/&gt;&lt;wsp:rsid wsp:val=&quot;007C6939&quot;/&gt;&lt;wsp:rsid wsp:val=&quot;007C6941&quot;/&gt;&lt;wsp:rsid wsp:val=&quot;007C6D8A&quot;/&gt;&lt;wsp:rsid wsp:val=&quot;007C6ED4&quot;/&gt;&lt;wsp:rsid wsp:val=&quot;007C6EEE&quot;/&gt;&lt;wsp:rsid wsp:val=&quot;007C72F8&quot;/&gt;&lt;wsp:rsid wsp:val=&quot;007C7EF3&quot;/&gt;&lt;wsp:rsid wsp:val=&quot;007D00EA&quot;/&gt;&lt;wsp:rsid wsp:val=&quot;007D020B&quot;/&gt;&lt;wsp:rsid wsp:val=&quot;007D0677&quot;/&gt;&lt;wsp:rsid wsp:val=&quot;007D0779&quot;/&gt;&lt;wsp:rsid wsp:val=&quot;007D096E&quot;/&gt;&lt;wsp:rsid wsp:val=&quot;007D098C&quot;/&gt;&lt;wsp:rsid wsp:val=&quot;007D1085&quot;/&gt;&lt;wsp:rsid wsp:val=&quot;007D11B6&quot;/&gt;&lt;wsp:rsid wsp:val=&quot;007D149C&quot;/&gt;&lt;wsp:rsid wsp:val=&quot;007D1558&quot;/&gt;&lt;wsp:rsid wsp:val=&quot;007D1B7C&quot;/&gt;&lt;wsp:rsid wsp:val=&quot;007D1B7D&quot;/&gt;&lt;wsp:rsid wsp:val=&quot;007D1D9C&quot;/&gt;&lt;wsp:rsid wsp:val=&quot;007D1DB9&quot;/&gt;&lt;wsp:rsid wsp:val=&quot;007D214A&quot;/&gt;&lt;wsp:rsid wsp:val=&quot;007D2435&quot;/&gt;&lt;wsp:rsid wsp:val=&quot;007D2BDA&quot;/&gt;&lt;wsp:rsid wsp:val=&quot;007D2D50&quot;/&gt;&lt;wsp:rsid wsp:val=&quot;007D357E&quot;/&gt;&lt;wsp:rsid wsp:val=&quot;007D3889&quot;/&gt;&lt;wsp:rsid wsp:val=&quot;007D39A2&quot;/&gt;&lt;wsp:rsid wsp:val=&quot;007D39D7&quot;/&gt;&lt;wsp:rsid wsp:val=&quot;007D3A84&quot;/&gt;&lt;wsp:rsid wsp:val=&quot;007D4093&quot;/&gt;&lt;wsp:rsid wsp:val=&quot;007D48B7&quot;/&gt;&lt;wsp:rsid wsp:val=&quot;007D4EA2&quot;/&gt;&lt;wsp:rsid wsp:val=&quot;007D4FF2&quot;/&gt;&lt;wsp:rsid wsp:val=&quot;007D512C&quot;/&gt;&lt;wsp:rsid wsp:val=&quot;007D526F&quot;/&gt;&lt;wsp:rsid wsp:val=&quot;007D6310&quot;/&gt;&lt;wsp:rsid wsp:val=&quot;007D647B&quot;/&gt;&lt;wsp:rsid wsp:val=&quot;007D654A&quot;/&gt;&lt;wsp:rsid wsp:val=&quot;007D673F&quot;/&gt;&lt;wsp:rsid wsp:val=&quot;007D68F4&quot;/&gt;&lt;wsp:rsid wsp:val=&quot;007D692B&quot;/&gt;&lt;wsp:rsid wsp:val=&quot;007D6C84&quot;/&gt;&lt;wsp:rsid wsp:val=&quot;007D6CE5&quot;/&gt;&lt;wsp:rsid wsp:val=&quot;007D6EF0&quot;/&gt;&lt;wsp:rsid wsp:val=&quot;007D7042&quot;/&gt;&lt;wsp:rsid wsp:val=&quot;007D7059&quot;/&gt;&lt;wsp:rsid wsp:val=&quot;007D7224&quot;/&gt;&lt;wsp:rsid wsp:val=&quot;007D794A&quot;/&gt;&lt;wsp:rsid wsp:val=&quot;007D7E94&quot;/&gt;&lt;wsp:rsid wsp:val=&quot;007D7FF3&quot;/&gt;&lt;wsp:rsid wsp:val=&quot;007E0071&quot;/&gt;&lt;wsp:rsid wsp:val=&quot;007E0162&quot;/&gt;&lt;wsp:rsid wsp:val=&quot;007E02CC&quot;/&gt;&lt;wsp:rsid wsp:val=&quot;007E07FD&quot;/&gt;&lt;wsp:rsid wsp:val=&quot;007E0981&quot;/&gt;&lt;wsp:rsid wsp:val=&quot;007E0986&quot;/&gt;&lt;wsp:rsid wsp:val=&quot;007E0BD8&quot;/&gt;&lt;wsp:rsid wsp:val=&quot;007E0C8C&quot;/&gt;&lt;wsp:rsid wsp:val=&quot;007E1261&quot;/&gt;&lt;wsp:rsid wsp:val=&quot;007E1479&quot;/&gt;&lt;wsp:rsid wsp:val=&quot;007E148E&quot;/&gt;&lt;wsp:rsid wsp:val=&quot;007E152B&quot;/&gt;&lt;wsp:rsid wsp:val=&quot;007E16EB&quot;/&gt;&lt;wsp:rsid wsp:val=&quot;007E1A37&quot;/&gt;&lt;wsp:rsid wsp:val=&quot;007E1A55&quot;/&gt;&lt;wsp:rsid wsp:val=&quot;007E1CB1&quot;/&gt;&lt;wsp:rsid wsp:val=&quot;007E201B&quot;/&gt;&lt;wsp:rsid wsp:val=&quot;007E2146&quot;/&gt;&lt;wsp:rsid wsp:val=&quot;007E2B64&quot;/&gt;&lt;wsp:rsid wsp:val=&quot;007E2B78&quot;/&gt;&lt;wsp:rsid wsp:val=&quot;007E2E4B&quot;/&gt;&lt;wsp:rsid wsp:val=&quot;007E3816&quot;/&gt;&lt;wsp:rsid wsp:val=&quot;007E3F68&quot;/&gt;&lt;wsp:rsid wsp:val=&quot;007E46A3&quot;/&gt;&lt;wsp:rsid wsp:val=&quot;007E486F&quot;/&gt;&lt;wsp:rsid wsp:val=&quot;007E48CD&quot;/&gt;&lt;wsp:rsid wsp:val=&quot;007E48E4&quot;/&gt;&lt;wsp:rsid wsp:val=&quot;007E4C1C&quot;/&gt;&lt;wsp:rsid wsp:val=&quot;007E4D0C&quot;/&gt;&lt;wsp:rsid wsp:val=&quot;007E4F0D&quot;/&gt;&lt;wsp:rsid wsp:val=&quot;007E531F&quot;/&gt;&lt;wsp:rsid wsp:val=&quot;007E5636&quot;/&gt;&lt;wsp:rsid wsp:val=&quot;007E58E9&quot;/&gt;&lt;wsp:rsid wsp:val=&quot;007E5A14&quot;/&gt;&lt;wsp:rsid wsp:val=&quot;007E5FFD&quot;/&gt;&lt;wsp:rsid wsp:val=&quot;007E61CA&quot;/&gt;&lt;wsp:rsid wsp:val=&quot;007E63EB&quot;/&gt;&lt;wsp:rsid wsp:val=&quot;007E6735&quot;/&gt;&lt;wsp:rsid wsp:val=&quot;007E67F4&quot;/&gt;&lt;wsp:rsid wsp:val=&quot;007E6936&quot;/&gt;&lt;wsp:rsid wsp:val=&quot;007E6EF1&quot;/&gt;&lt;wsp:rsid wsp:val=&quot;007E7B2B&quot;/&gt;&lt;wsp:rsid wsp:val=&quot;007E7CBA&quot;/&gt;&lt;wsp:rsid wsp:val=&quot;007F0076&quot;/&gt;&lt;wsp:rsid wsp:val=&quot;007F02A8&quot;/&gt;&lt;wsp:rsid wsp:val=&quot;007F05E0&quot;/&gt;&lt;wsp:rsid wsp:val=&quot;007F0B77&quot;/&gt;&lt;wsp:rsid wsp:val=&quot;007F0DD3&quot;/&gt;&lt;wsp:rsid wsp:val=&quot;007F18C0&quot;/&gt;&lt;wsp:rsid wsp:val=&quot;007F1A4C&quot;/&gt;&lt;wsp:rsid wsp:val=&quot;007F1BD7&quot;/&gt;&lt;wsp:rsid wsp:val=&quot;007F22A5&quot;/&gt;&lt;wsp:rsid wsp:val=&quot;007F2771&quot;/&gt;&lt;wsp:rsid wsp:val=&quot;007F2807&quot;/&gt;&lt;wsp:rsid wsp:val=&quot;007F2DBB&quot;/&gt;&lt;wsp:rsid wsp:val=&quot;007F2ED4&quot;/&gt;&lt;wsp:rsid wsp:val=&quot;007F325B&quot;/&gt;&lt;wsp:rsid wsp:val=&quot;007F3FB0&quot;/&gt;&lt;wsp:rsid wsp:val=&quot;007F43A9&quot;/&gt;&lt;wsp:rsid wsp:val=&quot;007F5608&quot;/&gt;&lt;wsp:rsid wsp:val=&quot;007F5720&quot;/&gt;&lt;wsp:rsid wsp:val=&quot;007F5874&quot;/&gt;&lt;wsp:rsid wsp:val=&quot;007F5D4A&quot;/&gt;&lt;wsp:rsid wsp:val=&quot;007F6562&quot;/&gt;&lt;wsp:rsid wsp:val=&quot;007F65F2&quot;/&gt;&lt;wsp:rsid wsp:val=&quot;007F69AF&quot;/&gt;&lt;wsp:rsid wsp:val=&quot;007F6FFB&quot;/&gt;&lt;wsp:rsid wsp:val=&quot;007F702F&quot;/&gt;&lt;wsp:rsid wsp:val=&quot;007F70D6&quot;/&gt;&lt;wsp:rsid wsp:val=&quot;007F74DA&quot;/&gt;&lt;wsp:rsid wsp:val=&quot;007F7864&quot;/&gt;&lt;wsp:rsid wsp:val=&quot;007F795B&quot;/&gt;&lt;wsp:rsid wsp:val=&quot;007F7B6D&quot;/&gt;&lt;wsp:rsid wsp:val=&quot;007F7C2F&quot;/&gt;&lt;wsp:rsid wsp:val=&quot;008000A5&quot;/&gt;&lt;wsp:rsid wsp:val=&quot;00800104&quot;/&gt;&lt;wsp:rsid wsp:val=&quot;00800184&quot;/&gt;&lt;wsp:rsid wsp:val=&quot;00800994&quot;/&gt;&lt;wsp:rsid wsp:val=&quot;00800D5F&quot;/&gt;&lt;wsp:rsid wsp:val=&quot;008013B8&quot;/&gt;&lt;wsp:rsid wsp:val=&quot;0080151C&quot;/&gt;&lt;wsp:rsid wsp:val=&quot;0080179D&quot;/&gt;&lt;wsp:rsid wsp:val=&quot;00801838&quot;/&gt;&lt;wsp:rsid wsp:val=&quot;00801D99&quot;/&gt;&lt;wsp:rsid wsp:val=&quot;00801DCC&quot;/&gt;&lt;wsp:rsid wsp:val=&quot;00801FBC&quot;/&gt;&lt;wsp:rsid wsp:val=&quot;008020DC&quot;/&gt;&lt;wsp:rsid wsp:val=&quot;008021CF&quot;/&gt;&lt;wsp:rsid wsp:val=&quot;00802410&quot;/&gt;&lt;wsp:rsid wsp:val=&quot;008026BB&quot;/&gt;&lt;wsp:rsid wsp:val=&quot;00803A20&quot;/&gt;&lt;wsp:rsid wsp:val=&quot;00803E2E&quot;/&gt;&lt;wsp:rsid wsp:val=&quot;008041E1&quot;/&gt;&lt;wsp:rsid wsp:val=&quot;00804437&quot;/&gt;&lt;wsp:rsid wsp:val=&quot;0080446A&quot;/&gt;&lt;wsp:rsid wsp:val=&quot;00804867&quot;/&gt;&lt;wsp:rsid wsp:val=&quot;00804B2F&quot;/&gt;&lt;wsp:rsid wsp:val=&quot;00804C3F&quot;/&gt;&lt;wsp:rsid wsp:val=&quot;00805227&quot;/&gt;&lt;wsp:rsid wsp:val=&quot;008052C3&quot;/&gt;&lt;wsp:rsid wsp:val=&quot;00805597&quot;/&gt;&lt;wsp:rsid wsp:val=&quot;00806979&quot;/&gt;&lt;wsp:rsid wsp:val=&quot;0080699F&quot;/&gt;&lt;wsp:rsid wsp:val=&quot;00806ACA&quot;/&gt;&lt;wsp:rsid wsp:val=&quot;00806D29&quot;/&gt;&lt;wsp:rsid wsp:val=&quot;0080770D&quot;/&gt;&lt;wsp:rsid wsp:val=&quot;00807D28&quot;/&gt;&lt;wsp:rsid wsp:val=&quot;00807D5E&quot;/&gt;&lt;wsp:rsid wsp:val=&quot;00807E1B&quot;/&gt;&lt;wsp:rsid wsp:val=&quot;0081012C&quot;/&gt;&lt;wsp:rsid wsp:val=&quot;00810234&quot;/&gt;&lt;wsp:rsid wsp:val=&quot;008102A5&quot;/&gt;&lt;wsp:rsid wsp:val=&quot;008102E8&quot;/&gt;&lt;wsp:rsid wsp:val=&quot;00810552&quot;/&gt;&lt;wsp:rsid wsp:val=&quot;00810C3E&quot;/&gt;&lt;wsp:rsid wsp:val=&quot;00810DE9&quot;/&gt;&lt;wsp:rsid wsp:val=&quot;00810EAE&quot;/&gt;&lt;wsp:rsid wsp:val=&quot;00811036&quot;/&gt;&lt;wsp:rsid wsp:val=&quot;008110E0&quot;/&gt;&lt;wsp:rsid wsp:val=&quot;00811A91&quot;/&gt;&lt;wsp:rsid wsp:val=&quot;00811EF6&quot;/&gt;&lt;wsp:rsid wsp:val=&quot;00811EFB&quot;/&gt;&lt;wsp:rsid wsp:val=&quot;008123D5&quot;/&gt;&lt;wsp:rsid wsp:val=&quot;0081242E&quot;/&gt;&lt;wsp:rsid wsp:val=&quot;00812487&quot;/&gt;&lt;wsp:rsid wsp:val=&quot;008124FE&quot;/&gt;&lt;wsp:rsid wsp:val=&quot;008127B0&quot;/&gt;&lt;wsp:rsid wsp:val=&quot;00812E55&quot;/&gt;&lt;wsp:rsid wsp:val=&quot;0081389D&quot;/&gt;&lt;wsp:rsid wsp:val=&quot;00813CE0&quot;/&gt;&lt;wsp:rsid wsp:val=&quot;0081433F&quot;/&gt;&lt;wsp:rsid wsp:val=&quot;008143A0&quot;/&gt;&lt;wsp:rsid wsp:val=&quot;00814593&quot;/&gt;&lt;wsp:rsid wsp:val=&quot;00814834&quot;/&gt;&lt;wsp:rsid wsp:val=&quot;00814A14&quot;/&gt;&lt;wsp:rsid wsp:val=&quot;00814B38&quot;/&gt;&lt;wsp:rsid wsp:val=&quot;00814B65&quot;/&gt;&lt;wsp:rsid wsp:val=&quot;00814C34&quot;/&gt;&lt;wsp:rsid wsp:val=&quot;00814CD5&quot;/&gt;&lt;wsp:rsid wsp:val=&quot;00814D2B&quot;/&gt;&lt;wsp:rsid wsp:val=&quot;008154B6&quot;/&gt;&lt;wsp:rsid wsp:val=&quot;008155E8&quot;/&gt;&lt;wsp:rsid wsp:val=&quot;008155ED&quot;/&gt;&lt;wsp:rsid wsp:val=&quot;00815706&quot;/&gt;&lt;wsp:rsid wsp:val=&quot;008158CF&quot;/&gt;&lt;wsp:rsid wsp:val=&quot;00815E33&quot;/&gt;&lt;wsp:rsid wsp:val=&quot;00815E46&quot;/&gt;&lt;wsp:rsid wsp:val=&quot;00815F85&quot;/&gt;&lt;wsp:rsid wsp:val=&quot;00816654&quot;/&gt;&lt;wsp:rsid wsp:val=&quot;00816A54&quot;/&gt;&lt;wsp:rsid wsp:val=&quot;00816AA4&quot;/&gt;&lt;wsp:rsid wsp:val=&quot;00816B73&quot;/&gt;&lt;wsp:rsid wsp:val=&quot;00816D94&quot;/&gt;&lt;wsp:rsid wsp:val=&quot;00816F5B&quot;/&gt;&lt;wsp:rsid wsp:val=&quot;00817508&quot;/&gt;&lt;wsp:rsid wsp:val=&quot;008176CB&quot;/&gt;&lt;wsp:rsid wsp:val=&quot;0081787C&quot;/&gt;&lt;wsp:rsid wsp:val=&quot;008178B3&quot;/&gt;&lt;wsp:rsid wsp:val=&quot;008178CB&quot;/&gt;&lt;wsp:rsid wsp:val=&quot;00817B13&quot;/&gt;&lt;wsp:rsid wsp:val=&quot;00817B8F&quot;/&gt;&lt;wsp:rsid wsp:val=&quot;00817C50&quot;/&gt;&lt;wsp:rsid wsp:val=&quot;00817C96&quot;/&gt;&lt;wsp:rsid wsp:val=&quot;00817D2A&quot;/&gt;&lt;wsp:rsid wsp:val=&quot;00817F27&quot;/&gt;&lt;wsp:rsid wsp:val=&quot;008202C0&quot;/&gt;&lt;wsp:rsid wsp:val=&quot;00820AA0&quot;/&gt;&lt;wsp:rsid wsp:val=&quot;00820DF1&quot;/&gt;&lt;wsp:rsid wsp:val=&quot;0082172C&quot;/&gt;&lt;wsp:rsid wsp:val=&quot;00821992&quot;/&gt;&lt;wsp:rsid wsp:val=&quot;00821D8A&quot;/&gt;&lt;wsp:rsid wsp:val=&quot;0082266A&quot;/&gt;&lt;wsp:rsid wsp:val=&quot;00822C92&quot;/&gt;&lt;wsp:rsid wsp:val=&quot;00823335&quot;/&gt;&lt;wsp:rsid wsp:val=&quot;00823571&quot;/&gt;&lt;wsp:rsid wsp:val=&quot;008237B2&quot;/&gt;&lt;wsp:rsid wsp:val=&quot;00823C2D&quot;/&gt;&lt;wsp:rsid wsp:val=&quot;00823F61&quot;/&gt;&lt;wsp:rsid wsp:val=&quot;0082449E&quot;/&gt;&lt;wsp:rsid wsp:val=&quot;008249FF&quot;/&gt;&lt;wsp:rsid wsp:val=&quot;008251EC&quot;/&gt;&lt;wsp:rsid wsp:val=&quot;0082540D&quot;/&gt;&lt;wsp:rsid wsp:val=&quot;00825DD4&quot;/&gt;&lt;wsp:rsid wsp:val=&quot;00825E76&quot;/&gt;&lt;wsp:rsid wsp:val=&quot;00826204&quot;/&gt;&lt;wsp:rsid wsp:val=&quot;008263FF&quot;/&gt;&lt;wsp:rsid wsp:val=&quot;00826D90&quot;/&gt;&lt;wsp:rsid wsp:val=&quot;00826D9C&quot;/&gt;&lt;wsp:rsid wsp:val=&quot;00827015&quot;/&gt;&lt;wsp:rsid wsp:val=&quot;00827105&quot;/&gt;&lt;wsp:rsid wsp:val=&quot;00827109&quot;/&gt;&lt;wsp:rsid wsp:val=&quot;00827648&quot;/&gt;&lt;wsp:rsid wsp:val=&quot;00827A41&quot;/&gt;&lt;wsp:rsid wsp:val=&quot;00827AF3&quot;/&gt;&lt;wsp:rsid wsp:val=&quot;00827F55&quot;/&gt;&lt;wsp:rsid wsp:val=&quot;0083056F&quot;/&gt;&lt;wsp:rsid wsp:val=&quot;008307F2&quot;/&gt;&lt;wsp:rsid wsp:val=&quot;0083081A&quot;/&gt;&lt;wsp:rsid wsp:val=&quot;008309E1&quot;/&gt;&lt;wsp:rsid wsp:val=&quot;00830B5B&quot;/&gt;&lt;wsp:rsid wsp:val=&quot;00830F16&quot;/&gt;&lt;wsp:rsid wsp:val=&quot;00831198&quot;/&gt;&lt;wsp:rsid wsp:val=&quot;008312E2&quot;/&gt;&lt;wsp:rsid wsp:val=&quot;008314BC&quot;/&gt;&lt;wsp:rsid wsp:val=&quot;00832142&quot;/&gt;&lt;wsp:rsid wsp:val=&quot;008323AC&quot;/&gt;&lt;wsp:rsid wsp:val=&quot;00832609&quot;/&gt;&lt;wsp:rsid wsp:val=&quot;00832C18&quot;/&gt;&lt;wsp:rsid wsp:val=&quot;00832CAF&quot;/&gt;&lt;wsp:rsid wsp:val=&quot;00832E34&quot;/&gt;&lt;wsp:rsid wsp:val=&quot;008330DB&quot;/&gt;&lt;wsp:rsid wsp:val=&quot;00833EF5&quot;/&gt;&lt;wsp:rsid wsp:val=&quot;0083417A&quot;/&gt;&lt;wsp:rsid wsp:val=&quot;00834512&quot;/&gt;&lt;wsp:rsid wsp:val=&quot;00834746&quot;/&gt;&lt;wsp:rsid wsp:val=&quot;008349E7&quot;/&gt;&lt;wsp:rsid wsp:val=&quot;008353E9&quot;/&gt;&lt;wsp:rsid wsp:val=&quot;0083565D&quot;/&gt;&lt;wsp:rsid wsp:val=&quot;0083582B&quot;/&gt;&lt;wsp:rsid wsp:val=&quot;00835B0A&quot;/&gt;&lt;wsp:rsid wsp:val=&quot;00835B82&quot;/&gt;&lt;wsp:rsid wsp:val=&quot;00836133&quot;/&gt;&lt;wsp:rsid wsp:val=&quot;0083657B&quot;/&gt;&lt;wsp:rsid wsp:val=&quot;00836B5B&quot;/&gt;&lt;wsp:rsid wsp:val=&quot;00836FC2&quot;/&gt;&lt;wsp:rsid wsp:val=&quot;00837034&quot;/&gt;&lt;wsp:rsid wsp:val=&quot;0083768C&quot;/&gt;&lt;wsp:rsid wsp:val=&quot;00837905&quot;/&gt;&lt;wsp:rsid wsp:val=&quot;00837E76&quot;/&gt;&lt;wsp:rsid wsp:val=&quot;00840077&quot;/&gt;&lt;wsp:rsid wsp:val=&quot;008401C3&quot;/&gt;&lt;wsp:rsid wsp:val=&quot;00840355&quot;/&gt;&lt;wsp:rsid wsp:val=&quot;008403BA&quot;/&gt;&lt;wsp:rsid wsp:val=&quot;008404D7&quot;/&gt;&lt;wsp:rsid wsp:val=&quot;00840634&quot;/&gt;&lt;wsp:rsid wsp:val=&quot;008407B1&quot;/&gt;&lt;wsp:rsid wsp:val=&quot;00840A68&quot;/&gt;&lt;wsp:rsid wsp:val=&quot;00840A83&quot;/&gt;&lt;wsp:rsid wsp:val=&quot;00840D46&quot;/&gt;&lt;wsp:rsid wsp:val=&quot;00840D5A&quot;/&gt;&lt;wsp:rsid wsp:val=&quot;00841573&quot;/&gt;&lt;wsp:rsid wsp:val=&quot;008416E7&quot;/&gt;&lt;wsp:rsid wsp:val=&quot;008418F9&quot;/&gt;&lt;wsp:rsid wsp:val=&quot;008419A1&quot;/&gt;&lt;wsp:rsid wsp:val=&quot;00841E55&quot;/&gt;&lt;wsp:rsid wsp:val=&quot;00841EB3&quot;/&gt;&lt;wsp:rsid wsp:val=&quot;00842061&quot;/&gt;&lt;wsp:rsid wsp:val=&quot;00842B18&quot;/&gt;&lt;wsp:rsid wsp:val=&quot;00842DB7&quot;/&gt;&lt;wsp:rsid wsp:val=&quot;0084387F&quot;/&gt;&lt;wsp:rsid wsp:val=&quot;00843AFD&quot;/&gt;&lt;wsp:rsid wsp:val=&quot;008444F8&quot;/&gt;&lt;wsp:rsid wsp:val=&quot;00844506&quot;/&gt;&lt;wsp:rsid wsp:val=&quot;0084464F&quot;/&gt;&lt;wsp:rsid wsp:val=&quot;00844750&quot;/&gt;&lt;wsp:rsid wsp:val=&quot;00845409&quot;/&gt;&lt;wsp:rsid wsp:val=&quot;00845E7D&quot;/&gt;&lt;wsp:rsid wsp:val=&quot;00845F51&quot;/&gt;&lt;wsp:rsid wsp:val=&quot;00845F6D&quot;/&gt;&lt;wsp:rsid wsp:val=&quot;00846106&quot;/&gt;&lt;wsp:rsid wsp:val=&quot;008462E7&quot;/&gt;&lt;wsp:rsid wsp:val=&quot;00846467&quot;/&gt;&lt;wsp:rsid wsp:val=&quot;00847721&quot;/&gt;&lt;wsp:rsid wsp:val=&quot;00847991&quot;/&gt;&lt;wsp:rsid wsp:val=&quot;00847BA6&quot;/&gt;&lt;wsp:rsid wsp:val=&quot;00847C4E&quot;/&gt;&lt;wsp:rsid wsp:val=&quot;00847F04&quot;/&gt;&lt;wsp:rsid wsp:val=&quot;0085130C&quot;/&gt;&lt;wsp:rsid wsp:val=&quot;00851374&quot;/&gt;&lt;wsp:rsid wsp:val=&quot;00851B22&quot;/&gt;&lt;wsp:rsid wsp:val=&quot;008521C5&quot;/&gt;&lt;wsp:rsid wsp:val=&quot;00852338&quot;/&gt;&lt;wsp:rsid wsp:val=&quot;00852F3B&quot;/&gt;&lt;wsp:rsid wsp:val=&quot;00853132&quot;/&gt;&lt;wsp:rsid wsp:val=&quot;00853B16&quot;/&gt;&lt;wsp:rsid wsp:val=&quot;00853B2A&quot;/&gt;&lt;wsp:rsid wsp:val=&quot;00853B65&quot;/&gt;&lt;wsp:rsid wsp:val=&quot;00853C45&quot;/&gt;&lt;wsp:rsid wsp:val=&quot;00853C94&quot;/&gt;&lt;wsp:rsid wsp:val=&quot;00853F11&quot;/&gt;&lt;wsp:rsid wsp:val=&quot;00854090&quot;/&gt;&lt;wsp:rsid wsp:val=&quot;008540E5&quot;/&gt;&lt;wsp:rsid wsp:val=&quot;00854983&quot;/&gt;&lt;wsp:rsid wsp:val=&quot;00854ADC&quot;/&gt;&lt;wsp:rsid wsp:val=&quot;00854B60&quot;/&gt;&lt;wsp:rsid wsp:val=&quot;008554AA&quot;/&gt;&lt;wsp:rsid wsp:val=&quot;00856301&quot;/&gt;&lt;wsp:rsid wsp:val=&quot;00856562&quot;/&gt;&lt;wsp:rsid wsp:val=&quot;008566E7&quot;/&gt;&lt;wsp:rsid wsp:val=&quot;008569DF&quot;/&gt;&lt;wsp:rsid wsp:val=&quot;00856A3A&quot;/&gt;&lt;wsp:rsid wsp:val=&quot;00856E4A&quot;/&gt;&lt;wsp:rsid wsp:val=&quot;00856FF3&quot;/&gt;&lt;wsp:rsid wsp:val=&quot;0085700F&quot;/&gt;&lt;wsp:rsid wsp:val=&quot;0085722A&quot;/&gt;&lt;wsp:rsid wsp:val=&quot;00857434&quot;/&gt;&lt;wsp:rsid wsp:val=&quot;008577BE&quot;/&gt;&lt;wsp:rsid wsp:val=&quot;00857BEB&quot;/&gt;&lt;wsp:rsid wsp:val=&quot;00857C34&quot;/&gt;&lt;wsp:rsid wsp:val=&quot;00857F66&quot;/&gt;&lt;wsp:rsid wsp:val=&quot;00860315&quot;/&gt;&lt;wsp:rsid wsp:val=&quot;0086037F&quot;/&gt;&lt;wsp:rsid wsp:val=&quot;00861B41&quot;/&gt;&lt;wsp:rsid wsp:val=&quot;00861D65&quot;/&gt;&lt;wsp:rsid wsp:val=&quot;00861DA1&quot;/&gt;&lt;wsp:rsid wsp:val=&quot;00861E84&quot;/&gt;&lt;wsp:rsid wsp:val=&quot;008620C2&quot;/&gt;&lt;wsp:rsid wsp:val=&quot;008620CF&quot;/&gt;&lt;wsp:rsid wsp:val=&quot;00862173&quot;/&gt;&lt;wsp:rsid wsp:val=&quot;00862290&quot;/&gt;&lt;wsp:rsid wsp:val=&quot;008626B0&quot;/&gt;&lt;wsp:rsid wsp:val=&quot;00862988&quot;/&gt;&lt;wsp:rsid wsp:val=&quot;00863479&quot;/&gt;&lt;wsp:rsid wsp:val=&quot;00863A6F&quot;/&gt;&lt;wsp:rsid wsp:val=&quot;00863AA0&quot;/&gt;&lt;wsp:rsid wsp:val=&quot;00863C8A&quot;/&gt;&lt;wsp:rsid wsp:val=&quot;00864243&quot;/&gt;&lt;wsp:rsid wsp:val=&quot;008648FC&quot;/&gt;&lt;wsp:rsid wsp:val=&quot;00864A9F&quot;/&gt;&lt;wsp:rsid wsp:val=&quot;008650AB&quot;/&gt;&lt;wsp:rsid wsp:val=&quot;00865696&quot;/&gt;&lt;wsp:rsid wsp:val=&quot;00865D4C&quot;/&gt;&lt;wsp:rsid wsp:val=&quot;00865DE1&quot;/&gt;&lt;wsp:rsid wsp:val=&quot;00866453&quot;/&gt;&lt;wsp:rsid wsp:val=&quot;008664D9&quot;/&gt;&lt;wsp:rsid wsp:val=&quot;00866781&quot;/&gt;&lt;wsp:rsid wsp:val=&quot;00867347&quot;/&gt;&lt;wsp:rsid wsp:val=&quot;008674A2&quot;/&gt;&lt;wsp:rsid wsp:val=&quot;00867F66&quot;/&gt;&lt;wsp:rsid wsp:val=&quot;00870018&quot;/&gt;&lt;wsp:rsid wsp:val=&quot;00870793&quot;/&gt;&lt;wsp:rsid wsp:val=&quot;00870A1C&quot;/&gt;&lt;wsp:rsid wsp:val=&quot;00870D7A&quot;/&gt;&lt;wsp:rsid wsp:val=&quot;00870E13&quot;/&gt;&lt;wsp:rsid wsp:val=&quot;00871029&quot;/&gt;&lt;wsp:rsid wsp:val=&quot;00871096&quot;/&gt;&lt;wsp:rsid wsp:val=&quot;008710EF&quot;/&gt;&lt;wsp:rsid wsp:val=&quot;00871171&quot;/&gt;&lt;wsp:rsid wsp:val=&quot;008712B8&quot;/&gt;&lt;wsp:rsid wsp:val=&quot;008713C8&quot;/&gt;&lt;wsp:rsid wsp:val=&quot;0087182F&quot;/&gt;&lt;wsp:rsid wsp:val=&quot;00871B2F&quot;/&gt;&lt;wsp:rsid wsp:val=&quot;00871C11&quot;/&gt;&lt;wsp:rsid wsp:val=&quot;00871CDF&quot;/&gt;&lt;wsp:rsid wsp:val=&quot;00871D14&quot;/&gt;&lt;wsp:rsid wsp:val=&quot;0087229F&quot;/&gt;&lt;wsp:rsid wsp:val=&quot;008722B0&quot;/&gt;&lt;wsp:rsid wsp:val=&quot;0087250F&quot;/&gt;&lt;wsp:rsid wsp:val=&quot;008734E7&quot;/&gt;&lt;wsp:rsid wsp:val=&quot;0087352A&quot;/&gt;&lt;wsp:rsid wsp:val=&quot;00873AA8&quot;/&gt;&lt;wsp:rsid wsp:val=&quot;00873BF0&quot;/&gt;&lt;wsp:rsid wsp:val=&quot;00874533&quot;/&gt;&lt;wsp:rsid wsp:val=&quot;00874B97&quot;/&gt;&lt;wsp:rsid wsp:val=&quot;00874D5F&quot;/&gt;&lt;wsp:rsid wsp:val=&quot;00874E33&quot;/&gt;&lt;wsp:rsid wsp:val=&quot;00874FAC&quot;/&gt;&lt;wsp:rsid wsp:val=&quot;0087504C&quot;/&gt;&lt;wsp:rsid wsp:val=&quot;00875905&quot;/&gt;&lt;wsp:rsid wsp:val=&quot;00875E7F&quot;/&gt;&lt;wsp:rsid wsp:val=&quot;00875F79&quot;/&gt;&lt;wsp:rsid wsp:val=&quot;00875FBD&quot;/&gt;&lt;wsp:rsid wsp:val=&quot;00876586&quot;/&gt;&lt;wsp:rsid wsp:val=&quot;00876AC7&quot;/&gt;&lt;wsp:rsid wsp:val=&quot;0087721D&quot;/&gt;&lt;wsp:rsid wsp:val=&quot;0087746C&quot;/&gt;&lt;wsp:rsid wsp:val=&quot;008777E9&quot;/&gt;&lt;wsp:rsid wsp:val=&quot;00877891&quot;/&gt;&lt;wsp:rsid wsp:val=&quot;00877A2B&quot;/&gt;&lt;wsp:rsid wsp:val=&quot;00877C57&quot;/&gt;&lt;wsp:rsid wsp:val=&quot;00877FA3&quot;/&gt;&lt;wsp:rsid wsp:val=&quot;0088011E&quot;/&gt;&lt;wsp:rsid wsp:val=&quot;00880494&quot;/&gt;&lt;wsp:rsid wsp:val=&quot;008804C9&quot;/&gt;&lt;wsp:rsid wsp:val=&quot;0088052B&quot;/&gt;&lt;wsp:rsid wsp:val=&quot;00880B3D&quot;/&gt;&lt;wsp:rsid wsp:val=&quot;00880D84&quot;/&gt;&lt;wsp:rsid wsp:val=&quot;008810DF&quot;/&gt;&lt;wsp:rsid wsp:val=&quot;008810FA&quot;/&gt;&lt;wsp:rsid wsp:val=&quot;00881703&quot;/&gt;&lt;wsp:rsid wsp:val=&quot;00881842&quot;/&gt;&lt;wsp:rsid wsp:val=&quot;00881F28&quot;/&gt;&lt;wsp:rsid wsp:val=&quot;008825EE&quot;/&gt;&lt;wsp:rsid wsp:val=&quot;0088261A&quot;/&gt;&lt;wsp:rsid wsp:val=&quot;00882956&quot;/&gt;&lt;wsp:rsid wsp:val=&quot;00882BB1&quot;/&gt;&lt;wsp:rsid wsp:val=&quot;00883004&quot;/&gt;&lt;wsp:rsid wsp:val=&quot;008831C9&quot;/&gt;&lt;wsp:rsid wsp:val=&quot;00883D18&quot;/&gt;&lt;wsp:rsid wsp:val=&quot;00883D70&quot;/&gt;&lt;wsp:rsid wsp:val=&quot;00883ED6&quot;/&gt;&lt;wsp:rsid wsp:val=&quot;00883F8F&quot;/&gt;&lt;wsp:rsid wsp:val=&quot;008841D5&quot;/&gt;&lt;wsp:rsid wsp:val=&quot;00884255&quot;/&gt;&lt;wsp:rsid wsp:val=&quot;0088425B&quot;/&gt;&lt;wsp:rsid wsp:val=&quot;00884712&quot;/&gt;&lt;wsp:rsid wsp:val=&quot;00885037&quot;/&gt;&lt;wsp:rsid wsp:val=&quot;0088574A&quot;/&gt;&lt;wsp:rsid wsp:val=&quot;0088579F&quot;/&gt;&lt;wsp:rsid wsp:val=&quot;0088599D&quot;/&gt;&lt;wsp:rsid wsp:val=&quot;00885D5D&quot;/&gt;&lt;wsp:rsid wsp:val=&quot;00885F46&quot;/&gt;&lt;wsp:rsid wsp:val=&quot;00886116&quot;/&gt;&lt;wsp:rsid wsp:val=&quot;0088651F&quot;/&gt;&lt;wsp:rsid wsp:val=&quot;00887184&quot;/&gt;&lt;wsp:rsid wsp:val=&quot;008873A5&quot;/&gt;&lt;wsp:rsid wsp:val=&quot;00887771&quot;/&gt;&lt;wsp:rsid wsp:val=&quot;00887A19&quot;/&gt;&lt;wsp:rsid wsp:val=&quot;00887F2E&quot;/&gt;&lt;wsp:rsid wsp:val=&quot;0089035C&quot;/&gt;&lt;wsp:rsid wsp:val=&quot;008907B2&quot;/&gt;&lt;wsp:rsid wsp:val=&quot;00890B03&quot;/&gt;&lt;wsp:rsid wsp:val=&quot;00890BCD&quot;/&gt;&lt;wsp:rsid wsp:val=&quot;00890D15&quot;/&gt;&lt;wsp:rsid wsp:val=&quot;00890EFE&quot;/&gt;&lt;wsp:rsid wsp:val=&quot;00890F04&quot;/&gt;&lt;wsp:rsid wsp:val=&quot;00890F2B&quot;/&gt;&lt;wsp:rsid wsp:val=&quot;00891092&quot;/&gt;&lt;wsp:rsid wsp:val=&quot;008911A2&quot;/&gt;&lt;wsp:rsid wsp:val=&quot;0089129F&quot;/&gt;&lt;wsp:rsid wsp:val=&quot;008919EC&quot;/&gt;&lt;wsp:rsid wsp:val=&quot;00891F63&quot;/&gt;&lt;wsp:rsid wsp:val=&quot;008922DC&quot;/&gt;&lt;wsp:rsid wsp:val=&quot;008922DF&quot;/&gt;&lt;wsp:rsid wsp:val=&quot;00892357&quot;/&gt;&lt;wsp:rsid wsp:val=&quot;00892494&quot;/&gt;&lt;wsp:rsid wsp:val=&quot;00892D47&quot;/&gt;&lt;wsp:rsid wsp:val=&quot;00893024&quot;/&gt;&lt;wsp:rsid wsp:val=&quot;008934EF&quot;/&gt;&lt;wsp:rsid wsp:val=&quot;00893B3B&quot;/&gt;&lt;wsp:rsid wsp:val=&quot;00894304&quot;/&gt;&lt;wsp:rsid wsp:val=&quot;008946BB&quot;/&gt;&lt;wsp:rsid wsp:val=&quot;00894C16&quot;/&gt;&lt;wsp:rsid wsp:val=&quot;00894C3B&quot;/&gt;&lt;wsp:rsid wsp:val=&quot;00894D6C&quot;/&gt;&lt;wsp:rsid wsp:val=&quot;00894FEF&quot;/&gt;&lt;wsp:rsid wsp:val=&quot;00895243&quot;/&gt;&lt;wsp:rsid wsp:val=&quot;008953FF&quot;/&gt;&lt;wsp:rsid wsp:val=&quot;00895713&quot;/&gt;&lt;wsp:rsid wsp:val=&quot;008959CA&quot;/&gt;&lt;wsp:rsid wsp:val=&quot;00895A0C&quot;/&gt;&lt;wsp:rsid wsp:val=&quot;0089622F&quot;/&gt;&lt;wsp:rsid wsp:val=&quot;00896A6F&quot;/&gt;&lt;wsp:rsid wsp:val=&quot;00896D10&quot;/&gt;&lt;wsp:rsid wsp:val=&quot;00896DF5&quot;/&gt;&lt;wsp:rsid wsp:val=&quot;008970EB&quot;/&gt;&lt;wsp:rsid wsp:val=&quot;00897D5E&quot;/&gt;&lt;wsp:rsid wsp:val=&quot;008A0019&quot;/&gt;&lt;wsp:rsid wsp:val=&quot;008A0173&quot;/&gt;&lt;wsp:rsid wsp:val=&quot;008A0339&quot;/&gt;&lt;wsp:rsid wsp:val=&quot;008A03A0&quot;/&gt;&lt;wsp:rsid wsp:val=&quot;008A0473&quot;/&gt;&lt;wsp:rsid wsp:val=&quot;008A04C7&quot;/&gt;&lt;wsp:rsid wsp:val=&quot;008A111D&quot;/&gt;&lt;wsp:rsid wsp:val=&quot;008A1732&quot;/&gt;&lt;wsp:rsid wsp:val=&quot;008A197B&quot;/&gt;&lt;wsp:rsid wsp:val=&quot;008A1B4E&quot;/&gt;&lt;wsp:rsid wsp:val=&quot;008A1C65&quot;/&gt;&lt;wsp:rsid wsp:val=&quot;008A1C6C&quot;/&gt;&lt;wsp:rsid wsp:val=&quot;008A1EA1&quot;/&gt;&lt;wsp:rsid wsp:val=&quot;008A2023&quot;/&gt;&lt;wsp:rsid wsp:val=&quot;008A21DE&quot;/&gt;&lt;wsp:rsid wsp:val=&quot;008A24BD&quot;/&gt;&lt;wsp:rsid wsp:val=&quot;008A2AAE&quot;/&gt;&lt;wsp:rsid wsp:val=&quot;008A2AD0&quot;/&gt;&lt;wsp:rsid wsp:val=&quot;008A2AD3&quot;/&gt;&lt;wsp:rsid wsp:val=&quot;008A2F26&quot;/&gt;&lt;wsp:rsid wsp:val=&quot;008A2F9B&quot;/&gt;&lt;wsp:rsid wsp:val=&quot;008A36DE&quot;/&gt;&lt;wsp:rsid wsp:val=&quot;008A36ED&quot;/&gt;&lt;wsp:rsid wsp:val=&quot;008A3898&quot;/&gt;&lt;wsp:rsid wsp:val=&quot;008A42D8&quot;/&gt;&lt;wsp:rsid wsp:val=&quot;008A457F&quot;/&gt;&lt;wsp:rsid wsp:val=&quot;008A45E8&quot;/&gt;&lt;wsp:rsid wsp:val=&quot;008A53C3&quot;/&gt;&lt;wsp:rsid wsp:val=&quot;008A565D&quot;/&gt;&lt;wsp:rsid wsp:val=&quot;008A59E9&quot;/&gt;&lt;wsp:rsid wsp:val=&quot;008A5BFE&quot;/&gt;&lt;wsp:rsid wsp:val=&quot;008A631F&quot;/&gt;&lt;wsp:rsid wsp:val=&quot;008A6660&quot;/&gt;&lt;wsp:rsid wsp:val=&quot;008A668F&quot;/&gt;&lt;wsp:rsid wsp:val=&quot;008A689E&quot;/&gt;&lt;wsp:rsid wsp:val=&quot;008A718A&quot;/&gt;&lt;wsp:rsid wsp:val=&quot;008A725C&quot;/&gt;&lt;wsp:rsid wsp:val=&quot;008A72A4&quot;/&gt;&lt;wsp:rsid wsp:val=&quot;008A74E8&quot;/&gt;&lt;wsp:rsid wsp:val=&quot;008A758D&quot;/&gt;&lt;wsp:rsid wsp:val=&quot;008A75C5&quot;/&gt;&lt;wsp:rsid wsp:val=&quot;008A7669&quot;/&gt;&lt;wsp:rsid wsp:val=&quot;008A7819&quot;/&gt;&lt;wsp:rsid wsp:val=&quot;008A78BC&quot;/&gt;&lt;wsp:rsid wsp:val=&quot;008A7BEA&quot;/&gt;&lt;wsp:rsid wsp:val=&quot;008A7C09&quot;/&gt;&lt;wsp:rsid wsp:val=&quot;008A7F80&quot;/&gt;&lt;wsp:rsid wsp:val=&quot;008B01A2&quot;/&gt;&lt;wsp:rsid wsp:val=&quot;008B097E&quot;/&gt;&lt;wsp:rsid wsp:val=&quot;008B0BFF&quot;/&gt;&lt;wsp:rsid wsp:val=&quot;008B0C49&quot;/&gt;&lt;wsp:rsid wsp:val=&quot;008B0CD0&quot;/&gt;&lt;wsp:rsid wsp:val=&quot;008B0FE8&quot;/&gt;&lt;wsp:rsid wsp:val=&quot;008B10A1&quot;/&gt;&lt;wsp:rsid wsp:val=&quot;008B1245&quot;/&gt;&lt;wsp:rsid wsp:val=&quot;008B130E&quot;/&gt;&lt;wsp:rsid wsp:val=&quot;008B1651&quot;/&gt;&lt;wsp:rsid wsp:val=&quot;008B175A&quot;/&gt;&lt;wsp:rsid wsp:val=&quot;008B1797&quot;/&gt;&lt;wsp:rsid wsp:val=&quot;008B1C8C&quot;/&gt;&lt;wsp:rsid wsp:val=&quot;008B1E55&quot;/&gt;&lt;wsp:rsid wsp:val=&quot;008B1EFF&quot;/&gt;&lt;wsp:rsid wsp:val=&quot;008B20E5&quot;/&gt;&lt;wsp:rsid wsp:val=&quot;008B21F5&quot;/&gt;&lt;wsp:rsid wsp:val=&quot;008B269F&quot;/&gt;&lt;wsp:rsid wsp:val=&quot;008B2A2E&quot;/&gt;&lt;wsp:rsid wsp:val=&quot;008B2D1D&quot;/&gt;&lt;wsp:rsid wsp:val=&quot;008B2DEB&quot;/&gt;&lt;wsp:rsid wsp:val=&quot;008B35ED&quot;/&gt;&lt;wsp:rsid wsp:val=&quot;008B363C&quot;/&gt;&lt;wsp:rsid wsp:val=&quot;008B41EF&quot;/&gt;&lt;wsp:rsid wsp:val=&quot;008B4230&quot;/&gt;&lt;wsp:rsid wsp:val=&quot;008B43F6&quot;/&gt;&lt;wsp:rsid wsp:val=&quot;008B447F&quot;/&gt;&lt;wsp:rsid wsp:val=&quot;008B480C&quot;/&gt;&lt;wsp:rsid wsp:val=&quot;008B4B0D&quot;/&gt;&lt;wsp:rsid wsp:val=&quot;008B4B33&quot;/&gt;&lt;wsp:rsid wsp:val=&quot;008B4ECE&quot;/&gt;&lt;wsp:rsid wsp:val=&quot;008B50A1&quot;/&gt;&lt;wsp:rsid wsp:val=&quot;008B5577&quot;/&gt;&lt;wsp:rsid wsp:val=&quot;008B56A4&quot;/&gt;&lt;wsp:rsid wsp:val=&quot;008B60E9&quot;/&gt;&lt;wsp:rsid wsp:val=&quot;008B60ED&quot;/&gt;&lt;wsp:rsid wsp:val=&quot;008B614C&quot;/&gt;&lt;wsp:rsid wsp:val=&quot;008B653C&quot;/&gt;&lt;wsp:rsid wsp:val=&quot;008B6E5C&quot;/&gt;&lt;wsp:rsid wsp:val=&quot;008B739E&quot;/&gt;&lt;wsp:rsid wsp:val=&quot;008B766A&quot;/&gt;&lt;wsp:rsid wsp:val=&quot;008B7A0E&quot;/&gt;&lt;wsp:rsid wsp:val=&quot;008B7BD4&quot;/&gt;&lt;wsp:rsid wsp:val=&quot;008B7C2E&quot;/&gt;&lt;wsp:rsid wsp:val=&quot;008B7C87&quot;/&gt;&lt;wsp:rsid wsp:val=&quot;008B7E5B&quot;/&gt;&lt;wsp:rsid wsp:val=&quot;008C022D&quot;/&gt;&lt;wsp:rsid wsp:val=&quot;008C0431&quot;/&gt;&lt;wsp:rsid wsp:val=&quot;008C1ABE&quot;/&gt;&lt;wsp:rsid wsp:val=&quot;008C2426&quot;/&gt;&lt;wsp:rsid wsp:val=&quot;008C2453&quot;/&gt;&lt;wsp:rsid wsp:val=&quot;008C265E&quot;/&gt;&lt;wsp:rsid wsp:val=&quot;008C26B4&quot;/&gt;&lt;wsp:rsid wsp:val=&quot;008C28BA&quot;/&gt;&lt;wsp:rsid wsp:val=&quot;008C3240&quot;/&gt;&lt;wsp:rsid wsp:val=&quot;008C4188&quot;/&gt;&lt;wsp:rsid wsp:val=&quot;008C49D5&quot;/&gt;&lt;wsp:rsid wsp:val=&quot;008C4B47&quot;/&gt;&lt;wsp:rsid wsp:val=&quot;008C58F6&quot;/&gt;&lt;wsp:rsid wsp:val=&quot;008C59D5&quot;/&gt;&lt;wsp:rsid wsp:val=&quot;008C5B10&quot;/&gt;&lt;wsp:rsid wsp:val=&quot;008C6276&quot;/&gt;&lt;wsp:rsid wsp:val=&quot;008C6337&quot;/&gt;&lt;wsp:rsid wsp:val=&quot;008C67A1&quot;/&gt;&lt;wsp:rsid wsp:val=&quot;008C6C7A&quot;/&gt;&lt;wsp:rsid wsp:val=&quot;008C6F4F&quot;/&gt;&lt;wsp:rsid wsp:val=&quot;008C74CC&quot;/&gt;&lt;wsp:rsid wsp:val=&quot;008C74F9&quot;/&gt;&lt;wsp:rsid wsp:val=&quot;008C7D37&quot;/&gt;&lt;wsp:rsid wsp:val=&quot;008C7E30&quot;/&gt;&lt;wsp:rsid wsp:val=&quot;008C7F77&quot;/&gt;&lt;wsp:rsid wsp:val=&quot;008D0083&quot;/&gt;&lt;wsp:rsid wsp:val=&quot;008D02CB&quot;/&gt;&lt;wsp:rsid wsp:val=&quot;008D0459&quot;/&gt;&lt;wsp:rsid wsp:val=&quot;008D05D2&quot;/&gt;&lt;wsp:rsid wsp:val=&quot;008D0ECB&quot;/&gt;&lt;wsp:rsid wsp:val=&quot;008D1220&quot;/&gt;&lt;wsp:rsid wsp:val=&quot;008D13DC&quot;/&gt;&lt;wsp:rsid wsp:val=&quot;008D149D&quot;/&gt;&lt;wsp:rsid wsp:val=&quot;008D1D2C&quot;/&gt;&lt;wsp:rsid wsp:val=&quot;008D1E23&quot;/&gt;&lt;wsp:rsid wsp:val=&quot;008D2461&quot;/&gt;&lt;wsp:rsid wsp:val=&quot;008D2ABA&quot;/&gt;&lt;wsp:rsid wsp:val=&quot;008D2D60&quot;/&gt;&lt;wsp:rsid wsp:val=&quot;008D3208&quot;/&gt;&lt;wsp:rsid wsp:val=&quot;008D382D&quot;/&gt;&lt;wsp:rsid wsp:val=&quot;008D3CD6&quot;/&gt;&lt;wsp:rsid wsp:val=&quot;008D3F21&quot;/&gt;&lt;wsp:rsid wsp:val=&quot;008D40FF&quot;/&gt;&lt;wsp:rsid wsp:val=&quot;008D4277&quot;/&gt;&lt;wsp:rsid wsp:val=&quot;008D453F&quot;/&gt;&lt;wsp:rsid wsp:val=&quot;008D508F&quot;/&gt;&lt;wsp:rsid wsp:val=&quot;008D538D&quot;/&gt;&lt;wsp:rsid wsp:val=&quot;008D592F&quot;/&gt;&lt;wsp:rsid wsp:val=&quot;008D59D0&quot;/&gt;&lt;wsp:rsid wsp:val=&quot;008D5FCD&quot;/&gt;&lt;wsp:rsid wsp:val=&quot;008D6733&quot;/&gt;&lt;wsp:rsid wsp:val=&quot;008D6D0E&quot;/&gt;&lt;wsp:rsid wsp:val=&quot;008D6E19&quot;/&gt;&lt;wsp:rsid wsp:val=&quot;008D6F90&quot;/&gt;&lt;wsp:rsid wsp:val=&quot;008D70F9&quot;/&gt;&lt;wsp:rsid wsp:val=&quot;008D72A4&quot;/&gt;&lt;wsp:rsid wsp:val=&quot;008D7378&quot;/&gt;&lt;wsp:rsid wsp:val=&quot;008D7554&quot;/&gt;&lt;wsp:rsid wsp:val=&quot;008D7615&quot;/&gt;&lt;wsp:rsid wsp:val=&quot;008D76A0&quot;/&gt;&lt;wsp:rsid wsp:val=&quot;008D78C3&quot;/&gt;&lt;wsp:rsid wsp:val=&quot;008D7ACD&quot;/&gt;&lt;wsp:rsid wsp:val=&quot;008D7AD2&quot;/&gt;&lt;wsp:rsid wsp:val=&quot;008D7DEB&quot;/&gt;&lt;wsp:rsid wsp:val=&quot;008E02C3&quot;/&gt;&lt;wsp:rsid wsp:val=&quot;008E037E&quot;/&gt;&lt;wsp:rsid wsp:val=&quot;008E04B5&quot;/&gt;&lt;wsp:rsid wsp:val=&quot;008E0CDD&quot;/&gt;&lt;wsp:rsid wsp:val=&quot;008E0E89&quot;/&gt;&lt;wsp:rsid wsp:val=&quot;008E0E8C&quot;/&gt;&lt;wsp:rsid wsp:val=&quot;008E1006&quot;/&gt;&lt;wsp:rsid wsp:val=&quot;008E1217&quot;/&gt;&lt;wsp:rsid wsp:val=&quot;008E174C&quot;/&gt;&lt;wsp:rsid wsp:val=&quot;008E1CFE&quot;/&gt;&lt;wsp:rsid wsp:val=&quot;008E1FDF&quot;/&gt;&lt;wsp:rsid wsp:val=&quot;008E2051&quot;/&gt;&lt;wsp:rsid wsp:val=&quot;008E20EC&quot;/&gt;&lt;wsp:rsid wsp:val=&quot;008E2562&quot;/&gt;&lt;wsp:rsid wsp:val=&quot;008E290D&quot;/&gt;&lt;wsp:rsid wsp:val=&quot;008E2AE1&quot;/&gt;&lt;wsp:rsid wsp:val=&quot;008E2B47&quot;/&gt;&lt;wsp:rsid wsp:val=&quot;008E2C59&quot;/&gt;&lt;wsp:rsid wsp:val=&quot;008E329C&quot;/&gt;&lt;wsp:rsid wsp:val=&quot;008E35C0&quot;/&gt;&lt;wsp:rsid wsp:val=&quot;008E3737&quot;/&gt;&lt;wsp:rsid wsp:val=&quot;008E378A&quot;/&gt;&lt;wsp:rsid wsp:val=&quot;008E388C&quot;/&gt;&lt;wsp:rsid wsp:val=&quot;008E3F52&quot;/&gt;&lt;wsp:rsid wsp:val=&quot;008E412D&quot;/&gt;&lt;wsp:rsid wsp:val=&quot;008E427C&quot;/&gt;&lt;wsp:rsid wsp:val=&quot;008E451A&quot;/&gt;&lt;wsp:rsid wsp:val=&quot;008E4718&quot;/&gt;&lt;wsp:rsid wsp:val=&quot;008E4820&quot;/&gt;&lt;wsp:rsid wsp:val=&quot;008E494E&quot;/&gt;&lt;wsp:rsid wsp:val=&quot;008E5B5F&quot;/&gt;&lt;wsp:rsid wsp:val=&quot;008E5D5A&quot;/&gt;&lt;wsp:rsid wsp:val=&quot;008E5EED&quot;/&gt;&lt;wsp:rsid wsp:val=&quot;008E5F90&quot;/&gt;&lt;wsp:rsid wsp:val=&quot;008E60B3&quot;/&gt;&lt;wsp:rsid wsp:val=&quot;008E6333&quot;/&gt;&lt;wsp:rsid wsp:val=&quot;008E6658&quot;/&gt;&lt;wsp:rsid wsp:val=&quot;008E6788&quot;/&gt;&lt;wsp:rsid wsp:val=&quot;008E6F34&quot;/&gt;&lt;wsp:rsid wsp:val=&quot;008E70B2&quot;/&gt;&lt;wsp:rsid wsp:val=&quot;008E76B9&quot;/&gt;&lt;wsp:rsid wsp:val=&quot;008E7A61&quot;/&gt;&lt;wsp:rsid wsp:val=&quot;008E7DB3&quot;/&gt;&lt;wsp:rsid wsp:val=&quot;008E7E01&quot;/&gt;&lt;wsp:rsid wsp:val=&quot;008E7E0A&quot;/&gt;&lt;wsp:rsid wsp:val=&quot;008F01AB&quot;/&gt;&lt;wsp:rsid wsp:val=&quot;008F0460&quot;/&gt;&lt;wsp:rsid wsp:val=&quot;008F0D27&quot;/&gt;&lt;wsp:rsid wsp:val=&quot;008F0FEC&quot;/&gt;&lt;wsp:rsid wsp:val=&quot;008F0FF7&quot;/&gt;&lt;wsp:rsid wsp:val=&quot;008F1C32&quot;/&gt;&lt;wsp:rsid wsp:val=&quot;008F1CF8&quot;/&gt;&lt;wsp:rsid wsp:val=&quot;008F2201&quot;/&gt;&lt;wsp:rsid wsp:val=&quot;008F2595&quot;/&gt;&lt;wsp:rsid wsp:val=&quot;008F2B4B&quot;/&gt;&lt;wsp:rsid wsp:val=&quot;008F357B&quot;/&gt;&lt;wsp:rsid wsp:val=&quot;008F3937&quot;/&gt;&lt;wsp:rsid wsp:val=&quot;008F3A67&quot;/&gt;&lt;wsp:rsid wsp:val=&quot;008F3D2D&quot;/&gt;&lt;wsp:rsid wsp:val=&quot;008F3D7C&quot;/&gt;&lt;wsp:rsid wsp:val=&quot;008F3DC9&quot;/&gt;&lt;wsp:rsid wsp:val=&quot;008F4107&quot;/&gt;&lt;wsp:rsid wsp:val=&quot;008F4667&quot;/&gt;&lt;wsp:rsid wsp:val=&quot;008F473A&quot;/&gt;&lt;wsp:rsid wsp:val=&quot;008F4A6B&quot;/&gt;&lt;wsp:rsid wsp:val=&quot;008F4BFE&quot;/&gt;&lt;wsp:rsid wsp:val=&quot;008F4D3D&quot;/&gt;&lt;wsp:rsid wsp:val=&quot;008F4E3F&quot;/&gt;&lt;wsp:rsid wsp:val=&quot;008F5184&quot;/&gt;&lt;wsp:rsid wsp:val=&quot;008F5525&quot;/&gt;&lt;wsp:rsid wsp:val=&quot;008F58C6&quot;/&gt;&lt;wsp:rsid wsp:val=&quot;008F595E&quot;/&gt;&lt;wsp:rsid wsp:val=&quot;008F6150&quot;/&gt;&lt;wsp:rsid wsp:val=&quot;008F6188&quot;/&gt;&lt;wsp:rsid wsp:val=&quot;008F637D&quot;/&gt;&lt;wsp:rsid wsp:val=&quot;008F6649&quot;/&gt;&lt;wsp:rsid wsp:val=&quot;008F6CD1&quot;/&gt;&lt;wsp:rsid wsp:val=&quot;008F7069&quot;/&gt;&lt;wsp:rsid wsp:val=&quot;008F74EA&quot;/&gt;&lt;wsp:rsid wsp:val=&quot;008F74ED&quot;/&gt;&lt;wsp:rsid wsp:val=&quot;008F759D&quot;/&gt;&lt;wsp:rsid wsp:val=&quot;008F7BD6&quot;/&gt;&lt;wsp:rsid wsp:val=&quot;008F7CEF&quot;/&gt;&lt;wsp:rsid wsp:val=&quot;009000FD&quot;/&gt;&lt;wsp:rsid wsp:val=&quot;00900DDE&quot;/&gt;&lt;wsp:rsid wsp:val=&quot;00900DF1&quot;/&gt;&lt;wsp:rsid wsp:val=&quot;00901845&quot;/&gt;&lt;wsp:rsid wsp:val=&quot;00901F96&quot;/&gt;&lt;wsp:rsid wsp:val=&quot;00901F9A&quot;/&gt;&lt;wsp:rsid wsp:val=&quot;009022BC&quot;/&gt;&lt;wsp:rsid wsp:val=&quot;0090255A&quot;/&gt;&lt;wsp:rsid wsp:val=&quot;00902734&quot;/&gt;&lt;wsp:rsid wsp:val=&quot;00902997&quot;/&gt;&lt;wsp:rsid wsp:val=&quot;00903281&quot;/&gt;&lt;wsp:rsid wsp:val=&quot;00903C24&quot;/&gt;&lt;wsp:rsid wsp:val=&quot;00903C5A&quot;/&gt;&lt;wsp:rsid wsp:val=&quot;00903F59&quot;/&gt;&lt;wsp:rsid wsp:val=&quot;0090411E&quot;/&gt;&lt;wsp:rsid wsp:val=&quot;00904562&quot;/&gt;&lt;wsp:rsid wsp:val=&quot;009045C7&quot;/&gt;&lt;wsp:rsid wsp:val=&quot;0090480E&quot;/&gt;&lt;wsp:rsid wsp:val=&quot;00904A52&quot;/&gt;&lt;wsp:rsid wsp:val=&quot;00904A62&quot;/&gt;&lt;wsp:rsid wsp:val=&quot;00904B6D&quot;/&gt;&lt;wsp:rsid wsp:val=&quot;00905A06&quot;/&gt;&lt;wsp:rsid wsp:val=&quot;00905C70&quot;/&gt;&lt;wsp:rsid wsp:val=&quot;00906100&quot;/&gt;&lt;wsp:rsid wsp:val=&quot;009061A5&quot;/&gt;&lt;wsp:rsid wsp:val=&quot;00906435&quot;/&gt;&lt;wsp:rsid wsp:val=&quot;009067B8&quot;/&gt;&lt;wsp:rsid wsp:val=&quot;00906EED&quot;/&gt;&lt;wsp:rsid wsp:val=&quot;00907071&quot;/&gt;&lt;wsp:rsid wsp:val=&quot;0090715C&quot;/&gt;&lt;wsp:rsid wsp:val=&quot;00907297&quot;/&gt;&lt;wsp:rsid wsp:val=&quot;00907829&quot;/&gt;&lt;wsp:rsid wsp:val=&quot;009102BE&quot;/&gt;&lt;wsp:rsid wsp:val=&quot;0091080C&quot;/&gt;&lt;wsp:rsid wsp:val=&quot;009108A7&quot;/&gt;&lt;wsp:rsid wsp:val=&quot;00910ED6&quot;/&gt;&lt;wsp:rsid wsp:val=&quot;00911638&quot;/&gt;&lt;wsp:rsid wsp:val=&quot;00911CAD&quot;/&gt;&lt;wsp:rsid wsp:val=&quot;00911E1A&quot;/&gt;&lt;wsp:rsid wsp:val=&quot;009123B9&quot;/&gt;&lt;wsp:rsid wsp:val=&quot;00912531&quot;/&gt;&lt;wsp:rsid wsp:val=&quot;009138F9&quot;/&gt;&lt;wsp:rsid wsp:val=&quot;00913F4C&quot;/&gt;&lt;wsp:rsid wsp:val=&quot;00913F9C&quot;/&gt;&lt;wsp:rsid wsp:val=&quot;0091404B&quot;/&gt;&lt;wsp:rsid wsp:val=&quot;0091423A&quot;/&gt;&lt;wsp:rsid wsp:val=&quot;00914A58&quot;/&gt;&lt;wsp:rsid wsp:val=&quot;00914A5D&quot;/&gt;&lt;wsp:rsid wsp:val=&quot;00914DDD&quot;/&gt;&lt;wsp:rsid wsp:val=&quot;00914F86&quot;/&gt;&lt;wsp:rsid wsp:val=&quot;00915032&quot;/&gt;&lt;wsp:rsid wsp:val=&quot;0091537E&quot;/&gt;&lt;wsp:rsid wsp:val=&quot;009154BD&quot;/&gt;&lt;wsp:rsid wsp:val=&quot;00915F97&quot;/&gt;&lt;wsp:rsid wsp:val=&quot;0091610F&quot;/&gt;&lt;wsp:rsid wsp:val=&quot;009161BA&quot;/&gt;&lt;wsp:rsid wsp:val=&quot;00916827&quot;/&gt;&lt;wsp:rsid wsp:val=&quot;00916FC7&quot;/&gt;&lt;wsp:rsid wsp:val=&quot;00920D5C&quot;/&gt;&lt;wsp:rsid wsp:val=&quot;00920FE4&quot;/&gt;&lt;wsp:rsid wsp:val=&quot;00921140&quot;/&gt;&lt;wsp:rsid wsp:val=&quot;0092169A&quot;/&gt;&lt;wsp:rsid wsp:val=&quot;009216BF&quot;/&gt;&lt;wsp:rsid wsp:val=&quot;009218D2&quot;/&gt;&lt;wsp:rsid wsp:val=&quot;009219A7&quot;/&gt;&lt;wsp:rsid wsp:val=&quot;00921A74&quot;/&gt;&lt;wsp:rsid wsp:val=&quot;00921C9F&quot;/&gt;&lt;wsp:rsid wsp:val=&quot;00921ED5&quot;/&gt;&lt;wsp:rsid wsp:val=&quot;00921FA1&quot;/&gt;&lt;wsp:rsid wsp:val=&quot;009225B6&quot;/&gt;&lt;wsp:rsid wsp:val=&quot;0092286C&quot;/&gt;&lt;wsp:rsid wsp:val=&quot;00922A89&quot;/&gt;&lt;wsp:rsid wsp:val=&quot;00922C09&quot;/&gt;&lt;wsp:rsid wsp:val=&quot;00923151&quot;/&gt;&lt;wsp:rsid wsp:val=&quot;00923560&quot;/&gt;&lt;wsp:rsid wsp:val=&quot;00923ABA&quot;/&gt;&lt;wsp:rsid wsp:val=&quot;00923EB5&quot;/&gt;&lt;wsp:rsid wsp:val=&quot;00923F1B&quot;/&gt;&lt;wsp:rsid wsp:val=&quot;00924108&quot;/&gt;&lt;wsp:rsid wsp:val=&quot;0092423D&quot;/&gt;&lt;wsp:rsid wsp:val=&quot;0092434B&quot;/&gt;&lt;wsp:rsid wsp:val=&quot;009247D8&quot;/&gt;&lt;wsp:rsid wsp:val=&quot;00924F5D&quot;/&gt;&lt;wsp:rsid wsp:val=&quot;0092507E&quot;/&gt;&lt;wsp:rsid wsp:val=&quot;009250BC&quot;/&gt;&lt;wsp:rsid wsp:val=&quot;0092550A&quot;/&gt;&lt;wsp:rsid wsp:val=&quot;00925836&quot;/&gt;&lt;wsp:rsid wsp:val=&quot;00925A4B&quot;/&gt;&lt;wsp:rsid wsp:val=&quot;00925B23&quot;/&gt;&lt;wsp:rsid wsp:val=&quot;00925DD1&quot;/&gt;&lt;wsp:rsid wsp:val=&quot;00925DF2&quot;/&gt;&lt;wsp:rsid wsp:val=&quot;009260EC&quot;/&gt;&lt;wsp:rsid wsp:val=&quot;00926264&quot;/&gt;&lt;wsp:rsid wsp:val=&quot;00926595&quot;/&gt;&lt;wsp:rsid wsp:val=&quot;0092698B&quot;/&gt;&lt;wsp:rsid wsp:val=&quot;009269EB&quot;/&gt;&lt;wsp:rsid wsp:val=&quot;00927211&quot;/&gt;&lt;wsp:rsid wsp:val=&quot;00927752&quot;/&gt;&lt;wsp:rsid wsp:val=&quot;0092779E&quot;/&gt;&lt;wsp:rsid wsp:val=&quot;00930305&quot;/&gt;&lt;wsp:rsid wsp:val=&quot;0093047C&quot;/&gt;&lt;wsp:rsid wsp:val=&quot;0093063D&quot;/&gt;&lt;wsp:rsid wsp:val=&quot;009306CA&quot;/&gt;&lt;wsp:rsid wsp:val=&quot;00930A35&quot;/&gt;&lt;wsp:rsid wsp:val=&quot;00931196&quot;/&gt;&lt;wsp:rsid wsp:val=&quot;0093135E&quot;/&gt;&lt;wsp:rsid wsp:val=&quot;0093195D&quot;/&gt;&lt;wsp:rsid wsp:val=&quot;00932109&quot;/&gt;&lt;wsp:rsid wsp:val=&quot;009321BB&quot;/&gt;&lt;wsp:rsid wsp:val=&quot;009322AC&quot;/&gt;&lt;wsp:rsid wsp:val=&quot;009324B1&quot;/&gt;&lt;wsp:rsid wsp:val=&quot;009327B5&quot;/&gt;&lt;wsp:rsid wsp:val=&quot;0093285B&quot;/&gt;&lt;wsp:rsid wsp:val=&quot;00932907&quot;/&gt;&lt;wsp:rsid wsp:val=&quot;00932A16&quot;/&gt;&lt;wsp:rsid wsp:val=&quot;00932A20&quot;/&gt;&lt;wsp:rsid wsp:val=&quot;00932E4B&quot;/&gt;&lt;wsp:rsid wsp:val=&quot;0093311E&quot;/&gt;&lt;wsp:rsid wsp:val=&quot;00933C2F&quot;/&gt;&lt;wsp:rsid wsp:val=&quot;00933D61&quot;/&gt;&lt;wsp:rsid wsp:val=&quot;00933DE4&quot;/&gt;&lt;wsp:rsid wsp:val=&quot;009343DA&quot;/&gt;&lt;wsp:rsid wsp:val=&quot;0093457F&quot;/&gt;&lt;wsp:rsid wsp:val=&quot;00934654&quot;/&gt;&lt;wsp:rsid wsp:val=&quot;00934A98&quot;/&gt;&lt;wsp:rsid wsp:val=&quot;00934F8E&quot;/&gt;&lt;wsp:rsid wsp:val=&quot;009355F0&quot;/&gt;&lt;wsp:rsid wsp:val=&quot;009358ED&quot;/&gt;&lt;wsp:rsid wsp:val=&quot;009359D2&quot;/&gt;&lt;wsp:rsid wsp:val=&quot;00935B52&quot;/&gt;&lt;wsp:rsid wsp:val=&quot;00935BD1&quot;/&gt;&lt;wsp:rsid wsp:val=&quot;00936549&quot;/&gt;&lt;wsp:rsid wsp:val=&quot;0093676F&quot;/&gt;&lt;wsp:rsid wsp:val=&quot;00936951&quot;/&gt;&lt;wsp:rsid wsp:val=&quot;00936A90&quot;/&gt;&lt;wsp:rsid wsp:val=&quot;00936AB3&quot;/&gt;&lt;wsp:rsid wsp:val=&quot;009370A6&quot;/&gt;&lt;wsp:rsid wsp:val=&quot;00937AC7&quot;/&gt;&lt;wsp:rsid wsp:val=&quot;00937D15&quot;/&gt;&lt;wsp:rsid wsp:val=&quot;00937FB5&quot;/&gt;&lt;wsp:rsid wsp:val=&quot;00940472&quot;/&gt;&lt;wsp:rsid wsp:val=&quot;009404E2&quot;/&gt;&lt;wsp:rsid wsp:val=&quot;009406F4&quot;/&gt;&lt;wsp:rsid wsp:val=&quot;00940920&quot;/&gt;&lt;wsp:rsid wsp:val=&quot;00940A5D&quot;/&gt;&lt;wsp:rsid wsp:val=&quot;00940BCB&quot;/&gt;&lt;wsp:rsid wsp:val=&quot;00940D85&quot;/&gt;&lt;wsp:rsid wsp:val=&quot;00940DF4&quot;/&gt;&lt;wsp:rsid wsp:val=&quot;00940FB5&quot;/&gt;&lt;wsp:rsid wsp:val=&quot;009413A5&quot;/&gt;&lt;wsp:rsid wsp:val=&quot;0094148B&quot;/&gt;&lt;wsp:rsid wsp:val=&quot;009415DC&quot;/&gt;&lt;wsp:rsid wsp:val=&quot;00941A1C&quot;/&gt;&lt;wsp:rsid wsp:val=&quot;00941B97&quot;/&gt;&lt;wsp:rsid wsp:val=&quot;00942A63&quot;/&gt;&lt;wsp:rsid wsp:val=&quot;00942BB8&quot;/&gt;&lt;wsp:rsid wsp:val=&quot;00942BC9&quot;/&gt;&lt;wsp:rsid wsp:val=&quot;00942F68&quot;/&gt;&lt;wsp:rsid wsp:val=&quot;00943128&quot;/&gt;&lt;wsp:rsid wsp:val=&quot;0094335F&quot;/&gt;&lt;wsp:rsid wsp:val=&quot;009436AA&quot;/&gt;&lt;wsp:rsid wsp:val=&quot;00943D09&quot;/&gt;&lt;wsp:rsid wsp:val=&quot;00943D28&quot;/&gt;&lt;wsp:rsid wsp:val=&quot;009440F3&quot;/&gt;&lt;wsp:rsid wsp:val=&quot;00944202&quot;/&gt;&lt;wsp:rsid wsp:val=&quot;00944335&quot;/&gt;&lt;wsp:rsid wsp:val=&quot;00944710&quot;/&gt;&lt;wsp:rsid wsp:val=&quot;0094480B&quot;/&gt;&lt;wsp:rsid wsp:val=&quot;00944AF4&quot;/&gt;&lt;wsp:rsid wsp:val=&quot;00944D54&quot;/&gt;&lt;wsp:rsid wsp:val=&quot;00944F7E&quot;/&gt;&lt;wsp:rsid wsp:val=&quot;0094564D&quot;/&gt;&lt;wsp:rsid wsp:val=&quot;00945E49&quot;/&gt;&lt;wsp:rsid wsp:val=&quot;00945EC7&quot;/&gt;&lt;wsp:rsid wsp:val=&quot;009462D8&quot;/&gt;&lt;wsp:rsid wsp:val=&quot;00946388&quot;/&gt;&lt;wsp:rsid wsp:val=&quot;00946860&quot;/&gt;&lt;wsp:rsid wsp:val=&quot;00946F59&quot;/&gt;&lt;wsp:rsid wsp:val=&quot;00947415&quot;/&gt;&lt;wsp:rsid wsp:val=&quot;009500B6&quot;/&gt;&lt;wsp:rsid wsp:val=&quot;009509D7&quot;/&gt;&lt;wsp:rsid wsp:val=&quot;00950B09&quot;/&gt;&lt;wsp:rsid wsp:val=&quot;00950DD1&quot;/&gt;&lt;wsp:rsid wsp:val=&quot;00951417&quot;/&gt;&lt;wsp:rsid wsp:val=&quot;0095154C&quot;/&gt;&lt;wsp:rsid wsp:val=&quot;009517A9&quot;/&gt;&lt;wsp:rsid wsp:val=&quot;009518BD&quot;/&gt;&lt;wsp:rsid wsp:val=&quot;00951995&quot;/&gt;&lt;wsp:rsid wsp:val=&quot;00951C7E&quot;/&gt;&lt;wsp:rsid wsp:val=&quot;00951CF6&quot;/&gt;&lt;wsp:rsid wsp:val=&quot;00951F82&quot;/&gt;&lt;wsp:rsid wsp:val=&quot;0095225E&quot;/&gt;&lt;wsp:rsid wsp:val=&quot;00952ACA&quot;/&gt;&lt;wsp:rsid wsp:val=&quot;009537A7&quot;/&gt;&lt;wsp:rsid wsp:val=&quot;00953B1F&quot;/&gt;&lt;wsp:rsid wsp:val=&quot;009542C9&quot;/&gt;&lt;wsp:rsid wsp:val=&quot;0095466F&quot;/&gt;&lt;wsp:rsid wsp:val=&quot;009548C3&quot;/&gt;&lt;wsp:rsid wsp:val=&quot;0095506D&quot;/&gt;&lt;wsp:rsid wsp:val=&quot;009555E2&quot;/&gt;&lt;wsp:rsid wsp:val=&quot;0095570A&quot;/&gt;&lt;wsp:rsid wsp:val=&quot;009557DF&quot;/&gt;&lt;wsp:rsid wsp:val=&quot;00955A2E&quot;/&gt;&lt;wsp:rsid wsp:val=&quot;00956101&quot;/&gt;&lt;wsp:rsid wsp:val=&quot;009563E4&quot;/&gt;&lt;wsp:rsid wsp:val=&quot;00956534&quot;/&gt;&lt;wsp:rsid wsp:val=&quot;0095660B&quot;/&gt;&lt;wsp:rsid wsp:val=&quot;00956769&quot;/&gt;&lt;wsp:rsid wsp:val=&quot;00956B4A&quot;/&gt;&lt;wsp:rsid wsp:val=&quot;00957060&quot;/&gt;&lt;wsp:rsid wsp:val=&quot;009572DC&quot;/&gt;&lt;wsp:rsid wsp:val=&quot;00957487&quot;/&gt;&lt;wsp:rsid wsp:val=&quot;00957656&quot;/&gt;&lt;wsp:rsid wsp:val=&quot;00957D9C&quot;/&gt;&lt;wsp:rsid wsp:val=&quot;00957E94&quot;/&gt;&lt;wsp:rsid wsp:val=&quot;009603AB&quot;/&gt;&lt;wsp:rsid wsp:val=&quot;009607AF&quot;/&gt;&lt;wsp:rsid wsp:val=&quot;00960A88&quot;/&gt;&lt;wsp:rsid wsp:val=&quot;00960C68&quot;/&gt;&lt;wsp:rsid wsp:val=&quot;00960CB6&quot;/&gt;&lt;wsp:rsid wsp:val=&quot;00960D27&quot;/&gt;&lt;wsp:rsid wsp:val=&quot;00961023&quot;/&gt;&lt;wsp:rsid wsp:val=&quot;009612F1&quot;/&gt;&lt;wsp:rsid wsp:val=&quot;009613DF&quot;/&gt;&lt;wsp:rsid wsp:val=&quot;009616FA&quot;/&gt;&lt;wsp:rsid wsp:val=&quot;00961E6D&quot;/&gt;&lt;wsp:rsid wsp:val=&quot;00961F21&quot;/&gt;&lt;wsp:rsid wsp:val=&quot;009621CE&quot;/&gt;&lt;wsp:rsid wsp:val=&quot;009621FF&quot;/&gt;&lt;wsp:rsid wsp:val=&quot;0096292B&quot;/&gt;&lt;wsp:rsid wsp:val=&quot;00962A19&quot;/&gt;&lt;wsp:rsid wsp:val=&quot;00962C4E&quot;/&gt;&lt;wsp:rsid wsp:val=&quot;0096336E&quot;/&gt;&lt;wsp:rsid wsp:val=&quot;00963519&quot;/&gt;&lt;wsp:rsid wsp:val=&quot;009635F8&quot;/&gt;&lt;wsp:rsid wsp:val=&quot;0096392B&quot;/&gt;&lt;wsp:rsid wsp:val=&quot;0096397B&quot;/&gt;&lt;wsp:rsid wsp:val=&quot;00963985&quot;/&gt;&lt;wsp:rsid wsp:val=&quot;009640C7&quot;/&gt;&lt;wsp:rsid wsp:val=&quot;00964E3C&quot;/&gt;&lt;wsp:rsid wsp:val=&quot;00964E69&quot;/&gt;&lt;wsp:rsid wsp:val=&quot;0096504D&quot;/&gt;&lt;wsp:rsid wsp:val=&quot;009650B4&quot;/&gt;&lt;wsp:rsid wsp:val=&quot;0096527C&quot;/&gt;&lt;wsp:rsid wsp:val=&quot;009654F0&quot;/&gt;&lt;wsp:rsid wsp:val=&quot;00965753&quot;/&gt;&lt;wsp:rsid wsp:val=&quot;009659EA&quot;/&gt;&lt;wsp:rsid wsp:val=&quot;0096606A&quot;/&gt;&lt;wsp:rsid wsp:val=&quot;0096691D&quot;/&gt;&lt;wsp:rsid wsp:val=&quot;00966EC4&quot;/&gt;&lt;wsp:rsid wsp:val=&quot;0096766C&quot;/&gt;&lt;wsp:rsid wsp:val=&quot;00967851&quot;/&gt;&lt;wsp:rsid wsp:val=&quot;0096791C&quot;/&gt;&lt;wsp:rsid wsp:val=&quot;00967D2D&quot;/&gt;&lt;wsp:rsid wsp:val=&quot;00970A5B&quot;/&gt;&lt;wsp:rsid wsp:val=&quot;00970F7A&quot;/&gt;&lt;wsp:rsid wsp:val=&quot;00970FE3&quot;/&gt;&lt;wsp:rsid wsp:val=&quot;00971190&quot;/&gt;&lt;wsp:rsid wsp:val=&quot;00971EC5&quot;/&gt;&lt;wsp:rsid wsp:val=&quot;00971F6B&quot;/&gt;&lt;wsp:rsid wsp:val=&quot;00971FCC&quot;/&gt;&lt;wsp:rsid wsp:val=&quot;0097298A&quot;/&gt;&lt;wsp:rsid wsp:val=&quot;00972A0B&quot;/&gt;&lt;wsp:rsid wsp:val=&quot;00972A81&quot;/&gt;&lt;wsp:rsid wsp:val=&quot;00972BB7&quot;/&gt;&lt;wsp:rsid wsp:val=&quot;00972C06&quot;/&gt;&lt;wsp:rsid wsp:val=&quot;00972F4C&quot;/&gt;&lt;wsp:rsid wsp:val=&quot;00972FEB&quot;/&gt;&lt;wsp:rsid wsp:val=&quot;0097304E&quot;/&gt;&lt;wsp:rsid wsp:val=&quot;009730F6&quot;/&gt;&lt;wsp:rsid wsp:val=&quot;00973257&quot;/&gt;&lt;wsp:rsid wsp:val=&quot;0097383E&quot;/&gt;&lt;wsp:rsid wsp:val=&quot;009738E5&quot;/&gt;&lt;wsp:rsid wsp:val=&quot;009739F8&quot;/&gt;&lt;wsp:rsid wsp:val=&quot;00973F29&quot;/&gt;&lt;wsp:rsid wsp:val=&quot;00974182&quot;/&gt;&lt;wsp:rsid wsp:val=&quot;009744FF&quot;/&gt;&lt;wsp:rsid wsp:val=&quot;00974520&quot;/&gt;&lt;wsp:rsid wsp:val=&quot;00974EBD&quot;/&gt;&lt;wsp:rsid wsp:val=&quot;009750F1&quot;/&gt;&lt;wsp:rsid wsp:val=&quot;009751BA&quot;/&gt;&lt;wsp:rsid wsp:val=&quot;00975859&quot;/&gt;&lt;wsp:rsid wsp:val=&quot;009760EC&quot;/&gt;&lt;wsp:rsid wsp:val=&quot;00976DD5&quot;/&gt;&lt;wsp:rsid wsp:val=&quot;009771C4&quot;/&gt;&lt;wsp:rsid wsp:val=&quot;009775C2&quot;/&gt;&lt;wsp:rsid wsp:val=&quot;00977852&quot;/&gt;&lt;wsp:rsid wsp:val=&quot;009778AB&quot;/&gt;&lt;wsp:rsid wsp:val=&quot;00980403&quot;/&gt;&lt;wsp:rsid wsp:val=&quot;009804CB&quot;/&gt;&lt;wsp:rsid wsp:val=&quot;00980743&quot;/&gt;&lt;wsp:rsid wsp:val=&quot;009809DD&quot;/&gt;&lt;wsp:rsid wsp:val=&quot;00980F14&quot;/&gt;&lt;wsp:rsid wsp:val=&quot;0098172B&quot;/&gt;&lt;wsp:rsid wsp:val=&quot;009817F9&quot;/&gt;&lt;wsp:rsid wsp:val=&quot;0098183B&quot;/&gt;&lt;wsp:rsid wsp:val=&quot;009818A6&quot;/&gt;&lt;wsp:rsid wsp:val=&quot;009818DA&quot;/&gt;&lt;wsp:rsid wsp:val=&quot;00981D4B&quot;/&gt;&lt;wsp:rsid wsp:val=&quot;00981FCC&quot;/&gt;&lt;wsp:rsid wsp:val=&quot;00982066&quot;/&gt;&lt;wsp:rsid wsp:val=&quot;009822AF&quot;/&gt;&lt;wsp:rsid wsp:val=&quot;009823A3&quot;/&gt;&lt;wsp:rsid wsp:val=&quot;00982AB4&quot;/&gt;&lt;wsp:rsid wsp:val=&quot;00982B3A&quot;/&gt;&lt;wsp:rsid wsp:val=&quot;00982E67&quot;/&gt;&lt;wsp:rsid wsp:val=&quot;00982F7B&quot;/&gt;&lt;wsp:rsid wsp:val=&quot;00983061&quot;/&gt;&lt;wsp:rsid wsp:val=&quot;00983223&quot;/&gt;&lt;wsp:rsid wsp:val=&quot;009838CE&quot;/&gt;&lt;wsp:rsid wsp:val=&quot;00983C41&quot;/&gt;&lt;wsp:rsid wsp:val=&quot;00983DF6&quot;/&gt;&lt;wsp:rsid wsp:val=&quot;00984206&quot;/&gt;&lt;wsp:rsid wsp:val=&quot;00984449&quot;/&gt;&lt;wsp:rsid wsp:val=&quot;0098511E&quot;/&gt;&lt;wsp:rsid wsp:val=&quot;009852B3&quot;/&gt;&lt;wsp:rsid wsp:val=&quot;0098541D&quot;/&gt;&lt;wsp:rsid wsp:val=&quot;00985CA4&quot;/&gt;&lt;wsp:rsid wsp:val=&quot;009865C0&quot;/&gt;&lt;wsp:rsid wsp:val=&quot;00986757&quot;/&gt;&lt;wsp:rsid wsp:val=&quot;00986956&quot;/&gt;&lt;wsp:rsid wsp:val=&quot;00986999&quot;/&gt;&lt;wsp:rsid wsp:val=&quot;0098743A&quot;/&gt;&lt;wsp:rsid wsp:val=&quot;009874BE&quot;/&gt;&lt;wsp:rsid wsp:val=&quot;009876A0&quot;/&gt;&lt;wsp:rsid wsp:val=&quot;009879B5&quot;/&gt;&lt;wsp:rsid wsp:val=&quot;009879F4&quot;/&gt;&lt;wsp:rsid wsp:val=&quot;00990A3A&quot;/&gt;&lt;wsp:rsid wsp:val=&quot;00990E8A&quot;/&gt;&lt;wsp:rsid wsp:val=&quot;009917F3&quot;/&gt;&lt;wsp:rsid wsp:val=&quot;00991F39&quot;/&gt;&lt;wsp:rsid wsp:val=&quot;00992624&quot;/&gt;&lt;wsp:rsid wsp:val=&quot;009927C4&quot;/&gt;&lt;wsp:rsid wsp:val=&quot;00992D04&quot;/&gt;&lt;wsp:rsid wsp:val=&quot;009930C0&quot;/&gt;&lt;wsp:rsid wsp:val=&quot;0099324C&quot;/&gt;&lt;wsp:rsid wsp:val=&quot;00993627&quot;/&gt;&lt;wsp:rsid wsp:val=&quot;00993658&quot;/&gt;&lt;wsp:rsid wsp:val=&quot;0099367D&quot;/&gt;&lt;wsp:rsid wsp:val=&quot;009936F0&quot;/&gt;&lt;wsp:rsid wsp:val=&quot;009938F2&quot;/&gt;&lt;wsp:rsid wsp:val=&quot;00993CB7&quot;/&gt;&lt;wsp:rsid wsp:val=&quot;00993DA5&quot;/&gt;&lt;wsp:rsid wsp:val=&quot;00994CE9&quot;/&gt;&lt;wsp:rsid wsp:val=&quot;00994E1D&quot;/&gt;&lt;wsp:rsid wsp:val=&quot;0099507E&quot;/&gt;&lt;wsp:rsid wsp:val=&quot;00995360&quot;/&gt;&lt;wsp:rsid wsp:val=&quot;009954AD&quot;/&gt;&lt;wsp:rsid wsp:val=&quot;00995581&quot;/&gt;&lt;wsp:rsid wsp:val=&quot;00995CE6&quot;/&gt;&lt;wsp:rsid wsp:val=&quot;00995D7A&quot;/&gt;&lt;wsp:rsid wsp:val=&quot;00996546&quot;/&gt;&lt;wsp:rsid wsp:val=&quot;00996A8B&quot;/&gt;&lt;wsp:rsid wsp:val=&quot;00996CD1&quot;/&gt;&lt;wsp:rsid wsp:val=&quot;00996CD4&quot;/&gt;&lt;wsp:rsid wsp:val=&quot;0099713E&quot;/&gt;&lt;wsp:rsid wsp:val=&quot;0099731A&quot;/&gt;&lt;wsp:rsid wsp:val=&quot;009974B1&quot;/&gt;&lt;wsp:rsid wsp:val=&quot;009979D6&quot;/&gt;&lt;wsp:rsid wsp:val=&quot;00997CA3&quot;/&gt;&lt;wsp:rsid wsp:val=&quot;009A0212&quot;/&gt;&lt;wsp:rsid wsp:val=&quot;009A031F&quot;/&gt;&lt;wsp:rsid wsp:val=&quot;009A041C&quot;/&gt;&lt;wsp:rsid wsp:val=&quot;009A072E&quot;/&gt;&lt;wsp:rsid wsp:val=&quot;009A12E2&quot;/&gt;&lt;wsp:rsid wsp:val=&quot;009A1963&quot;/&gt;&lt;wsp:rsid wsp:val=&quot;009A1E77&quot;/&gt;&lt;wsp:rsid wsp:val=&quot;009A1FBC&quot;/&gt;&lt;wsp:rsid wsp:val=&quot;009A20C4&quot;/&gt;&lt;wsp:rsid wsp:val=&quot;009A20F1&quot;/&gt;&lt;wsp:rsid wsp:val=&quot;009A2180&quot;/&gt;&lt;wsp:rsid wsp:val=&quot;009A229D&quot;/&gt;&lt;wsp:rsid wsp:val=&quot;009A246A&quot;/&gt;&lt;wsp:rsid wsp:val=&quot;009A2615&quot;/&gt;&lt;wsp:rsid wsp:val=&quot;009A2817&quot;/&gt;&lt;wsp:rsid wsp:val=&quot;009A2E5D&quot;/&gt;&lt;wsp:rsid wsp:val=&quot;009A3183&quot;/&gt;&lt;wsp:rsid wsp:val=&quot;009A328D&quot;/&gt;&lt;wsp:rsid wsp:val=&quot;009A355A&quot;/&gt;&lt;wsp:rsid wsp:val=&quot;009A3792&quot;/&gt;&lt;wsp:rsid wsp:val=&quot;009A37AC&quot;/&gt;&lt;wsp:rsid wsp:val=&quot;009A3AB5&quot;/&gt;&lt;wsp:rsid wsp:val=&quot;009A4518&quot;/&gt;&lt;wsp:rsid wsp:val=&quot;009A47CB&quot;/&gt;&lt;wsp:rsid wsp:val=&quot;009A514C&quot;/&gt;&lt;wsp:rsid wsp:val=&quot;009A516A&quot;/&gt;&lt;wsp:rsid wsp:val=&quot;009A528E&quot;/&gt;&lt;wsp:rsid wsp:val=&quot;009A60D8&quot;/&gt;&lt;wsp:rsid wsp:val=&quot;009A6127&quot;/&gt;&lt;wsp:rsid wsp:val=&quot;009A637B&quot;/&gt;&lt;wsp:rsid wsp:val=&quot;009A6456&quot;/&gt;&lt;wsp:rsid wsp:val=&quot;009A6513&quot;/&gt;&lt;wsp:rsid wsp:val=&quot;009A6960&quot;/&gt;&lt;wsp:rsid wsp:val=&quot;009A6BAA&quot;/&gt;&lt;wsp:rsid wsp:val=&quot;009A6C74&quot;/&gt;&lt;wsp:rsid wsp:val=&quot;009A6D32&quot;/&gt;&lt;wsp:rsid wsp:val=&quot;009A7100&quot;/&gt;&lt;wsp:rsid wsp:val=&quot;009A7154&quot;/&gt;&lt;wsp:rsid wsp:val=&quot;009A78D1&quot;/&gt;&lt;wsp:rsid wsp:val=&quot;009A7A99&quot;/&gt;&lt;wsp:rsid wsp:val=&quot;009A7E57&quot;/&gt;&lt;wsp:rsid wsp:val=&quot;009B003C&quot;/&gt;&lt;wsp:rsid wsp:val=&quot;009B0097&quot;/&gt;&lt;wsp:rsid wsp:val=&quot;009B10C5&quot;/&gt;&lt;wsp:rsid wsp:val=&quot;009B112A&quot;/&gt;&lt;wsp:rsid wsp:val=&quot;009B25DC&quot;/&gt;&lt;wsp:rsid wsp:val=&quot;009B281D&quot;/&gt;&lt;wsp:rsid wsp:val=&quot;009B3221&quot;/&gt;&lt;wsp:rsid wsp:val=&quot;009B33F1&quot;/&gt;&lt;wsp:rsid wsp:val=&quot;009B346F&quot;/&gt;&lt;wsp:rsid wsp:val=&quot;009B3745&quot;/&gt;&lt;wsp:rsid wsp:val=&quot;009B3C79&quot;/&gt;&lt;wsp:rsid wsp:val=&quot;009B4821&quot;/&gt;&lt;wsp:rsid wsp:val=&quot;009B4BED&quot;/&gt;&lt;wsp:rsid wsp:val=&quot;009B4C24&quot;/&gt;&lt;wsp:rsid wsp:val=&quot;009B5821&quot;/&gt;&lt;wsp:rsid wsp:val=&quot;009B59B0&quot;/&gt;&lt;wsp:rsid wsp:val=&quot;009B5E51&quot;/&gt;&lt;wsp:rsid wsp:val=&quot;009B616B&quot;/&gt;&lt;wsp:rsid wsp:val=&quot;009B68AD&quot;/&gt;&lt;wsp:rsid wsp:val=&quot;009B6C13&quot;/&gt;&lt;wsp:rsid wsp:val=&quot;009B7833&quot;/&gt;&lt;wsp:rsid wsp:val=&quot;009B7BB7&quot;/&gt;&lt;wsp:rsid wsp:val=&quot;009B7CBA&quot;/&gt;&lt;wsp:rsid wsp:val=&quot;009B7F7E&quot;/&gt;&lt;wsp:rsid wsp:val=&quot;009B7FFA&quot;/&gt;&lt;wsp:rsid wsp:val=&quot;009C00EF&quot;/&gt;&lt;wsp:rsid wsp:val=&quot;009C01D2&quot;/&gt;&lt;wsp:rsid wsp:val=&quot;009C01D3&quot;/&gt;&lt;wsp:rsid wsp:val=&quot;009C080A&quot;/&gt;&lt;wsp:rsid wsp:val=&quot;009C098E&quot;/&gt;&lt;wsp:rsid wsp:val=&quot;009C0BC1&quot;/&gt;&lt;wsp:rsid wsp:val=&quot;009C0C5D&quot;/&gt;&lt;wsp:rsid wsp:val=&quot;009C0D57&quot;/&gt;&lt;wsp:rsid wsp:val=&quot;009C0DBE&quot;/&gt;&lt;wsp:rsid wsp:val=&quot;009C10DF&quot;/&gt;&lt;wsp:rsid wsp:val=&quot;009C159E&quot;/&gt;&lt;wsp:rsid wsp:val=&quot;009C163E&quot;/&gt;&lt;wsp:rsid wsp:val=&quot;009C1A35&quot;/&gt;&lt;wsp:rsid wsp:val=&quot;009C1C46&quot;/&gt;&lt;wsp:rsid wsp:val=&quot;009C1D4B&quot;/&gt;&lt;wsp:rsid wsp:val=&quot;009C1E0C&quot;/&gt;&lt;wsp:rsid wsp:val=&quot;009C218E&quot;/&gt;&lt;wsp:rsid wsp:val=&quot;009C281C&quot;/&gt;&lt;wsp:rsid wsp:val=&quot;009C3358&quot;/&gt;&lt;wsp:rsid wsp:val=&quot;009C3D88&quot;/&gt;&lt;wsp:rsid wsp:val=&quot;009C40E3&quot;/&gt;&lt;wsp:rsid wsp:val=&quot;009C45A3&quot;/&gt;&lt;wsp:rsid wsp:val=&quot;009C4EF7&quot;/&gt;&lt;wsp:rsid wsp:val=&quot;009C520B&quot;/&gt;&lt;wsp:rsid wsp:val=&quot;009C528F&quot;/&gt;&lt;wsp:rsid wsp:val=&quot;009C52FB&quot;/&gt;&lt;wsp:rsid wsp:val=&quot;009C5538&quot;/&gt;&lt;wsp:rsid wsp:val=&quot;009C56E7&quot;/&gt;&lt;wsp:rsid wsp:val=&quot;009C5785&quot;/&gt;&lt;wsp:rsid wsp:val=&quot;009C5874&quot;/&gt;&lt;wsp:rsid wsp:val=&quot;009C5CF0&quot;/&gt;&lt;wsp:rsid wsp:val=&quot;009C6768&quot;/&gt;&lt;wsp:rsid wsp:val=&quot;009C681F&quot;/&gt;&lt;wsp:rsid wsp:val=&quot;009C6894&quot;/&gt;&lt;wsp:rsid wsp:val=&quot;009C6B3B&quot;/&gt;&lt;wsp:rsid wsp:val=&quot;009C6B7B&quot;/&gt;&lt;wsp:rsid wsp:val=&quot;009C6E93&quot;/&gt;&lt;wsp:rsid wsp:val=&quot;009C7147&quot;/&gt;&lt;wsp:rsid wsp:val=&quot;009C7E2A&quot;/&gt;&lt;wsp:rsid wsp:val=&quot;009C7F47&quot;/&gt;&lt;wsp:rsid wsp:val=&quot;009C7FEB&quot;/&gt;&lt;wsp:rsid wsp:val=&quot;009D0361&quot;/&gt;&lt;wsp:rsid wsp:val=&quot;009D0720&quot;/&gt;&lt;wsp:rsid wsp:val=&quot;009D079F&quot;/&gt;&lt;wsp:rsid wsp:val=&quot;009D0897&quot;/&gt;&lt;wsp:rsid wsp:val=&quot;009D09A8&quot;/&gt;&lt;wsp:rsid wsp:val=&quot;009D2118&quot;/&gt;&lt;wsp:rsid wsp:val=&quot;009D22EA&quot;/&gt;&lt;wsp:rsid wsp:val=&quot;009D2C43&quot;/&gt;&lt;wsp:rsid wsp:val=&quot;009D327E&quot;/&gt;&lt;wsp:rsid wsp:val=&quot;009D3CC0&quot;/&gt;&lt;wsp:rsid wsp:val=&quot;009D3D45&quot;/&gt;&lt;wsp:rsid wsp:val=&quot;009D422C&quot;/&gt;&lt;wsp:rsid wsp:val=&quot;009D4303&quot;/&gt;&lt;wsp:rsid wsp:val=&quot;009D478C&quot;/&gt;&lt;wsp:rsid wsp:val=&quot;009D49A4&quot;/&gt;&lt;wsp:rsid wsp:val=&quot;009D4A8E&quot;/&gt;&lt;wsp:rsid wsp:val=&quot;009D4DA3&quot;/&gt;&lt;wsp:rsid wsp:val=&quot;009D610C&quot;/&gt;&lt;wsp:rsid wsp:val=&quot;009D62E7&quot;/&gt;&lt;wsp:rsid wsp:val=&quot;009D6388&quot;/&gt;&lt;wsp:rsid wsp:val=&quot;009D75A4&quot;/&gt;&lt;wsp:rsid wsp:val=&quot;009D766D&quot;/&gt;&lt;wsp:rsid wsp:val=&quot;009D7DD5&quot;/&gt;&lt;wsp:rsid wsp:val=&quot;009E00D4&quot;/&gt;&lt;wsp:rsid wsp:val=&quot;009E06AD&quot;/&gt;&lt;wsp:rsid wsp:val=&quot;009E11A9&quot;/&gt;&lt;wsp:rsid wsp:val=&quot;009E176B&quot;/&gt;&lt;wsp:rsid wsp:val=&quot;009E1957&quot;/&gt;&lt;wsp:rsid wsp:val=&quot;009E1D4A&quot;/&gt;&lt;wsp:rsid wsp:val=&quot;009E1E13&quot;/&gt;&lt;wsp:rsid wsp:val=&quot;009E1F70&quot;/&gt;&lt;wsp:rsid wsp:val=&quot;009E1FFC&quot;/&gt;&lt;wsp:rsid wsp:val=&quot;009E2787&quot;/&gt;&lt;wsp:rsid wsp:val=&quot;009E2F97&quot;/&gt;&lt;wsp:rsid wsp:val=&quot;009E3235&quot;/&gt;&lt;wsp:rsid wsp:val=&quot;009E3790&quot;/&gt;&lt;wsp:rsid wsp:val=&quot;009E438D&quot;/&gt;&lt;wsp:rsid wsp:val=&quot;009E457F&quot;/&gt;&lt;wsp:rsid wsp:val=&quot;009E5039&quot;/&gt;&lt;wsp:rsid wsp:val=&quot;009E532F&quot;/&gt;&lt;wsp:rsid wsp:val=&quot;009E53AA&quot;/&gt;&lt;wsp:rsid wsp:val=&quot;009E53D6&quot;/&gt;&lt;wsp:rsid wsp:val=&quot;009E5656&quot;/&gt;&lt;wsp:rsid wsp:val=&quot;009E5AB4&quot;/&gt;&lt;wsp:rsid wsp:val=&quot;009E605E&quot;/&gt;&lt;wsp:rsid wsp:val=&quot;009E641D&quot;/&gt;&lt;wsp:rsid wsp:val=&quot;009E64BF&quot;/&gt;&lt;wsp:rsid wsp:val=&quot;009E653E&quot;/&gt;&lt;wsp:rsid wsp:val=&quot;009E6F6E&quot;/&gt;&lt;wsp:rsid wsp:val=&quot;009E7246&quot;/&gt;&lt;wsp:rsid wsp:val=&quot;009E7677&quot;/&gt;&lt;wsp:rsid wsp:val=&quot;009E798E&quot;/&gt;&lt;wsp:rsid wsp:val=&quot;009F06F6&quot;/&gt;&lt;wsp:rsid wsp:val=&quot;009F0C38&quot;/&gt;&lt;wsp:rsid wsp:val=&quot;009F0CD1&quot;/&gt;&lt;wsp:rsid wsp:val=&quot;009F1033&quot;/&gt;&lt;wsp:rsid wsp:val=&quot;009F187B&quot;/&gt;&lt;wsp:rsid wsp:val=&quot;009F1933&quot;/&gt;&lt;wsp:rsid wsp:val=&quot;009F2881&quot;/&gt;&lt;wsp:rsid wsp:val=&quot;009F2E7E&quot;/&gt;&lt;wsp:rsid wsp:val=&quot;009F37A0&quot;/&gt;&lt;wsp:rsid wsp:val=&quot;009F39A6&quot;/&gt;&lt;wsp:rsid wsp:val=&quot;009F39E2&quot;/&gt;&lt;wsp:rsid wsp:val=&quot;009F3A4B&quot;/&gt;&lt;wsp:rsid wsp:val=&quot;009F3D85&quot;/&gt;&lt;wsp:rsid wsp:val=&quot;009F3DF4&quot;/&gt;&lt;wsp:rsid wsp:val=&quot;009F3E03&quot;/&gt;&lt;wsp:rsid wsp:val=&quot;009F3E1D&quot;/&gt;&lt;wsp:rsid wsp:val=&quot;009F41E1&quot;/&gt;&lt;wsp:rsid wsp:val=&quot;009F4375&quot;/&gt;&lt;wsp:rsid wsp:val=&quot;009F465A&quot;/&gt;&lt;wsp:rsid wsp:val=&quot;009F4834&quot;/&gt;&lt;wsp:rsid wsp:val=&quot;009F4F05&quot;/&gt;&lt;wsp:rsid wsp:val=&quot;009F5606&quot;/&gt;&lt;wsp:rsid wsp:val=&quot;009F59DA&quot;/&gt;&lt;wsp:rsid wsp:val=&quot;009F5CA4&quot;/&gt;&lt;wsp:rsid wsp:val=&quot;009F5DD3&quot;/&gt;&lt;wsp:rsid wsp:val=&quot;009F6410&quot;/&gt;&lt;wsp:rsid wsp:val=&quot;009F6457&quot;/&gt;&lt;wsp:rsid wsp:val=&quot;009F669B&quot;/&gt;&lt;wsp:rsid wsp:val=&quot;009F66DF&quot;/&gt;&lt;wsp:rsid wsp:val=&quot;009F6DF5&quot;/&gt;&lt;wsp:rsid wsp:val=&quot;009F7105&quot;/&gt;&lt;wsp:rsid wsp:val=&quot;009F7169&quot;/&gt;&lt;wsp:rsid wsp:val=&quot;009F76CB&quot;/&gt;&lt;wsp:rsid wsp:val=&quot;009F7883&quot;/&gt;&lt;wsp:rsid wsp:val=&quot;00A00374&quot;/&gt;&lt;wsp:rsid wsp:val=&quot;00A00519&quot;/&gt;&lt;wsp:rsid wsp:val=&quot;00A00892&quot;/&gt;&lt;wsp:rsid wsp:val=&quot;00A00E09&quot;/&gt;&lt;wsp:rsid wsp:val=&quot;00A01006&quot;/&gt;&lt;wsp:rsid wsp:val=&quot;00A011C6&quot;/&gt;&lt;wsp:rsid wsp:val=&quot;00A01EA2&quot;/&gt;&lt;wsp:rsid wsp:val=&quot;00A0267E&quot;/&gt;&lt;wsp:rsid wsp:val=&quot;00A02A7C&quot;/&gt;&lt;wsp:rsid wsp:val=&quot;00A02B26&quot;/&gt;&lt;wsp:rsid wsp:val=&quot;00A0335A&quot;/&gt;&lt;wsp:rsid wsp:val=&quot;00A03893&quot;/&gt;&lt;wsp:rsid wsp:val=&quot;00A0394B&quot;/&gt;&lt;wsp:rsid wsp:val=&quot;00A03CC8&quot;/&gt;&lt;wsp:rsid wsp:val=&quot;00A0404C&quot;/&gt;&lt;wsp:rsid wsp:val=&quot;00A044F4&quot;/&gt;&lt;wsp:rsid wsp:val=&quot;00A04541&quot;/&gt;&lt;wsp:rsid wsp:val=&quot;00A0482A&quot;/&gt;&lt;wsp:rsid wsp:val=&quot;00A04846&quot;/&gt;&lt;wsp:rsid wsp:val=&quot;00A04A92&quot;/&gt;&lt;wsp:rsid wsp:val=&quot;00A0519C&quot;/&gt;&lt;wsp:rsid wsp:val=&quot;00A0559E&quot;/&gt;&lt;wsp:rsid wsp:val=&quot;00A05A1F&quot;/&gt;&lt;wsp:rsid wsp:val=&quot;00A05BA9&quot;/&gt;&lt;wsp:rsid wsp:val=&quot;00A05DFF&quot;/&gt;&lt;wsp:rsid wsp:val=&quot;00A05FF8&quot;/&gt;&lt;wsp:rsid wsp:val=&quot;00A066E6&quot;/&gt;&lt;wsp:rsid wsp:val=&quot;00A0687B&quot;/&gt;&lt;wsp:rsid wsp:val=&quot;00A069BD&quot;/&gt;&lt;wsp:rsid wsp:val=&quot;00A06DBB&quot;/&gt;&lt;wsp:rsid wsp:val=&quot;00A06F57&quot;/&gt;&lt;wsp:rsid wsp:val=&quot;00A0738B&quot;/&gt;&lt;wsp:rsid wsp:val=&quot;00A07654&quot;/&gt;&lt;wsp:rsid wsp:val=&quot;00A0780A&quot;/&gt;&lt;wsp:rsid wsp:val=&quot;00A07B16&quot;/&gt;&lt;wsp:rsid wsp:val=&quot;00A07D0F&quot;/&gt;&lt;wsp:rsid wsp:val=&quot;00A07E9C&quot;/&gt;&lt;wsp:rsid wsp:val=&quot;00A07EA6&quot;/&gt;&lt;wsp:rsid wsp:val=&quot;00A105DB&quot;/&gt;&lt;wsp:rsid wsp:val=&quot;00A10608&quot;/&gt;&lt;wsp:rsid wsp:val=&quot;00A106FE&quot;/&gt;&lt;wsp:rsid wsp:val=&quot;00A10947&quot;/&gt;&lt;wsp:rsid wsp:val=&quot;00A10B48&quot;/&gt;&lt;wsp:rsid wsp:val=&quot;00A10B7A&quot;/&gt;&lt;wsp:rsid wsp:val=&quot;00A10C9E&quot;/&gt;&lt;wsp:rsid wsp:val=&quot;00A114B5&quot;/&gt;&lt;wsp:rsid wsp:val=&quot;00A115BF&quot;/&gt;&lt;wsp:rsid wsp:val=&quot;00A11ACA&quot;/&gt;&lt;wsp:rsid wsp:val=&quot;00A11E0F&quot;/&gt;&lt;wsp:rsid wsp:val=&quot;00A121EA&quot;/&gt;&lt;wsp:rsid wsp:val=&quot;00A12206&quot;/&gt;&lt;wsp:rsid wsp:val=&quot;00A12301&quot;/&gt;&lt;wsp:rsid wsp:val=&quot;00A1260C&quot;/&gt;&lt;wsp:rsid wsp:val=&quot;00A12713&quot;/&gt;&lt;wsp:rsid wsp:val=&quot;00A12A73&quot;/&gt;&lt;wsp:rsid wsp:val=&quot;00A12BEE&quot;/&gt;&lt;wsp:rsid wsp:val=&quot;00A12EE8&quot;/&gt;&lt;wsp:rsid wsp:val=&quot;00A131A4&quot;/&gt;&lt;wsp:rsid wsp:val=&quot;00A13511&quot;/&gt;&lt;wsp:rsid wsp:val=&quot;00A13715&quot;/&gt;&lt;wsp:rsid wsp:val=&quot;00A13B4D&quot;/&gt;&lt;wsp:rsid wsp:val=&quot;00A13CD6&quot;/&gt;&lt;wsp:rsid wsp:val=&quot;00A13CF1&quot;/&gt;&lt;wsp:rsid wsp:val=&quot;00A13D0E&quot;/&gt;&lt;wsp:rsid wsp:val=&quot;00A13E59&quot;/&gt;&lt;wsp:rsid wsp:val=&quot;00A142AD&quot;/&gt;&lt;wsp:rsid wsp:val=&quot;00A145D0&quot;/&gt;&lt;wsp:rsid wsp:val=&quot;00A145FA&quot;/&gt;&lt;wsp:rsid wsp:val=&quot;00A14743&quot;/&gt;&lt;wsp:rsid wsp:val=&quot;00A14B5D&quot;/&gt;&lt;wsp:rsid wsp:val=&quot;00A152F7&quot;/&gt;&lt;wsp:rsid wsp:val=&quot;00A15521&quot;/&gt;&lt;wsp:rsid wsp:val=&quot;00A1562F&quot;/&gt;&lt;wsp:rsid wsp:val=&quot;00A157EC&quot;/&gt;&lt;wsp:rsid wsp:val=&quot;00A15ABD&quot;/&gt;&lt;wsp:rsid wsp:val=&quot;00A160E1&quot;/&gt;&lt;wsp:rsid wsp:val=&quot;00A16150&quot;/&gt;&lt;wsp:rsid wsp:val=&quot;00A1630A&quot;/&gt;&lt;wsp:rsid wsp:val=&quot;00A1637F&quot;/&gt;&lt;wsp:rsid wsp:val=&quot;00A16416&quot;/&gt;&lt;wsp:rsid wsp:val=&quot;00A169DD&quot;/&gt;&lt;wsp:rsid wsp:val=&quot;00A16A02&quot;/&gt;&lt;wsp:rsid wsp:val=&quot;00A17345&quot;/&gt;&lt;wsp:rsid wsp:val=&quot;00A1789B&quot;/&gt;&lt;wsp:rsid wsp:val=&quot;00A178A4&quot;/&gt;&lt;wsp:rsid wsp:val=&quot;00A17C22&quot;/&gt;&lt;wsp:rsid wsp:val=&quot;00A17F9A&quot;/&gt;&lt;wsp:rsid wsp:val=&quot;00A20253&quot;/&gt;&lt;wsp:rsid wsp:val=&quot;00A2049C&quot;/&gt;&lt;wsp:rsid wsp:val=&quot;00A205BF&quot;/&gt;&lt;wsp:rsid wsp:val=&quot;00A2081F&quot;/&gt;&lt;wsp:rsid wsp:val=&quot;00A20BC0&quot;/&gt;&lt;wsp:rsid wsp:val=&quot;00A2104B&quot;/&gt;&lt;wsp:rsid wsp:val=&quot;00A210E9&quot;/&gt;&lt;wsp:rsid wsp:val=&quot;00A218AE&quot;/&gt;&lt;wsp:rsid wsp:val=&quot;00A21A9D&quot;/&gt;&lt;wsp:rsid wsp:val=&quot;00A21AAA&quot;/&gt;&lt;wsp:rsid wsp:val=&quot;00A21AAF&quot;/&gt;&lt;wsp:rsid wsp:val=&quot;00A21E51&quot;/&gt;&lt;wsp:rsid wsp:val=&quot;00A22132&quot;/&gt;&lt;wsp:rsid wsp:val=&quot;00A22207&quot;/&gt;&lt;wsp:rsid wsp:val=&quot;00A22559&quot;/&gt;&lt;wsp:rsid wsp:val=&quot;00A226BE&quot;/&gt;&lt;wsp:rsid wsp:val=&quot;00A22D9C&quot;/&gt;&lt;wsp:rsid wsp:val=&quot;00A23921&quot;/&gt;&lt;wsp:rsid wsp:val=&quot;00A23DD8&quot;/&gt;&lt;wsp:rsid wsp:val=&quot;00A24150&quot;/&gt;&lt;wsp:rsid wsp:val=&quot;00A24701&quot;/&gt;&lt;wsp:rsid wsp:val=&quot;00A2470A&quot;/&gt;&lt;wsp:rsid wsp:val=&quot;00A2481C&quot;/&gt;&lt;wsp:rsid wsp:val=&quot;00A24CCF&quot;/&gt;&lt;wsp:rsid wsp:val=&quot;00A24D81&quot;/&gt;&lt;wsp:rsid wsp:val=&quot;00A25155&quot;/&gt;&lt;wsp:rsid wsp:val=&quot;00A25420&quot;/&gt;&lt;wsp:rsid wsp:val=&quot;00A2583E&quot;/&gt;&lt;wsp:rsid wsp:val=&quot;00A25A28&quot;/&gt;&lt;wsp:rsid wsp:val=&quot;00A25F8A&quot;/&gt;&lt;wsp:rsid wsp:val=&quot;00A261E4&quot;/&gt;&lt;wsp:rsid wsp:val=&quot;00A26386&quot;/&gt;&lt;wsp:rsid wsp:val=&quot;00A26883&quot;/&gt;&lt;wsp:rsid wsp:val=&quot;00A26CF7&quot;/&gt;&lt;wsp:rsid wsp:val=&quot;00A26D60&quot;/&gt;&lt;wsp:rsid wsp:val=&quot;00A26EE0&quot;/&gt;&lt;wsp:rsid wsp:val=&quot;00A27263&quot;/&gt;&lt;wsp:rsid wsp:val=&quot;00A3072C&quot;/&gt;&lt;wsp:rsid wsp:val=&quot;00A3097E&quot;/&gt;&lt;wsp:rsid wsp:val=&quot;00A30BAE&quot;/&gt;&lt;wsp:rsid wsp:val=&quot;00A313D0&quot;/&gt;&lt;wsp:rsid wsp:val=&quot;00A314A9&quot;/&gt;&lt;wsp:rsid wsp:val=&quot;00A31591&quot;/&gt;&lt;wsp:rsid wsp:val=&quot;00A3170C&quot;/&gt;&lt;wsp:rsid wsp:val=&quot;00A318C7&quot;/&gt;&lt;wsp:rsid wsp:val=&quot;00A31B03&quot;/&gt;&lt;wsp:rsid wsp:val=&quot;00A31BBA&quot;/&gt;&lt;wsp:rsid wsp:val=&quot;00A31C37&quot;/&gt;&lt;wsp:rsid wsp:val=&quot;00A31E88&quot;/&gt;&lt;wsp:rsid wsp:val=&quot;00A321EE&quot;/&gt;&lt;wsp:rsid wsp:val=&quot;00A325C2&quot;/&gt;&lt;wsp:rsid wsp:val=&quot;00A325CC&quot;/&gt;&lt;wsp:rsid wsp:val=&quot;00A326AC&quot;/&gt;&lt;wsp:rsid wsp:val=&quot;00A327BE&quot;/&gt;&lt;wsp:rsid wsp:val=&quot;00A327E2&quot;/&gt;&lt;wsp:rsid wsp:val=&quot;00A32955&quot;/&gt;&lt;wsp:rsid wsp:val=&quot;00A32AC9&quot;/&gt;&lt;wsp:rsid wsp:val=&quot;00A32C37&quot;/&gt;&lt;wsp:rsid wsp:val=&quot;00A33271&quot;/&gt;&lt;wsp:rsid wsp:val=&quot;00A33C3D&quot;/&gt;&lt;wsp:rsid wsp:val=&quot;00A33C9E&quot;/&gt;&lt;wsp:rsid wsp:val=&quot;00A34A25&quot;/&gt;&lt;wsp:rsid wsp:val=&quot;00A34F84&quot;/&gt;&lt;wsp:rsid wsp:val=&quot;00A34FD0&quot;/&gt;&lt;wsp:rsid wsp:val=&quot;00A35735&quot;/&gt;&lt;wsp:rsid wsp:val=&quot;00A35A0B&quot;/&gt;&lt;wsp:rsid wsp:val=&quot;00A35C7B&quot;/&gt;&lt;wsp:rsid wsp:val=&quot;00A362CB&quot;/&gt;&lt;wsp:rsid wsp:val=&quot;00A36694&quot;/&gt;&lt;wsp:rsid wsp:val=&quot;00A36DC8&quot;/&gt;&lt;wsp:rsid wsp:val=&quot;00A370C7&quot;/&gt;&lt;wsp:rsid wsp:val=&quot;00A3747D&quot;/&gt;&lt;wsp:rsid wsp:val=&quot;00A37A59&quot;/&gt;&lt;wsp:rsid wsp:val=&quot;00A40296&quot;/&gt;&lt;wsp:rsid wsp:val=&quot;00A402A6&quot;/&gt;&lt;wsp:rsid wsp:val=&quot;00A40531&quot;/&gt;&lt;wsp:rsid wsp:val=&quot;00A40889&quot;/&gt;&lt;wsp:rsid wsp:val=&quot;00A40B02&quot;/&gt;&lt;wsp:rsid wsp:val=&quot;00A41009&quot;/&gt;&lt;wsp:rsid wsp:val=&quot;00A41179&quot;/&gt;&lt;wsp:rsid wsp:val=&quot;00A41772&quot;/&gt;&lt;wsp:rsid wsp:val=&quot;00A41AAC&quot;/&gt;&lt;wsp:rsid wsp:val=&quot;00A42060&quot;/&gt;&lt;wsp:rsid wsp:val=&quot;00A42659&quot;/&gt;&lt;wsp:rsid wsp:val=&quot;00A426A6&quot;/&gt;&lt;wsp:rsid wsp:val=&quot;00A42721&quot;/&gt;&lt;wsp:rsid wsp:val=&quot;00A42897&quot;/&gt;&lt;wsp:rsid wsp:val=&quot;00A429DE&quot;/&gt;&lt;wsp:rsid wsp:val=&quot;00A42E37&quot;/&gt;&lt;wsp:rsid wsp:val=&quot;00A42F65&quot;/&gt;&lt;wsp:rsid wsp:val=&quot;00A4306E&quot;/&gt;&lt;wsp:rsid wsp:val=&quot;00A4339C&quot;/&gt;&lt;wsp:rsid wsp:val=&quot;00A43666&quot;/&gt;&lt;wsp:rsid wsp:val=&quot;00A436EC&quot;/&gt;&lt;wsp:rsid wsp:val=&quot;00A43A47&quot;/&gt;&lt;wsp:rsid wsp:val=&quot;00A43CF0&quot;/&gt;&lt;wsp:rsid wsp:val=&quot;00A44882&quot;/&gt;&lt;wsp:rsid wsp:val=&quot;00A44AA5&quot;/&gt;&lt;wsp:rsid wsp:val=&quot;00A44B72&quot;/&gt;&lt;wsp:rsid wsp:val=&quot;00A44E28&quot;/&gt;&lt;wsp:rsid wsp:val=&quot;00A44F1B&quot;/&gt;&lt;wsp:rsid wsp:val=&quot;00A4526B&quot;/&gt;&lt;wsp:rsid wsp:val=&quot;00A45381&quot;/&gt;&lt;wsp:rsid wsp:val=&quot;00A4570E&quot;/&gt;&lt;wsp:rsid wsp:val=&quot;00A45A3B&quot;/&gt;&lt;wsp:rsid wsp:val=&quot;00A46FAD&quot;/&gt;&lt;wsp:rsid wsp:val=&quot;00A470ED&quot;/&gt;&lt;wsp:rsid wsp:val=&quot;00A47218&quot;/&gt;&lt;wsp:rsid wsp:val=&quot;00A47430&quot;/&gt;&lt;wsp:rsid wsp:val=&quot;00A4761F&quot;/&gt;&lt;wsp:rsid wsp:val=&quot;00A47803&quot;/&gt;&lt;wsp:rsid wsp:val=&quot;00A479AE&quot;/&gt;&lt;wsp:rsid wsp:val=&quot;00A47B4B&quot;/&gt;&lt;wsp:rsid wsp:val=&quot;00A47BED&quot;/&gt;&lt;wsp:rsid wsp:val=&quot;00A5044D&quot;/&gt;&lt;wsp:rsid wsp:val=&quot;00A50B00&quot;/&gt;&lt;wsp:rsid wsp:val=&quot;00A50CE8&quot;/&gt;&lt;wsp:rsid wsp:val=&quot;00A50F63&quot;/&gt;&lt;wsp:rsid wsp:val=&quot;00A511FB&quot;/&gt;&lt;wsp:rsid wsp:val=&quot;00A514EB&quot;/&gt;&lt;wsp:rsid wsp:val=&quot;00A5171C&quot;/&gt;&lt;wsp:rsid wsp:val=&quot;00A51EB9&quot;/&gt;&lt;wsp:rsid wsp:val=&quot;00A521E0&quot;/&gt;&lt;wsp:rsid wsp:val=&quot;00A52928&quot;/&gt;&lt;wsp:rsid wsp:val=&quot;00A52B0A&quot;/&gt;&lt;wsp:rsid wsp:val=&quot;00A52D1E&quot;/&gt;&lt;wsp:rsid wsp:val=&quot;00A53831&quot;/&gt;&lt;wsp:rsid wsp:val=&quot;00A544BF&quot;/&gt;&lt;wsp:rsid wsp:val=&quot;00A5484C&quot;/&gt;&lt;wsp:rsid wsp:val=&quot;00A54A61&quot;/&gt;&lt;wsp:rsid wsp:val=&quot;00A54A90&quot;/&gt;&lt;wsp:rsid wsp:val=&quot;00A54D16&quot;/&gt;&lt;wsp:rsid wsp:val=&quot;00A551A0&quot;/&gt;&lt;wsp:rsid wsp:val=&quot;00A5579B&quot;/&gt;&lt;wsp:rsid wsp:val=&quot;00A55855&quot;/&gt;&lt;wsp:rsid wsp:val=&quot;00A5586A&quot;/&gt;&lt;wsp:rsid wsp:val=&quot;00A55877&quot;/&gt;&lt;wsp:rsid wsp:val=&quot;00A5587F&quot;/&gt;&lt;wsp:rsid wsp:val=&quot;00A55BB7&quot;/&gt;&lt;wsp:rsid wsp:val=&quot;00A55CCE&quot;/&gt;&lt;wsp:rsid wsp:val=&quot;00A55E76&quot;/&gt;&lt;wsp:rsid wsp:val=&quot;00A55F31&quot;/&gt;&lt;wsp:rsid wsp:val=&quot;00A5637C&quot;/&gt;&lt;wsp:rsid wsp:val=&quot;00A56735&quot;/&gt;&lt;wsp:rsid wsp:val=&quot;00A56BC2&quot;/&gt;&lt;wsp:rsid wsp:val=&quot;00A56C2C&quot;/&gt;&lt;wsp:rsid wsp:val=&quot;00A570E9&quot;/&gt;&lt;wsp:rsid wsp:val=&quot;00A57311&quot;/&gt;&lt;wsp:rsid wsp:val=&quot;00A57A60&quot;/&gt;&lt;wsp:rsid wsp:val=&quot;00A57B65&quot;/&gt;&lt;wsp:rsid wsp:val=&quot;00A57BB7&quot;/&gt;&lt;wsp:rsid wsp:val=&quot;00A57C08&quot;/&gt;&lt;wsp:rsid wsp:val=&quot;00A57E26&quot;/&gt;&lt;wsp:rsid wsp:val=&quot;00A57F96&quot;/&gt;&lt;wsp:rsid wsp:val=&quot;00A6034D&quot;/&gt;&lt;wsp:rsid wsp:val=&quot;00A6098D&quot;/&gt;&lt;wsp:rsid wsp:val=&quot;00A609E3&quot;/&gt;&lt;wsp:rsid wsp:val=&quot;00A61298&quot;/&gt;&lt;wsp:rsid wsp:val=&quot;00A61828&quot;/&gt;&lt;wsp:rsid wsp:val=&quot;00A619B5&quot;/&gt;&lt;wsp:rsid wsp:val=&quot;00A61BD5&quot;/&gt;&lt;wsp:rsid wsp:val=&quot;00A620AA&quot;/&gt;&lt;wsp:rsid wsp:val=&quot;00A622DB&quot;/&gt;&lt;wsp:rsid wsp:val=&quot;00A62953&quot;/&gt;&lt;wsp:rsid wsp:val=&quot;00A62961&quot;/&gt;&lt;wsp:rsid wsp:val=&quot;00A62977&quot;/&gt;&lt;wsp:rsid wsp:val=&quot;00A62D25&quot;/&gt;&lt;wsp:rsid wsp:val=&quot;00A630F5&quot;/&gt;&lt;wsp:rsid wsp:val=&quot;00A633A4&quot;/&gt;&lt;wsp:rsid wsp:val=&quot;00A63800&quot;/&gt;&lt;wsp:rsid wsp:val=&quot;00A63872&quot;/&gt;&lt;wsp:rsid wsp:val=&quot;00A63A07&quot;/&gt;&lt;wsp:rsid wsp:val=&quot;00A63A37&quot;/&gt;&lt;wsp:rsid wsp:val=&quot;00A63A89&quot;/&gt;&lt;wsp:rsid wsp:val=&quot;00A64196&quot;/&gt;&lt;wsp:rsid wsp:val=&quot;00A64B81&quot;/&gt;&lt;wsp:rsid wsp:val=&quot;00A64BC7&quot;/&gt;&lt;wsp:rsid wsp:val=&quot;00A64EB1&quot;/&gt;&lt;wsp:rsid wsp:val=&quot;00A65017&quot;/&gt;&lt;wsp:rsid wsp:val=&quot;00A65354&quot;/&gt;&lt;wsp:rsid wsp:val=&quot;00A65589&quot;/&gt;&lt;wsp:rsid wsp:val=&quot;00A657CF&quot;/&gt;&lt;wsp:rsid wsp:val=&quot;00A65BE3&quot;/&gt;&lt;wsp:rsid wsp:val=&quot;00A65FBF&quot;/&gt;&lt;wsp:rsid wsp:val=&quot;00A66089&quot;/&gt;&lt;wsp:rsid wsp:val=&quot;00A661F0&quot;/&gt;&lt;wsp:rsid wsp:val=&quot;00A6681D&quot;/&gt;&lt;wsp:rsid wsp:val=&quot;00A66885&quot;/&gt;&lt;wsp:rsid wsp:val=&quot;00A66A5A&quot;/&gt;&lt;wsp:rsid wsp:val=&quot;00A6736A&quot;/&gt;&lt;wsp:rsid wsp:val=&quot;00A677C1&quot;/&gt;&lt;wsp:rsid wsp:val=&quot;00A6788F&quot;/&gt;&lt;wsp:rsid wsp:val=&quot;00A67A8E&quot;/&gt;&lt;wsp:rsid wsp:val=&quot;00A67AC6&quot;/&gt;&lt;wsp:rsid wsp:val=&quot;00A70A35&quot;/&gt;&lt;wsp:rsid wsp:val=&quot;00A7141F&quot;/&gt;&lt;wsp:rsid wsp:val=&quot;00A71611&quot;/&gt;&lt;wsp:rsid wsp:val=&quot;00A71CDC&quot;/&gt;&lt;wsp:rsid wsp:val=&quot;00A71D6B&quot;/&gt;&lt;wsp:rsid wsp:val=&quot;00A723F7&quot;/&gt;&lt;wsp:rsid wsp:val=&quot;00A72CE0&quot;/&gt;&lt;wsp:rsid wsp:val=&quot;00A734AF&quot;/&gt;&lt;wsp:rsid wsp:val=&quot;00A73873&quot;/&gt;&lt;wsp:rsid wsp:val=&quot;00A73D8D&quot;/&gt;&lt;wsp:rsid wsp:val=&quot;00A744A2&quot;/&gt;&lt;wsp:rsid wsp:val=&quot;00A745D9&quot;/&gt;&lt;wsp:rsid wsp:val=&quot;00A74C89&quot;/&gt;&lt;wsp:rsid wsp:val=&quot;00A74E04&quot;/&gt;&lt;wsp:rsid wsp:val=&quot;00A74F6C&quot;/&gt;&lt;wsp:rsid wsp:val=&quot;00A750D8&quot;/&gt;&lt;wsp:rsid wsp:val=&quot;00A75212&quot;/&gt;&lt;wsp:rsid wsp:val=&quot;00A7538B&quot;/&gt;&lt;wsp:rsid wsp:val=&quot;00A75563&quot;/&gt;&lt;wsp:rsid wsp:val=&quot;00A75857&quot;/&gt;&lt;wsp:rsid wsp:val=&quot;00A75920&quot;/&gt;&lt;wsp:rsid wsp:val=&quot;00A7634B&quot;/&gt;&lt;wsp:rsid wsp:val=&quot;00A7662C&quot;/&gt;&lt;wsp:rsid wsp:val=&quot;00A76696&quot;/&gt;&lt;wsp:rsid wsp:val=&quot;00A76A52&quot;/&gt;&lt;wsp:rsid wsp:val=&quot;00A76BF2&quot;/&gt;&lt;wsp:rsid wsp:val=&quot;00A76FC0&quot;/&gt;&lt;wsp:rsid wsp:val=&quot;00A770A5&quot;/&gt;&lt;wsp:rsid wsp:val=&quot;00A7735F&quot;/&gt;&lt;wsp:rsid wsp:val=&quot;00A77594&quot;/&gt;&lt;wsp:rsid wsp:val=&quot;00A775EC&quot;/&gt;&lt;wsp:rsid wsp:val=&quot;00A77960&quot;/&gt;&lt;wsp:rsid wsp:val=&quot;00A77C0E&quot;/&gt;&lt;wsp:rsid wsp:val=&quot;00A806B0&quot;/&gt;&lt;wsp:rsid wsp:val=&quot;00A806D6&quot;/&gt;&lt;wsp:rsid wsp:val=&quot;00A80915&quot;/&gt;&lt;wsp:rsid wsp:val=&quot;00A80E52&quot;/&gt;&lt;wsp:rsid wsp:val=&quot;00A8115F&quot;/&gt;&lt;wsp:rsid wsp:val=&quot;00A81281&quot;/&gt;&lt;wsp:rsid wsp:val=&quot;00A8135C&quot;/&gt;&lt;wsp:rsid wsp:val=&quot;00A81633&quot;/&gt;&lt;wsp:rsid wsp:val=&quot;00A8221B&quot;/&gt;&lt;wsp:rsid wsp:val=&quot;00A82665&quot;/&gt;&lt;wsp:rsid wsp:val=&quot;00A826CD&quot;/&gt;&lt;wsp:rsid wsp:val=&quot;00A82951&quot;/&gt;&lt;wsp:rsid wsp:val=&quot;00A82DA1&quot;/&gt;&lt;wsp:rsid wsp:val=&quot;00A82FA5&quot;/&gt;&lt;wsp:rsid wsp:val=&quot;00A831F0&quot;/&gt;&lt;wsp:rsid wsp:val=&quot;00A834EC&quot;/&gt;&lt;wsp:rsid wsp:val=&quot;00A8353F&quot;/&gt;&lt;wsp:rsid wsp:val=&quot;00A83710&quot;/&gt;&lt;wsp:rsid wsp:val=&quot;00A83BF1&quot;/&gt;&lt;wsp:rsid wsp:val=&quot;00A83C06&quot;/&gt;&lt;wsp:rsid wsp:val=&quot;00A83C5B&quot;/&gt;&lt;wsp:rsid wsp:val=&quot;00A84298&quot;/&gt;&lt;wsp:rsid wsp:val=&quot;00A8490B&quot;/&gt;&lt;wsp:rsid wsp:val=&quot;00A8513A&quot;/&gt;&lt;wsp:rsid wsp:val=&quot;00A8523D&quot;/&gt;&lt;wsp:rsid wsp:val=&quot;00A853DF&quot;/&gt;&lt;wsp:rsid wsp:val=&quot;00A85661&quot;/&gt;&lt;wsp:rsid wsp:val=&quot;00A85FFF&quot;/&gt;&lt;wsp:rsid wsp:val=&quot;00A869B4&quot;/&gt;&lt;wsp:rsid wsp:val=&quot;00A86ACD&quot;/&gt;&lt;wsp:rsid wsp:val=&quot;00A86AE7&quot;/&gt;&lt;wsp:rsid wsp:val=&quot;00A86D23&quot;/&gt;&lt;wsp:rsid wsp:val=&quot;00A86FEF&quot;/&gt;&lt;wsp:rsid wsp:val=&quot;00A87482&quot;/&gt;&lt;wsp:rsid wsp:val=&quot;00A87C98&quot;/&gt;&lt;wsp:rsid wsp:val=&quot;00A87E63&quot;/&gt;&lt;wsp:rsid wsp:val=&quot;00A9018C&quot;/&gt;&lt;wsp:rsid wsp:val=&quot;00A90218&quot;/&gt;&lt;wsp:rsid wsp:val=&quot;00A905F1&quot;/&gt;&lt;wsp:rsid wsp:val=&quot;00A90E27&quot;/&gt;&lt;wsp:rsid wsp:val=&quot;00A91218&quot;/&gt;&lt;wsp:rsid wsp:val=&quot;00A913A9&quot;/&gt;&lt;wsp:rsid wsp:val=&quot;00A91469&quot;/&gt;&lt;wsp:rsid wsp:val=&quot;00A9164F&quot;/&gt;&lt;wsp:rsid wsp:val=&quot;00A917CC&quot;/&gt;&lt;wsp:rsid wsp:val=&quot;00A91B1D&quot;/&gt;&lt;wsp:rsid wsp:val=&quot;00A91F3E&quot;/&gt;&lt;wsp:rsid wsp:val=&quot;00A9266D&quot;/&gt;&lt;wsp:rsid wsp:val=&quot;00A930F9&quot;/&gt;&lt;wsp:rsid wsp:val=&quot;00A934FE&quot;/&gt;&lt;wsp:rsid wsp:val=&quot;00A93715&quot;/&gt;&lt;wsp:rsid wsp:val=&quot;00A9399B&quot;/&gt;&lt;wsp:rsid wsp:val=&quot;00A939D3&quot;/&gt;&lt;wsp:rsid wsp:val=&quot;00A93AAE&quot;/&gt;&lt;wsp:rsid wsp:val=&quot;00A93BDA&quot;/&gt;&lt;wsp:rsid wsp:val=&quot;00A93E41&quot;/&gt;&lt;wsp:rsid wsp:val=&quot;00A93F3C&quot;/&gt;&lt;wsp:rsid wsp:val=&quot;00A94A4D&quot;/&gt;&lt;wsp:rsid wsp:val=&quot;00A94A70&quot;/&gt;&lt;wsp:rsid wsp:val=&quot;00A9505F&quot;/&gt;&lt;wsp:rsid wsp:val=&quot;00A9526D&quot;/&gt;&lt;wsp:rsid wsp:val=&quot;00A9580B&quot;/&gt;&lt;wsp:rsid wsp:val=&quot;00A95A3E&quot;/&gt;&lt;wsp:rsid wsp:val=&quot;00A95CB8&quot;/&gt;&lt;wsp:rsid wsp:val=&quot;00A95DBB&quot;/&gt;&lt;wsp:rsid wsp:val=&quot;00A96058&quot;/&gt;&lt;wsp:rsid wsp:val=&quot;00A96801&quot;/&gt;&lt;wsp:rsid wsp:val=&quot;00A9692B&quot;/&gt;&lt;wsp:rsid wsp:val=&quot;00A96D7E&quot;/&gt;&lt;wsp:rsid wsp:val=&quot;00A9727C&quot;/&gt;&lt;wsp:rsid wsp:val=&quot;00A97666&quot;/&gt;&lt;wsp:rsid wsp:val=&quot;00A97711&quot;/&gt;&lt;wsp:rsid wsp:val=&quot;00A97B8C&quot;/&gt;&lt;wsp:rsid wsp:val=&quot;00A97E7B&quot;/&gt;&lt;wsp:rsid wsp:val=&quot;00AA0003&quot;/&gt;&lt;wsp:rsid wsp:val=&quot;00AA0115&quot;/&gt;&lt;wsp:rsid wsp:val=&quot;00AA0ABC&quot;/&gt;&lt;wsp:rsid wsp:val=&quot;00AA0C4F&quot;/&gt;&lt;wsp:rsid wsp:val=&quot;00AA158B&quot;/&gt;&lt;wsp:rsid wsp:val=&quot;00AA1D12&quot;/&gt;&lt;wsp:rsid wsp:val=&quot;00AA1DD6&quot;/&gt;&lt;wsp:rsid wsp:val=&quot;00AA1EEC&quot;/&gt;&lt;wsp:rsid wsp:val=&quot;00AA210C&quot;/&gt;&lt;wsp:rsid wsp:val=&quot;00AA24B4&quot;/&gt;&lt;wsp:rsid wsp:val=&quot;00AA29F2&quot;/&gt;&lt;wsp:rsid wsp:val=&quot;00AA2CD8&quot;/&gt;&lt;wsp:rsid wsp:val=&quot;00AA2D01&quot;/&gt;&lt;wsp:rsid wsp:val=&quot;00AA30A2&quot;/&gt;&lt;wsp:rsid wsp:val=&quot;00AA34E4&quot;/&gt;&lt;wsp:rsid wsp:val=&quot;00AA3927&quot;/&gt;&lt;wsp:rsid wsp:val=&quot;00AA3B44&quot;/&gt;&lt;wsp:rsid wsp:val=&quot;00AA3FF1&quot;/&gt;&lt;wsp:rsid wsp:val=&quot;00AA461D&quot;/&gt;&lt;wsp:rsid wsp:val=&quot;00AA4757&quot;/&gt;&lt;wsp:rsid wsp:val=&quot;00AA4B1B&quot;/&gt;&lt;wsp:rsid wsp:val=&quot;00AA4E54&quot;/&gt;&lt;wsp:rsid wsp:val=&quot;00AA5584&quot;/&gt;&lt;wsp:rsid wsp:val=&quot;00AA5A02&quot;/&gt;&lt;wsp:rsid wsp:val=&quot;00AA5B74&quot;/&gt;&lt;wsp:rsid wsp:val=&quot;00AA5BD3&quot;/&gt;&lt;wsp:rsid wsp:val=&quot;00AA6026&quot;/&gt;&lt;wsp:rsid wsp:val=&quot;00AA6206&quot;/&gt;&lt;wsp:rsid wsp:val=&quot;00AA630A&quot;/&gt;&lt;wsp:rsid wsp:val=&quot;00AA69EF&quot;/&gt;&lt;wsp:rsid wsp:val=&quot;00AA6B64&quot;/&gt;&lt;wsp:rsid wsp:val=&quot;00AA6F9A&quot;/&gt;&lt;wsp:rsid wsp:val=&quot;00AA7555&quot;/&gt;&lt;wsp:rsid wsp:val=&quot;00AA7743&quot;/&gt;&lt;wsp:rsid wsp:val=&quot;00AA7748&quot;/&gt;&lt;wsp:rsid wsp:val=&quot;00AA7C4F&quot;/&gt;&lt;wsp:rsid wsp:val=&quot;00AB001C&quot;/&gt;&lt;wsp:rsid wsp:val=&quot;00AB027D&quot;/&gt;&lt;wsp:rsid wsp:val=&quot;00AB02C8&quot;/&gt;&lt;wsp:rsid wsp:val=&quot;00AB06B8&quot;/&gt;&lt;wsp:rsid wsp:val=&quot;00AB0ADE&quot;/&gt;&lt;wsp:rsid wsp:val=&quot;00AB0CA0&quot;/&gt;&lt;wsp:rsid wsp:val=&quot;00AB102D&quot;/&gt;&lt;wsp:rsid wsp:val=&quot;00AB1A33&quot;/&gt;&lt;wsp:rsid wsp:val=&quot;00AB1C99&quot;/&gt;&lt;wsp:rsid wsp:val=&quot;00AB243D&quot;/&gt;&lt;wsp:rsid wsp:val=&quot;00AB2857&quot;/&gt;&lt;wsp:rsid wsp:val=&quot;00AB2B10&quot;/&gt;&lt;wsp:rsid wsp:val=&quot;00AB3299&quot;/&gt;&lt;wsp:rsid wsp:val=&quot;00AB3418&quot;/&gt;&lt;wsp:rsid wsp:val=&quot;00AB3490&quot;/&gt;&lt;wsp:rsid wsp:val=&quot;00AB3491&quot;/&gt;&lt;wsp:rsid wsp:val=&quot;00AB37C5&quot;/&gt;&lt;wsp:rsid wsp:val=&quot;00AB3A40&quot;/&gt;&lt;wsp:rsid wsp:val=&quot;00AB3D94&quot;/&gt;&lt;wsp:rsid wsp:val=&quot;00AB3E16&quot;/&gt;&lt;wsp:rsid wsp:val=&quot;00AB3E3E&quot;/&gt;&lt;wsp:rsid wsp:val=&quot;00AB3F13&quot;/&gt;&lt;wsp:rsid wsp:val=&quot;00AB3F37&quot;/&gt;&lt;wsp:rsid wsp:val=&quot;00AB4157&quot;/&gt;&lt;wsp:rsid wsp:val=&quot;00AB42FF&quot;/&gt;&lt;wsp:rsid wsp:val=&quot;00AB513E&quot;/&gt;&lt;wsp:rsid wsp:val=&quot;00AB518F&quot;/&gt;&lt;wsp:rsid wsp:val=&quot;00AB53BA&quot;/&gt;&lt;wsp:rsid wsp:val=&quot;00AB57AD&quot;/&gt;&lt;wsp:rsid wsp:val=&quot;00AB583A&quot;/&gt;&lt;wsp:rsid wsp:val=&quot;00AB5C9B&quot;/&gt;&lt;wsp:rsid wsp:val=&quot;00AB642C&quot;/&gt;&lt;wsp:rsid wsp:val=&quot;00AB7134&quot;/&gt;&lt;wsp:rsid wsp:val=&quot;00AB76D5&quot;/&gt;&lt;wsp:rsid wsp:val=&quot;00AB7787&quot;/&gt;&lt;wsp:rsid wsp:val=&quot;00AB78AC&quot;/&gt;&lt;wsp:rsid wsp:val=&quot;00AB7964&quot;/&gt;&lt;wsp:rsid wsp:val=&quot;00AB7C60&quot;/&gt;&lt;wsp:rsid wsp:val=&quot;00AC0B36&quot;/&gt;&lt;wsp:rsid wsp:val=&quot;00AC0CEF&quot;/&gt;&lt;wsp:rsid wsp:val=&quot;00AC1191&quot;/&gt;&lt;wsp:rsid wsp:val=&quot;00AC1281&quot;/&gt;&lt;wsp:rsid wsp:val=&quot;00AC2AEF&quot;/&gt;&lt;wsp:rsid wsp:val=&quot;00AC2D39&quot;/&gt;&lt;wsp:rsid wsp:val=&quot;00AC2D4E&quot;/&gt;&lt;wsp:rsid wsp:val=&quot;00AC3084&quot;/&gt;&lt;wsp:rsid wsp:val=&quot;00AC3431&quot;/&gt;&lt;wsp:rsid wsp:val=&quot;00AC38E9&quot;/&gt;&lt;wsp:rsid wsp:val=&quot;00AC3C7B&quot;/&gt;&lt;wsp:rsid wsp:val=&quot;00AC438B&quot;/&gt;&lt;wsp:rsid wsp:val=&quot;00AC45D6&quot;/&gt;&lt;wsp:rsid wsp:val=&quot;00AC471F&quot;/&gt;&lt;wsp:rsid wsp:val=&quot;00AC4883&quot;/&gt;&lt;wsp:rsid wsp:val=&quot;00AC4D53&quot;/&gt;&lt;wsp:rsid wsp:val=&quot;00AC4D96&quot;/&gt;&lt;wsp:rsid wsp:val=&quot;00AC4E2E&quot;/&gt;&lt;wsp:rsid wsp:val=&quot;00AC5A3B&quot;/&gt;&lt;wsp:rsid wsp:val=&quot;00AC5AB6&quot;/&gt;&lt;wsp:rsid wsp:val=&quot;00AC61B3&quot;/&gt;&lt;wsp:rsid wsp:val=&quot;00AC63F4&quot;/&gt;&lt;wsp:rsid wsp:val=&quot;00AC6521&quot;/&gt;&lt;wsp:rsid wsp:val=&quot;00AC690A&quot;/&gt;&lt;wsp:rsid wsp:val=&quot;00AC6D0A&quot;/&gt;&lt;wsp:rsid wsp:val=&quot;00AD0EAA&quot;/&gt;&lt;wsp:rsid wsp:val=&quot;00AD12BD&quot;/&gt;&lt;wsp:rsid wsp:val=&quot;00AD12D2&quot;/&gt;&lt;wsp:rsid wsp:val=&quot;00AD158D&quot;/&gt;&lt;wsp:rsid wsp:val=&quot;00AD163D&quot;/&gt;&lt;wsp:rsid wsp:val=&quot;00AD1CB3&quot;/&gt;&lt;wsp:rsid wsp:val=&quot;00AD1DFE&quot;/&gt;&lt;wsp:rsid wsp:val=&quot;00AD1E26&quot;/&gt;&lt;wsp:rsid wsp:val=&quot;00AD1F06&quot;/&gt;&lt;wsp:rsid wsp:val=&quot;00AD27FC&quot;/&gt;&lt;wsp:rsid wsp:val=&quot;00AD284F&quot;/&gt;&lt;wsp:rsid wsp:val=&quot;00AD28FD&quot;/&gt;&lt;wsp:rsid wsp:val=&quot;00AD2ACB&quot;/&gt;&lt;wsp:rsid wsp:val=&quot;00AD2BAD&quot;/&gt;&lt;wsp:rsid wsp:val=&quot;00AD2BBD&quot;/&gt;&lt;wsp:rsid wsp:val=&quot;00AD2D96&quot;/&gt;&lt;wsp:rsid wsp:val=&quot;00AD3042&quot;/&gt;&lt;wsp:rsid wsp:val=&quot;00AD3047&quot;/&gt;&lt;wsp:rsid wsp:val=&quot;00AD33C3&quot;/&gt;&lt;wsp:rsid wsp:val=&quot;00AD34A1&quot;/&gt;&lt;wsp:rsid wsp:val=&quot;00AD3BEC&quot;/&gt;&lt;wsp:rsid wsp:val=&quot;00AD48F9&quot;/&gt;&lt;wsp:rsid wsp:val=&quot;00AD514B&quot;/&gt;&lt;wsp:rsid wsp:val=&quot;00AD53EC&quot;/&gt;&lt;wsp:rsid wsp:val=&quot;00AD5542&quot;/&gt;&lt;wsp:rsid wsp:val=&quot;00AD5930&quot;/&gt;&lt;wsp:rsid wsp:val=&quot;00AD5F5A&quot;/&gt;&lt;wsp:rsid wsp:val=&quot;00AD6C7F&quot;/&gt;&lt;wsp:rsid wsp:val=&quot;00AD6F0D&quot;/&gt;&lt;wsp:rsid wsp:val=&quot;00AD70C9&quot;/&gt;&lt;wsp:rsid wsp:val=&quot;00AD732B&quot;/&gt;&lt;wsp:rsid wsp:val=&quot;00AD75A6&quot;/&gt;&lt;wsp:rsid wsp:val=&quot;00AD7927&quot;/&gt;&lt;wsp:rsid wsp:val=&quot;00AD7B75&quot;/&gt;&lt;wsp:rsid wsp:val=&quot;00AD7CD8&quot;/&gt;&lt;wsp:rsid wsp:val=&quot;00AE0D23&quot;/&gt;&lt;wsp:rsid wsp:val=&quot;00AE0E9E&quot;/&gt;&lt;wsp:rsid wsp:val=&quot;00AE1418&quot;/&gt;&lt;wsp:rsid wsp:val=&quot;00AE14B7&quot;/&gt;&lt;wsp:rsid wsp:val=&quot;00AE1C33&quot;/&gt;&lt;wsp:rsid wsp:val=&quot;00AE2205&quot;/&gt;&lt;wsp:rsid wsp:val=&quot;00AE232B&quot;/&gt;&lt;wsp:rsid wsp:val=&quot;00AE29A6&quot;/&gt;&lt;wsp:rsid wsp:val=&quot;00AE29B5&quot;/&gt;&lt;wsp:rsid wsp:val=&quot;00AE2BFE&quot;/&gt;&lt;wsp:rsid wsp:val=&quot;00AE3004&quot;/&gt;&lt;wsp:rsid wsp:val=&quot;00AE31BA&quot;/&gt;&lt;wsp:rsid wsp:val=&quot;00AE34B9&quot;/&gt;&lt;wsp:rsid wsp:val=&quot;00AE39C1&quot;/&gt;&lt;wsp:rsid wsp:val=&quot;00AE3CE1&quot;/&gt;&lt;wsp:rsid wsp:val=&quot;00AE4557&quot;/&gt;&lt;wsp:rsid wsp:val=&quot;00AE45B7&quot;/&gt;&lt;wsp:rsid wsp:val=&quot;00AE492A&quot;/&gt;&lt;wsp:rsid wsp:val=&quot;00AE4A1F&quot;/&gt;&lt;wsp:rsid wsp:val=&quot;00AE4B5C&quot;/&gt;&lt;wsp:rsid wsp:val=&quot;00AE4C51&quot;/&gt;&lt;wsp:rsid wsp:val=&quot;00AE4C55&quot;/&gt;&lt;wsp:rsid wsp:val=&quot;00AE4F01&quot;/&gt;&lt;wsp:rsid wsp:val=&quot;00AE552C&quot;/&gt;&lt;wsp:rsid wsp:val=&quot;00AE567B&quot;/&gt;&lt;wsp:rsid wsp:val=&quot;00AE5749&quot;/&gt;&lt;wsp:rsid wsp:val=&quot;00AE5E95&quot;/&gt;&lt;wsp:rsid wsp:val=&quot;00AE6271&quot;/&gt;&lt;wsp:rsid wsp:val=&quot;00AE6433&quot;/&gt;&lt;wsp:rsid wsp:val=&quot;00AE646D&quot;/&gt;&lt;wsp:rsid wsp:val=&quot;00AE6584&quot;/&gt;&lt;wsp:rsid wsp:val=&quot;00AE69BD&quot;/&gt;&lt;wsp:rsid wsp:val=&quot;00AE6BDF&quot;/&gt;&lt;wsp:rsid wsp:val=&quot;00AE6C7D&quot;/&gt;&lt;wsp:rsid wsp:val=&quot;00AE6D12&quot;/&gt;&lt;wsp:rsid wsp:val=&quot;00AE6EEB&quot;/&gt;&lt;wsp:rsid wsp:val=&quot;00AE723D&quot;/&gt;&lt;wsp:rsid wsp:val=&quot;00AE7992&quot;/&gt;&lt;wsp:rsid wsp:val=&quot;00AE7E0E&quot;/&gt;&lt;wsp:rsid wsp:val=&quot;00AE7FA9&quot;/&gt;&lt;wsp:rsid wsp:val=&quot;00AF0801&quot;/&gt;&lt;wsp:rsid wsp:val=&quot;00AF09F1&quot;/&gt;&lt;wsp:rsid wsp:val=&quot;00AF13A3&quot;/&gt;&lt;wsp:rsid wsp:val=&quot;00AF13DC&quot;/&gt;&lt;wsp:rsid wsp:val=&quot;00AF1414&quot;/&gt;&lt;wsp:rsid wsp:val=&quot;00AF28B0&quot;/&gt;&lt;wsp:rsid wsp:val=&quot;00AF2D55&quot;/&gt;&lt;wsp:rsid wsp:val=&quot;00AF2DED&quot;/&gt;&lt;wsp:rsid wsp:val=&quot;00AF377C&quot;/&gt;&lt;wsp:rsid wsp:val=&quot;00AF3C80&quot;/&gt;&lt;wsp:rsid wsp:val=&quot;00AF3C8C&quot;/&gt;&lt;wsp:rsid wsp:val=&quot;00AF3EB8&quot;/&gt;&lt;wsp:rsid wsp:val=&quot;00AF41FC&quot;/&gt;&lt;wsp:rsid wsp:val=&quot;00AF457C&quot;/&gt;&lt;wsp:rsid wsp:val=&quot;00AF4648&quot;/&gt;&lt;wsp:rsid wsp:val=&quot;00AF4BDB&quot;/&gt;&lt;wsp:rsid wsp:val=&quot;00AF4C53&quot;/&gt;&lt;wsp:rsid wsp:val=&quot;00AF5021&quot;/&gt;&lt;wsp:rsid wsp:val=&quot;00AF5312&quot;/&gt;&lt;wsp:rsid wsp:val=&quot;00AF5363&quot;/&gt;&lt;wsp:rsid wsp:val=&quot;00AF5478&quot;/&gt;&lt;wsp:rsid wsp:val=&quot;00AF5A90&quot;/&gt;&lt;wsp:rsid wsp:val=&quot;00AF5B9F&quot;/&gt;&lt;wsp:rsid wsp:val=&quot;00AF5E03&quot;/&gt;&lt;wsp:rsid wsp:val=&quot;00AF5F78&quot;/&gt;&lt;wsp:rsid wsp:val=&quot;00AF63A9&quot;/&gt;&lt;wsp:rsid wsp:val=&quot;00AF6591&quot;/&gt;&lt;wsp:rsid wsp:val=&quot;00AF66F1&quot;/&gt;&lt;wsp:rsid wsp:val=&quot;00AF6AE3&quot;/&gt;&lt;wsp:rsid wsp:val=&quot;00AF6B1B&quot;/&gt;&lt;wsp:rsid wsp:val=&quot;00AF738A&quot;/&gt;&lt;wsp:rsid wsp:val=&quot;00AF7C50&quot;/&gt;&lt;wsp:rsid wsp:val=&quot;00AF7F01&quot;/&gt;&lt;wsp:rsid wsp:val=&quot;00AF7F09&quot;/&gt;&lt;wsp:rsid wsp:val=&quot;00B001E5&quot;/&gt;&lt;wsp:rsid wsp:val=&quot;00B002BA&quot;/&gt;&lt;wsp:rsid wsp:val=&quot;00B00306&quot;/&gt;&lt;wsp:rsid wsp:val=&quot;00B00824&quot;/&gt;&lt;wsp:rsid wsp:val=&quot;00B00D62&quot;/&gt;&lt;wsp:rsid wsp:val=&quot;00B00FF2&quot;/&gt;&lt;wsp:rsid wsp:val=&quot;00B010D3&quot;/&gt;&lt;wsp:rsid wsp:val=&quot;00B01A7A&quot;/&gt;&lt;wsp:rsid wsp:val=&quot;00B01CC2&quot;/&gt;&lt;wsp:rsid wsp:val=&quot;00B01F0D&quot;/&gt;&lt;wsp:rsid wsp:val=&quot;00B02014&quot;/&gt;&lt;wsp:rsid wsp:val=&quot;00B02112&quot;/&gt;&lt;wsp:rsid wsp:val=&quot;00B0226B&quot;/&gt;&lt;wsp:rsid wsp:val=&quot;00B0226D&quot;/&gt;&lt;wsp:rsid wsp:val=&quot;00B023FC&quot;/&gt;&lt;wsp:rsid wsp:val=&quot;00B02A4C&quot;/&gt;&lt;wsp:rsid wsp:val=&quot;00B03101&quot;/&gt;&lt;wsp:rsid wsp:val=&quot;00B03839&quot;/&gt;&lt;wsp:rsid wsp:val=&quot;00B039CE&quot;/&gt;&lt;wsp:rsid wsp:val=&quot;00B03A6A&quot;/&gt;&lt;wsp:rsid wsp:val=&quot;00B03D26&quot;/&gt;&lt;wsp:rsid wsp:val=&quot;00B03E1C&quot;/&gt;&lt;wsp:rsid wsp:val=&quot;00B04D36&quot;/&gt;&lt;wsp:rsid wsp:val=&quot;00B04F11&quot;/&gt;&lt;wsp:rsid wsp:val=&quot;00B052E4&quot;/&gt;&lt;wsp:rsid wsp:val=&quot;00B054CE&quot;/&gt;&lt;wsp:rsid wsp:val=&quot;00B054EB&quot;/&gt;&lt;wsp:rsid wsp:val=&quot;00B05688&quot;/&gt;&lt;wsp:rsid wsp:val=&quot;00B060B4&quot;/&gt;&lt;wsp:rsid wsp:val=&quot;00B06AF4&quot;/&gt;&lt;wsp:rsid wsp:val=&quot;00B06C77&quot;/&gt;&lt;wsp:rsid wsp:val=&quot;00B07479&quot;/&gt;&lt;wsp:rsid wsp:val=&quot;00B075EC&quot;/&gt;&lt;wsp:rsid wsp:val=&quot;00B079E8&quot;/&gt;&lt;wsp:rsid wsp:val=&quot;00B07A7C&quot;/&gt;&lt;wsp:rsid wsp:val=&quot;00B07CBE&quot;/&gt;&lt;wsp:rsid wsp:val=&quot;00B07F35&quot;/&gt;&lt;wsp:rsid wsp:val=&quot;00B1044B&quot;/&gt;&lt;wsp:rsid wsp:val=&quot;00B1093D&quot;/&gt;&lt;wsp:rsid wsp:val=&quot;00B10BD1&quot;/&gt;&lt;wsp:rsid wsp:val=&quot;00B10DB5&quot;/&gt;&lt;wsp:rsid wsp:val=&quot;00B10FCB&quot;/&gt;&lt;wsp:rsid wsp:val=&quot;00B111BF&quot;/&gt;&lt;wsp:rsid wsp:val=&quot;00B114C4&quot;/&gt;&lt;wsp:rsid wsp:val=&quot;00B115A9&quot;/&gt;&lt;wsp:rsid wsp:val=&quot;00B11882&quot;/&gt;&lt;wsp:rsid wsp:val=&quot;00B11E29&quot;/&gt;&lt;wsp:rsid wsp:val=&quot;00B12F78&quot;/&gt;&lt;wsp:rsid wsp:val=&quot;00B13282&quot;/&gt;&lt;wsp:rsid wsp:val=&quot;00B137BE&quot;/&gt;&lt;wsp:rsid wsp:val=&quot;00B137D3&quot;/&gt;&lt;wsp:rsid wsp:val=&quot;00B1388A&quot;/&gt;&lt;wsp:rsid wsp:val=&quot;00B13F1F&quot;/&gt;&lt;wsp:rsid wsp:val=&quot;00B14381&quot;/&gt;&lt;wsp:rsid wsp:val=&quot;00B14450&quot;/&gt;&lt;wsp:rsid wsp:val=&quot;00B147CC&quot;/&gt;&lt;wsp:rsid wsp:val=&quot;00B14DB9&quot;/&gt;&lt;wsp:rsid wsp:val=&quot;00B15093&quot;/&gt;&lt;wsp:rsid wsp:val=&quot;00B150B5&quot;/&gt;&lt;wsp:rsid wsp:val=&quot;00B15141&quot;/&gt;&lt;wsp:rsid wsp:val=&quot;00B151C6&quot;/&gt;&lt;wsp:rsid wsp:val=&quot;00B15A0F&quot;/&gt;&lt;wsp:rsid wsp:val=&quot;00B167A6&quot;/&gt;&lt;wsp:rsid wsp:val=&quot;00B16B5F&quot;/&gt;&lt;wsp:rsid wsp:val=&quot;00B16E3A&quot;/&gt;&lt;wsp:rsid wsp:val=&quot;00B16F43&quot;/&gt;&lt;wsp:rsid wsp:val=&quot;00B1736C&quot;/&gt;&lt;wsp:rsid wsp:val=&quot;00B17744&quot;/&gt;&lt;wsp:rsid wsp:val=&quot;00B17853&quot;/&gt;&lt;wsp:rsid wsp:val=&quot;00B17CB7&quot;/&gt;&lt;wsp:rsid wsp:val=&quot;00B20057&quot;/&gt;&lt;wsp:rsid wsp:val=&quot;00B20075&quot;/&gt;&lt;wsp:rsid wsp:val=&quot;00B2043A&quot;/&gt;&lt;wsp:rsid wsp:val=&quot;00B206FB&quot;/&gt;&lt;wsp:rsid wsp:val=&quot;00B20E2B&quot;/&gt;&lt;wsp:rsid wsp:val=&quot;00B21016&quot;/&gt;&lt;wsp:rsid wsp:val=&quot;00B215F9&quot;/&gt;&lt;wsp:rsid wsp:val=&quot;00B21B01&quot;/&gt;&lt;wsp:rsid wsp:val=&quot;00B21CA7&quot;/&gt;&lt;wsp:rsid wsp:val=&quot;00B21CB7&quot;/&gt;&lt;wsp:rsid wsp:val=&quot;00B21D72&quot;/&gt;&lt;wsp:rsid wsp:val=&quot;00B21D85&quot;/&gt;&lt;wsp:rsid wsp:val=&quot;00B21DF9&quot;/&gt;&lt;wsp:rsid wsp:val=&quot;00B21FD0&quot;/&gt;&lt;wsp:rsid wsp:val=&quot;00B223F6&quot;/&gt;&lt;wsp:rsid wsp:val=&quot;00B224FD&quot;/&gt;&lt;wsp:rsid wsp:val=&quot;00B233A9&quot;/&gt;&lt;wsp:rsid wsp:val=&quot;00B239CC&quot;/&gt;&lt;wsp:rsid wsp:val=&quot;00B23A73&quot;/&gt;&lt;wsp:rsid wsp:val=&quot;00B23B05&quot;/&gt;&lt;wsp:rsid wsp:val=&quot;00B24059&quot;/&gt;&lt;wsp:rsid wsp:val=&quot;00B2451D&quot;/&gt;&lt;wsp:rsid wsp:val=&quot;00B24B81&quot;/&gt;&lt;wsp:rsid wsp:val=&quot;00B24E7D&quot;/&gt;&lt;wsp:rsid wsp:val=&quot;00B24E98&quot;/&gt;&lt;wsp:rsid wsp:val=&quot;00B24F49&quot;/&gt;&lt;wsp:rsid wsp:val=&quot;00B254EC&quot;/&gt;&lt;wsp:rsid wsp:val=&quot;00B254EE&quot;/&gt;&lt;wsp:rsid wsp:val=&quot;00B25585&quot;/&gt;&lt;wsp:rsid wsp:val=&quot;00B2564F&quot;/&gt;&lt;wsp:rsid wsp:val=&quot;00B25A70&quot;/&gt;&lt;wsp:rsid wsp:val=&quot;00B25BD8&quot;/&gt;&lt;wsp:rsid wsp:val=&quot;00B25E1D&quot;/&gt;&lt;wsp:rsid wsp:val=&quot;00B25F9A&quot;/&gt;&lt;wsp:rsid wsp:val=&quot;00B2609F&quot;/&gt;&lt;wsp:rsid wsp:val=&quot;00B2613A&quot;/&gt;&lt;wsp:rsid wsp:val=&quot;00B269CE&quot;/&gt;&lt;wsp:rsid wsp:val=&quot;00B2757B&quot;/&gt;&lt;wsp:rsid wsp:val=&quot;00B27D54&quot;/&gt;&lt;wsp:rsid wsp:val=&quot;00B305C0&quot;/&gt;&lt;wsp:rsid wsp:val=&quot;00B30992&quot;/&gt;&lt;wsp:rsid wsp:val=&quot;00B309A9&quot;/&gt;&lt;wsp:rsid wsp:val=&quot;00B30D8A&quot;/&gt;&lt;wsp:rsid wsp:val=&quot;00B31E5F&quot;/&gt;&lt;wsp:rsid wsp:val=&quot;00B32607&quot;/&gt;&lt;wsp:rsid wsp:val=&quot;00B326BE&quot;/&gt;&lt;wsp:rsid wsp:val=&quot;00B32821&quot;/&gt;&lt;wsp:rsid wsp:val=&quot;00B32B1B&quot;/&gt;&lt;wsp:rsid wsp:val=&quot;00B32CE3&quot;/&gt;&lt;wsp:rsid wsp:val=&quot;00B3331B&quot;/&gt;&lt;wsp:rsid wsp:val=&quot;00B33595&quot;/&gt;&lt;wsp:rsid wsp:val=&quot;00B3396B&quot;/&gt;&lt;wsp:rsid wsp:val=&quot;00B34886&quot;/&gt;&lt;wsp:rsid wsp:val=&quot;00B3488B&quot;/&gt;&lt;wsp:rsid wsp:val=&quot;00B3511C&quot;/&gt;&lt;wsp:rsid wsp:val=&quot;00B3539A&quot;/&gt;&lt;wsp:rsid wsp:val=&quot;00B354BC&quot;/&gt;&lt;wsp:rsid wsp:val=&quot;00B35620&quot;/&gt;&lt;wsp:rsid wsp:val=&quot;00B35643&quot;/&gt;&lt;wsp:rsid wsp:val=&quot;00B35BE5&quot;/&gt;&lt;wsp:rsid wsp:val=&quot;00B35CB3&quot;/&gt;&lt;wsp:rsid wsp:val=&quot;00B35E86&quot;/&gt;&lt;wsp:rsid wsp:val=&quot;00B35F8E&quot;/&gt;&lt;wsp:rsid wsp:val=&quot;00B36F42&quot;/&gt;&lt;wsp:rsid wsp:val=&quot;00B37121&quot;/&gt;&lt;wsp:rsid wsp:val=&quot;00B37BF2&quot;/&gt;&lt;wsp:rsid wsp:val=&quot;00B37DD5&quot;/&gt;&lt;wsp:rsid wsp:val=&quot;00B4003E&quot;/&gt;&lt;wsp:rsid wsp:val=&quot;00B40292&quot;/&gt;&lt;wsp:rsid wsp:val=&quot;00B40461&quot;/&gt;&lt;wsp:rsid wsp:val=&quot;00B4057B&quot;/&gt;&lt;wsp:rsid wsp:val=&quot;00B40644&quot;/&gt;&lt;wsp:rsid wsp:val=&quot;00B4067C&quot;/&gt;&lt;wsp:rsid wsp:val=&quot;00B406B2&quot;/&gt;&lt;wsp:rsid wsp:val=&quot;00B40BF1&quot;/&gt;&lt;wsp:rsid wsp:val=&quot;00B40D73&quot;/&gt;&lt;wsp:rsid wsp:val=&quot;00B411A3&quot;/&gt;&lt;wsp:rsid wsp:val=&quot;00B411CC&quot;/&gt;&lt;wsp:rsid wsp:val=&quot;00B412CB&quot;/&gt;&lt;wsp:rsid wsp:val=&quot;00B41351&quot;/&gt;&lt;wsp:rsid wsp:val=&quot;00B415EF&quot;/&gt;&lt;wsp:rsid wsp:val=&quot;00B41B34&quot;/&gt;&lt;wsp:rsid wsp:val=&quot;00B41C34&quot;/&gt;&lt;wsp:rsid wsp:val=&quot;00B427E4&quot;/&gt;&lt;wsp:rsid wsp:val=&quot;00B42879&quot;/&gt;&lt;wsp:rsid wsp:val=&quot;00B42A17&quot;/&gt;&lt;wsp:rsid wsp:val=&quot;00B42B9A&quot;/&gt;&lt;wsp:rsid wsp:val=&quot;00B42F07&quot;/&gt;&lt;wsp:rsid wsp:val=&quot;00B42F58&quot;/&gt;&lt;wsp:rsid wsp:val=&quot;00B430D3&quot;/&gt;&lt;wsp:rsid wsp:val=&quot;00B432D4&quot;/&gt;&lt;wsp:rsid wsp:val=&quot;00B4357E&quot;/&gt;&lt;wsp:rsid wsp:val=&quot;00B437BD&quot;/&gt;&lt;wsp:rsid wsp:val=&quot;00B437EF&quot;/&gt;&lt;wsp:rsid wsp:val=&quot;00B43985&quot;/&gt;&lt;wsp:rsid wsp:val=&quot;00B439FA&quot;/&gt;&lt;wsp:rsid wsp:val=&quot;00B43D4D&quot;/&gt;&lt;wsp:rsid wsp:val=&quot;00B43F04&quot;/&gt;&lt;wsp:rsid wsp:val=&quot;00B440CF&quot;/&gt;&lt;wsp:rsid wsp:val=&quot;00B443C5&quot;/&gt;&lt;wsp:rsid wsp:val=&quot;00B4472F&quot;/&gt;&lt;wsp:rsid wsp:val=&quot;00B4485B&quot;/&gt;&lt;wsp:rsid wsp:val=&quot;00B44E8F&quot;/&gt;&lt;wsp:rsid wsp:val=&quot;00B45029&quot;/&gt;&lt;wsp:rsid wsp:val=&quot;00B4589B&quot;/&gt;&lt;wsp:rsid wsp:val=&quot;00B45A61&quot;/&gt;&lt;wsp:rsid wsp:val=&quot;00B45BD0&quot;/&gt;&lt;wsp:rsid wsp:val=&quot;00B460AA&quot;/&gt;&lt;wsp:rsid wsp:val=&quot;00B462D6&quot;/&gt;&lt;wsp:rsid wsp:val=&quot;00B46BBB&quot;/&gt;&lt;wsp:rsid wsp:val=&quot;00B47784&quot;/&gt;&lt;wsp:rsid wsp:val=&quot;00B4783F&quot;/&gt;&lt;wsp:rsid wsp:val=&quot;00B47CEF&quot;/&gt;&lt;wsp:rsid wsp:val=&quot;00B47F65&quot;/&gt;&lt;wsp:rsid wsp:val=&quot;00B504F7&quot;/&gt;&lt;wsp:rsid wsp:val=&quot;00B51014&quot;/&gt;&lt;wsp:rsid wsp:val=&quot;00B51420&quot;/&gt;&lt;wsp:rsid wsp:val=&quot;00B51526&quot;/&gt;&lt;wsp:rsid wsp:val=&quot;00B51A40&quot;/&gt;&lt;wsp:rsid wsp:val=&quot;00B52242&quot;/&gt;&lt;wsp:rsid wsp:val=&quot;00B522A9&quot;/&gt;&lt;wsp:rsid wsp:val=&quot;00B52559&quot;/&gt;&lt;wsp:rsid wsp:val=&quot;00B52646&quot;/&gt;&lt;wsp:rsid wsp:val=&quot;00B529F2&quot;/&gt;&lt;wsp:rsid wsp:val=&quot;00B52AAD&quot;/&gt;&lt;wsp:rsid wsp:val=&quot;00B52C44&quot;/&gt;&lt;wsp:rsid wsp:val=&quot;00B53EF5&quot;/&gt;&lt;wsp:rsid wsp:val=&quot;00B5405D&quot;/&gt;&lt;wsp:rsid wsp:val=&quot;00B5428C&quot;/&gt;&lt;wsp:rsid wsp:val=&quot;00B5475E&quot;/&gt;&lt;wsp:rsid wsp:val=&quot;00B54989&quot;/&gt;&lt;wsp:rsid wsp:val=&quot;00B54FA3&quot;/&gt;&lt;wsp:rsid wsp:val=&quot;00B553CF&quot;/&gt;&lt;wsp:rsid wsp:val=&quot;00B555B8&quot;/&gt;&lt;wsp:rsid wsp:val=&quot;00B55ACA&quot;/&gt;&lt;wsp:rsid wsp:val=&quot;00B5612F&quot;/&gt;&lt;wsp:rsid wsp:val=&quot;00B566E0&quot;/&gt;&lt;wsp:rsid wsp:val=&quot;00B5685D&quot;/&gt;&lt;wsp:rsid wsp:val=&quot;00B56C84&quot;/&gt;&lt;wsp:rsid wsp:val=&quot;00B57861&quot;/&gt;&lt;wsp:rsid wsp:val=&quot;00B57D57&quot;/&gt;&lt;wsp:rsid wsp:val=&quot;00B57F8B&quot;/&gt;&lt;wsp:rsid wsp:val=&quot;00B6015E&quot;/&gt;&lt;wsp:rsid wsp:val=&quot;00B6022F&quot;/&gt;&lt;wsp:rsid wsp:val=&quot;00B60543&quot;/&gt;&lt;wsp:rsid wsp:val=&quot;00B607B8&quot;/&gt;&lt;wsp:rsid wsp:val=&quot;00B60E6E&quot;/&gt;&lt;wsp:rsid wsp:val=&quot;00B60EA9&quot;/&gt;&lt;wsp:rsid wsp:val=&quot;00B6184F&quot;/&gt;&lt;wsp:rsid wsp:val=&quot;00B619AF&quot;/&gt;&lt;wsp:rsid wsp:val=&quot;00B61B85&quot;/&gt;&lt;wsp:rsid wsp:val=&quot;00B61CFF&quot;/&gt;&lt;wsp:rsid wsp:val=&quot;00B61F70&quot;/&gt;&lt;wsp:rsid wsp:val=&quot;00B6237B&quot;/&gt;&lt;wsp:rsid wsp:val=&quot;00B6237D&quot;/&gt;&lt;wsp:rsid wsp:val=&quot;00B62A18&quot;/&gt;&lt;wsp:rsid wsp:val=&quot;00B62A81&quot;/&gt;&lt;wsp:rsid wsp:val=&quot;00B63834&quot;/&gt;&lt;wsp:rsid wsp:val=&quot;00B63870&quot;/&gt;&lt;wsp:rsid wsp:val=&quot;00B63D4F&quot;/&gt;&lt;wsp:rsid wsp:val=&quot;00B63D9C&quot;/&gt;&lt;wsp:rsid wsp:val=&quot;00B640AB&quot;/&gt;&lt;wsp:rsid wsp:val=&quot;00B642F1&quot;/&gt;&lt;wsp:rsid wsp:val=&quot;00B64398&quot;/&gt;&lt;wsp:rsid wsp:val=&quot;00B64484&quot;/&gt;&lt;wsp:rsid wsp:val=&quot;00B645EE&quot;/&gt;&lt;wsp:rsid wsp:val=&quot;00B645F8&quot;/&gt;&lt;wsp:rsid wsp:val=&quot;00B646A6&quot;/&gt;&lt;wsp:rsid wsp:val=&quot;00B648DD&quot;/&gt;&lt;wsp:rsid wsp:val=&quot;00B64E48&quot;/&gt;&lt;wsp:rsid wsp:val=&quot;00B652B0&quot;/&gt;&lt;wsp:rsid wsp:val=&quot;00B657B5&quot;/&gt;&lt;wsp:rsid wsp:val=&quot;00B657E1&quot;/&gt;&lt;wsp:rsid wsp:val=&quot;00B65D1C&quot;/&gt;&lt;wsp:rsid wsp:val=&quot;00B664EC&quot;/&gt;&lt;wsp:rsid wsp:val=&quot;00B66532&quot;/&gt;&lt;wsp:rsid wsp:val=&quot;00B66801&quot;/&gt;&lt;wsp:rsid wsp:val=&quot;00B6796C&quot;/&gt;&lt;wsp:rsid wsp:val=&quot;00B67B2B&quot;/&gt;&lt;wsp:rsid wsp:val=&quot;00B67E89&quot;/&gt;&lt;wsp:rsid wsp:val=&quot;00B70333&quot;/&gt;&lt;wsp:rsid wsp:val=&quot;00B70680&quot;/&gt;&lt;wsp:rsid wsp:val=&quot;00B70A49&quot;/&gt;&lt;wsp:rsid wsp:val=&quot;00B70DDA&quot;/&gt;&lt;wsp:rsid wsp:val=&quot;00B70EDB&quot;/&gt;&lt;wsp:rsid wsp:val=&quot;00B71A5D&quot;/&gt;&lt;wsp:rsid wsp:val=&quot;00B72184&quot;/&gt;&lt;wsp:rsid wsp:val=&quot;00B7273B&quot;/&gt;&lt;wsp:rsid wsp:val=&quot;00B727B8&quot;/&gt;&lt;wsp:rsid wsp:val=&quot;00B73259&quot;/&gt;&lt;wsp:rsid wsp:val=&quot;00B73453&quot;/&gt;&lt;wsp:rsid wsp:val=&quot;00B737C7&quot;/&gt;&lt;wsp:rsid wsp:val=&quot;00B73801&quot;/&gt;&lt;wsp:rsid wsp:val=&quot;00B73ED3&quot;/&gt;&lt;wsp:rsid wsp:val=&quot;00B741DB&quot;/&gt;&lt;wsp:rsid wsp:val=&quot;00B74921&quot;/&gt;&lt;wsp:rsid wsp:val=&quot;00B74A0D&quot;/&gt;&lt;wsp:rsid wsp:val=&quot;00B74EC0&quot;/&gt;&lt;wsp:rsid wsp:val=&quot;00B75549&quot;/&gt;&lt;wsp:rsid wsp:val=&quot;00B75667&quot;/&gt;&lt;wsp:rsid wsp:val=&quot;00B75A33&quot;/&gt;&lt;wsp:rsid wsp:val=&quot;00B76727&quot;/&gt;&lt;wsp:rsid wsp:val=&quot;00B76ABB&quot;/&gt;&lt;wsp:rsid wsp:val=&quot;00B76E51&quot;/&gt;&lt;wsp:rsid wsp:val=&quot;00B77062&quot;/&gt;&lt;wsp:rsid wsp:val=&quot;00B7709F&quot;/&gt;&lt;wsp:rsid wsp:val=&quot;00B7723E&quot;/&gt;&lt;wsp:rsid wsp:val=&quot;00B7739F&quot;/&gt;&lt;wsp:rsid wsp:val=&quot;00B774CC&quot;/&gt;&lt;wsp:rsid wsp:val=&quot;00B77D8A&quot;/&gt;&lt;wsp:rsid wsp:val=&quot;00B77FBB&quot;/&gt;&lt;wsp:rsid wsp:val=&quot;00B8053A&quot;/&gt;&lt;wsp:rsid wsp:val=&quot;00B8053B&quot;/&gt;&lt;wsp:rsid wsp:val=&quot;00B80795&quot;/&gt;&lt;wsp:rsid wsp:val=&quot;00B809F5&quot;/&gt;&lt;wsp:rsid wsp:val=&quot;00B80B2D&quot;/&gt;&lt;wsp:rsid wsp:val=&quot;00B80F5B&quot;/&gt;&lt;wsp:rsid wsp:val=&quot;00B812CD&quot;/&gt;&lt;wsp:rsid wsp:val=&quot;00B81440&quot;/&gt;&lt;wsp:rsid wsp:val=&quot;00B81578&quot;/&gt;&lt;wsp:rsid wsp:val=&quot;00B81684&quot;/&gt;&lt;wsp:rsid wsp:val=&quot;00B817F4&quot;/&gt;&lt;wsp:rsid wsp:val=&quot;00B8206A&quot;/&gt;&lt;wsp:rsid wsp:val=&quot;00B821AB&quot;/&gt;&lt;wsp:rsid wsp:val=&quot;00B827F1&quot;/&gt;&lt;wsp:rsid wsp:val=&quot;00B82974&quot;/&gt;&lt;wsp:rsid wsp:val=&quot;00B830F7&quot;/&gt;&lt;wsp:rsid wsp:val=&quot;00B8321E&quot;/&gt;&lt;wsp:rsid wsp:val=&quot;00B83463&quot;/&gt;&lt;wsp:rsid wsp:val=&quot;00B83AC3&quot;/&gt;&lt;wsp:rsid wsp:val=&quot;00B83DF6&quot;/&gt;&lt;wsp:rsid wsp:val=&quot;00B8408E&quot;/&gt;&lt;wsp:rsid wsp:val=&quot;00B84979&quot;/&gt;&lt;wsp:rsid wsp:val=&quot;00B84BE8&quot;/&gt;&lt;wsp:rsid wsp:val=&quot;00B85E03&quot;/&gt;&lt;wsp:rsid wsp:val=&quot;00B85F67&quot;/&gt;&lt;wsp:rsid wsp:val=&quot;00B86017&quot;/&gt;&lt;wsp:rsid wsp:val=&quot;00B86551&quot;/&gt;&lt;wsp:rsid wsp:val=&quot;00B86557&quot;/&gt;&lt;wsp:rsid wsp:val=&quot;00B86734&quot;/&gt;&lt;wsp:rsid wsp:val=&quot;00B868FC&quot;/&gt;&lt;wsp:rsid wsp:val=&quot;00B8692C&quot;/&gt;&lt;wsp:rsid wsp:val=&quot;00B86BDC&quot;/&gt;&lt;wsp:rsid wsp:val=&quot;00B86E06&quot;/&gt;&lt;wsp:rsid wsp:val=&quot;00B871F6&quot;/&gt;&lt;wsp:rsid wsp:val=&quot;00B874FB&quot;/&gt;&lt;wsp:rsid wsp:val=&quot;00B8769E&quot;/&gt;&lt;wsp:rsid wsp:val=&quot;00B90DC8&quot;/&gt;&lt;wsp:rsid wsp:val=&quot;00B91356&quot;/&gt;&lt;wsp:rsid wsp:val=&quot;00B919B6&quot;/&gt;&lt;wsp:rsid wsp:val=&quot;00B91E0F&quot;/&gt;&lt;wsp:rsid wsp:val=&quot;00B92653&quot;/&gt;&lt;wsp:rsid wsp:val=&quot;00B926CC&quot;/&gt;&lt;wsp:rsid wsp:val=&quot;00B926E0&quot;/&gt;&lt;wsp:rsid wsp:val=&quot;00B928B6&quot;/&gt;&lt;wsp:rsid wsp:val=&quot;00B92F5B&quot;/&gt;&lt;wsp:rsid wsp:val=&quot;00B93B55&quot;/&gt;&lt;wsp:rsid wsp:val=&quot;00B93C36&quot;/&gt;&lt;wsp:rsid wsp:val=&quot;00B93E5A&quot;/&gt;&lt;wsp:rsid wsp:val=&quot;00B94054&quot;/&gt;&lt;wsp:rsid wsp:val=&quot;00B94253&quot;/&gt;&lt;wsp:rsid wsp:val=&quot;00B9436E&quot;/&gt;&lt;wsp:rsid wsp:val=&quot;00B950E8&quot;/&gt;&lt;wsp:rsid wsp:val=&quot;00B95242&quot;/&gt;&lt;wsp:rsid wsp:val=&quot;00B95305&quot;/&gt;&lt;wsp:rsid wsp:val=&quot;00B9545A&quot;/&gt;&lt;wsp:rsid wsp:val=&quot;00B954FC&quot;/&gt;&lt;wsp:rsid wsp:val=&quot;00B9561D&quot;/&gt;&lt;wsp:rsid wsp:val=&quot;00B95A04&quot;/&gt;&lt;wsp:rsid wsp:val=&quot;00B95C49&quot;/&gt;&lt;wsp:rsid wsp:val=&quot;00B95CE8&quot;/&gt;&lt;wsp:rsid wsp:val=&quot;00B95EEF&quot;/&gt;&lt;wsp:rsid wsp:val=&quot;00B96228&quot;/&gt;&lt;wsp:rsid wsp:val=&quot;00B96313&quot;/&gt;&lt;wsp:rsid wsp:val=&quot;00B96ABF&quot;/&gt;&lt;wsp:rsid wsp:val=&quot;00B96CBF&quot;/&gt;&lt;wsp:rsid wsp:val=&quot;00B96CF0&quot;/&gt;&lt;wsp:rsid wsp:val=&quot;00B96DA2&quot;/&gt;&lt;wsp:rsid wsp:val=&quot;00B97088&quot;/&gt;&lt;wsp:rsid wsp:val=&quot;00B977E6&quot;/&gt;&lt;wsp:rsid wsp:val=&quot;00B97B85&quot;/&gt;&lt;wsp:rsid wsp:val=&quot;00BA067F&quot;/&gt;&lt;wsp:rsid wsp:val=&quot;00BA13E0&quot;/&gt;&lt;wsp:rsid wsp:val=&quot;00BA1570&quot;/&gt;&lt;wsp:rsid wsp:val=&quot;00BA1782&quot;/&gt;&lt;wsp:rsid wsp:val=&quot;00BA17C4&quot;/&gt;&lt;wsp:rsid wsp:val=&quot;00BA1878&quot;/&gt;&lt;wsp:rsid wsp:val=&quot;00BA1C20&quot;/&gt;&lt;wsp:rsid wsp:val=&quot;00BA1E6F&quot;/&gt;&lt;wsp:rsid wsp:val=&quot;00BA270E&quot;/&gt;&lt;wsp:rsid wsp:val=&quot;00BA2729&quot;/&gt;&lt;wsp:rsid wsp:val=&quot;00BA283C&quot;/&gt;&lt;wsp:rsid wsp:val=&quot;00BA2AEB&quot;/&gt;&lt;wsp:rsid wsp:val=&quot;00BA2DED&quot;/&gt;&lt;wsp:rsid wsp:val=&quot;00BA3129&quot;/&gt;&lt;wsp:rsid wsp:val=&quot;00BA380D&quot;/&gt;&lt;wsp:rsid wsp:val=&quot;00BA3974&quot;/&gt;&lt;wsp:rsid wsp:val=&quot;00BA3996&quot;/&gt;&lt;wsp:rsid wsp:val=&quot;00BA3CC9&quot;/&gt;&lt;wsp:rsid wsp:val=&quot;00BA3F29&quot;/&gt;&lt;wsp:rsid wsp:val=&quot;00BA40BE&quot;/&gt;&lt;wsp:rsid wsp:val=&quot;00BA41F5&quot;/&gt;&lt;wsp:rsid wsp:val=&quot;00BA48E0&quot;/&gt;&lt;wsp:rsid wsp:val=&quot;00BA4A62&quot;/&gt;&lt;wsp:rsid wsp:val=&quot;00BA4DF9&quot;/&gt;&lt;wsp:rsid wsp:val=&quot;00BA5346&quot;/&gt;&lt;wsp:rsid wsp:val=&quot;00BA54FB&quot;/&gt;&lt;wsp:rsid wsp:val=&quot;00BA5678&quot;/&gt;&lt;wsp:rsid wsp:val=&quot;00BA5C97&quot;/&gt;&lt;wsp:rsid wsp:val=&quot;00BA5D2C&quot;/&gt;&lt;wsp:rsid wsp:val=&quot;00BA5EFB&quot;/&gt;&lt;wsp:rsid wsp:val=&quot;00BA6282&quot;/&gt;&lt;wsp:rsid wsp:val=&quot;00BA659A&quot;/&gt;&lt;wsp:rsid wsp:val=&quot;00BA68C1&quot;/&gt;&lt;wsp:rsid wsp:val=&quot;00BA6CFD&quot;/&gt;&lt;wsp:rsid wsp:val=&quot;00BA7339&quot;/&gt;&lt;wsp:rsid wsp:val=&quot;00BA7423&quot;/&gt;&lt;wsp:rsid wsp:val=&quot;00BA7541&quot;/&gt;&lt;wsp:rsid wsp:val=&quot;00BA7688&quot;/&gt;&lt;wsp:rsid wsp:val=&quot;00BA7933&quot;/&gt;&lt;wsp:rsid wsp:val=&quot;00BA7EB0&quot;/&gt;&lt;wsp:rsid wsp:val=&quot;00BA7F8C&quot;/&gt;&lt;wsp:rsid wsp:val=&quot;00BA7F97&quot;/&gt;&lt;wsp:rsid wsp:val=&quot;00BB0528&quot;/&gt;&lt;wsp:rsid wsp:val=&quot;00BB0678&quot;/&gt;&lt;wsp:rsid wsp:val=&quot;00BB070E&quot;/&gt;&lt;wsp:rsid wsp:val=&quot;00BB0AFC&quot;/&gt;&lt;wsp:rsid wsp:val=&quot;00BB0B3E&quot;/&gt;&lt;wsp:rsid wsp:val=&quot;00BB0B41&quot;/&gt;&lt;wsp:rsid wsp:val=&quot;00BB0D3B&quot;/&gt;&lt;wsp:rsid wsp:val=&quot;00BB0D75&quot;/&gt;&lt;wsp:rsid wsp:val=&quot;00BB142F&quot;/&gt;&lt;wsp:rsid wsp:val=&quot;00BB1966&quot;/&gt;&lt;wsp:rsid wsp:val=&quot;00BB1A22&quot;/&gt;&lt;wsp:rsid wsp:val=&quot;00BB1B24&quot;/&gt;&lt;wsp:rsid wsp:val=&quot;00BB1C4F&quot;/&gt;&lt;wsp:rsid wsp:val=&quot;00BB1D50&quot;/&gt;&lt;wsp:rsid wsp:val=&quot;00BB225D&quot;/&gt;&lt;wsp:rsid wsp:val=&quot;00BB2328&quot;/&gt;&lt;wsp:rsid wsp:val=&quot;00BB2B81&quot;/&gt;&lt;wsp:rsid wsp:val=&quot;00BB3355&quot;/&gt;&lt;wsp:rsid wsp:val=&quot;00BB365A&quot;/&gt;&lt;wsp:rsid wsp:val=&quot;00BB3BDC&quot;/&gt;&lt;wsp:rsid wsp:val=&quot;00BB3DF1&quot;/&gt;&lt;wsp:rsid wsp:val=&quot;00BB3F2A&quot;/&gt;&lt;wsp:rsid wsp:val=&quot;00BB3F4C&quot;/&gt;&lt;wsp:rsid wsp:val=&quot;00BB3F8F&quot;/&gt;&lt;wsp:rsid wsp:val=&quot;00BB424D&quot;/&gt;&lt;wsp:rsid wsp:val=&quot;00BB4A42&quot;/&gt;&lt;wsp:rsid wsp:val=&quot;00BB4B79&quot;/&gt;&lt;wsp:rsid wsp:val=&quot;00BB5321&quot;/&gt;&lt;wsp:rsid wsp:val=&quot;00BB55E4&quot;/&gt;&lt;wsp:rsid wsp:val=&quot;00BB56F2&quot;/&gt;&lt;wsp:rsid wsp:val=&quot;00BB56F3&quot;/&gt;&lt;wsp:rsid wsp:val=&quot;00BB60F2&quot;/&gt;&lt;wsp:rsid wsp:val=&quot;00BB61DC&quot;/&gt;&lt;wsp:rsid wsp:val=&quot;00BB6431&quot;/&gt;&lt;wsp:rsid wsp:val=&quot;00BB6472&quot;/&gt;&lt;wsp:rsid wsp:val=&quot;00BB64AE&quot;/&gt;&lt;wsp:rsid wsp:val=&quot;00BB68A4&quot;/&gt;&lt;wsp:rsid wsp:val=&quot;00BB6C81&quot;/&gt;&lt;wsp:rsid wsp:val=&quot;00BB71EC&quot;/&gt;&lt;wsp:rsid wsp:val=&quot;00BB723D&quot;/&gt;&lt;wsp:rsid wsp:val=&quot;00BB724B&quot;/&gt;&lt;wsp:rsid wsp:val=&quot;00BB7634&quot;/&gt;&lt;wsp:rsid wsp:val=&quot;00BB7718&quot;/&gt;&lt;wsp:rsid wsp:val=&quot;00BC0A72&quot;/&gt;&lt;wsp:rsid wsp:val=&quot;00BC152B&quot;/&gt;&lt;wsp:rsid wsp:val=&quot;00BC16BF&quot;/&gt;&lt;wsp:rsid wsp:val=&quot;00BC17BC&quot;/&gt;&lt;wsp:rsid wsp:val=&quot;00BC18B2&quot;/&gt;&lt;wsp:rsid wsp:val=&quot;00BC1A03&quot;/&gt;&lt;wsp:rsid wsp:val=&quot;00BC1A99&quot;/&gt;&lt;wsp:rsid wsp:val=&quot;00BC1CDD&quot;/&gt;&lt;wsp:rsid wsp:val=&quot;00BC201A&quot;/&gt;&lt;wsp:rsid wsp:val=&quot;00BC27E0&quot;/&gt;&lt;wsp:rsid wsp:val=&quot;00BC28CB&quot;/&gt;&lt;wsp:rsid wsp:val=&quot;00BC2BC7&quot;/&gt;&lt;wsp:rsid wsp:val=&quot;00BC2C6D&quot;/&gt;&lt;wsp:rsid wsp:val=&quot;00BC2F45&quot;/&gt;&lt;wsp:rsid wsp:val=&quot;00BC321B&quot;/&gt;&lt;wsp:rsid wsp:val=&quot;00BC344E&quot;/&gt;&lt;wsp:rsid wsp:val=&quot;00BC38B8&quot;/&gt;&lt;wsp:rsid wsp:val=&quot;00BC3B7B&quot;/&gt;&lt;wsp:rsid wsp:val=&quot;00BC3CF8&quot;/&gt;&lt;wsp:rsid wsp:val=&quot;00BC3FE8&quot;/&gt;&lt;wsp:rsid wsp:val=&quot;00BC4401&quot;/&gt;&lt;wsp:rsid wsp:val=&quot;00BC499E&quot;/&gt;&lt;wsp:rsid wsp:val=&quot;00BC4EBA&quot;/&gt;&lt;wsp:rsid wsp:val=&quot;00BC5CE2&quot;/&gt;&lt;wsp:rsid wsp:val=&quot;00BC655E&quot;/&gt;&lt;wsp:rsid wsp:val=&quot;00BC6582&quot;/&gt;&lt;wsp:rsid wsp:val=&quot;00BC6F66&quot;/&gt;&lt;wsp:rsid wsp:val=&quot;00BC7040&quot;/&gt;&lt;wsp:rsid wsp:val=&quot;00BC70D5&quot;/&gt;&lt;wsp:rsid wsp:val=&quot;00BC71C5&quot;/&gt;&lt;wsp:rsid wsp:val=&quot;00BC749B&quot;/&gt;&lt;wsp:rsid wsp:val=&quot;00BC7659&quot;/&gt;&lt;wsp:rsid wsp:val=&quot;00BC77C9&quot;/&gt;&lt;wsp:rsid wsp:val=&quot;00BC7A42&quot;/&gt;&lt;wsp:rsid wsp:val=&quot;00BC7B6F&quot;/&gt;&lt;wsp:rsid wsp:val=&quot;00BC7DDC&quot;/&gt;&lt;wsp:rsid wsp:val=&quot;00BD013E&quot;/&gt;&lt;wsp:rsid wsp:val=&quot;00BD01AA&quot;/&gt;&lt;wsp:rsid wsp:val=&quot;00BD07D4&quot;/&gt;&lt;wsp:rsid wsp:val=&quot;00BD082C&quot;/&gt;&lt;wsp:rsid wsp:val=&quot;00BD0FC4&quot;/&gt;&lt;wsp:rsid wsp:val=&quot;00BD140B&quot;/&gt;&lt;wsp:rsid wsp:val=&quot;00BD14A5&quot;/&gt;&lt;wsp:rsid wsp:val=&quot;00BD2304&quot;/&gt;&lt;wsp:rsid wsp:val=&quot;00BD238C&quot;/&gt;&lt;wsp:rsid wsp:val=&quot;00BD28FD&quot;/&gt;&lt;wsp:rsid wsp:val=&quot;00BD2A08&quot;/&gt;&lt;wsp:rsid wsp:val=&quot;00BD2F55&quot;/&gt;&lt;wsp:rsid wsp:val=&quot;00BD2FDF&quot;/&gt;&lt;wsp:rsid wsp:val=&quot;00BD3545&quot;/&gt;&lt;wsp:rsid wsp:val=&quot;00BD3837&quot;/&gt;&lt;wsp:rsid wsp:val=&quot;00BD386B&quot;/&gt;&lt;wsp:rsid wsp:val=&quot;00BD3B25&quot;/&gt;&lt;wsp:rsid wsp:val=&quot;00BD3C69&quot;/&gt;&lt;wsp:rsid wsp:val=&quot;00BD3C9F&quot;/&gt;&lt;wsp:rsid wsp:val=&quot;00BD3D7A&quot;/&gt;&lt;wsp:rsid wsp:val=&quot;00BD47B4&quot;/&gt;&lt;wsp:rsid wsp:val=&quot;00BD49BA&quot;/&gt;&lt;wsp:rsid wsp:val=&quot;00BD4C3D&quot;/&gt;&lt;wsp:rsid wsp:val=&quot;00BD5736&quot;/&gt;&lt;wsp:rsid wsp:val=&quot;00BD5A26&quot;/&gt;&lt;wsp:rsid wsp:val=&quot;00BD5FA4&quot;/&gt;&lt;wsp:rsid wsp:val=&quot;00BD602B&quot;/&gt;&lt;wsp:rsid wsp:val=&quot;00BD6509&quot;/&gt;&lt;wsp:rsid wsp:val=&quot;00BD689C&quot;/&gt;&lt;wsp:rsid wsp:val=&quot;00BD6A22&quot;/&gt;&lt;wsp:rsid wsp:val=&quot;00BD7156&quot;/&gt;&lt;wsp:rsid wsp:val=&quot;00BD7629&quot;/&gt;&lt;wsp:rsid wsp:val=&quot;00BD7740&quot;/&gt;&lt;wsp:rsid wsp:val=&quot;00BD7A82&quot;/&gt;&lt;wsp:rsid wsp:val=&quot;00BD7EFB&quot;/&gt;&lt;wsp:rsid wsp:val=&quot;00BD7F5C&quot;/&gt;&lt;wsp:rsid wsp:val=&quot;00BD7F9E&quot;/&gt;&lt;wsp:rsid wsp:val=&quot;00BE0433&quot;/&gt;&lt;wsp:rsid wsp:val=&quot;00BE072F&quot;/&gt;&lt;wsp:rsid wsp:val=&quot;00BE0E51&quot;/&gt;&lt;wsp:rsid wsp:val=&quot;00BE12D2&quot;/&gt;&lt;wsp:rsid wsp:val=&quot;00BE13B8&quot;/&gt;&lt;wsp:rsid wsp:val=&quot;00BE16C6&quot;/&gt;&lt;wsp:rsid wsp:val=&quot;00BE16EF&quot;/&gt;&lt;wsp:rsid wsp:val=&quot;00BE1959&quot;/&gt;&lt;wsp:rsid wsp:val=&quot;00BE197A&quot;/&gt;&lt;wsp:rsid wsp:val=&quot;00BE1A06&quot;/&gt;&lt;wsp:rsid wsp:val=&quot;00BE1D45&quot;/&gt;&lt;wsp:rsid wsp:val=&quot;00BE269D&quot;/&gt;&lt;wsp:rsid wsp:val=&quot;00BE28FE&quot;/&gt;&lt;wsp:rsid wsp:val=&quot;00BE29A1&quot;/&gt;&lt;wsp:rsid wsp:val=&quot;00BE312F&quot;/&gt;&lt;wsp:rsid wsp:val=&quot;00BE3EA0&quot;/&gt;&lt;wsp:rsid wsp:val=&quot;00BE403F&quot;/&gt;&lt;wsp:rsid wsp:val=&quot;00BE415E&quot;/&gt;&lt;wsp:rsid wsp:val=&quot;00BE44B4&quot;/&gt;&lt;wsp:rsid wsp:val=&quot;00BE475F&quot;/&gt;&lt;wsp:rsid wsp:val=&quot;00BE5171&quot;/&gt;&lt;wsp:rsid wsp:val=&quot;00BE5519&quot;/&gt;&lt;wsp:rsid wsp:val=&quot;00BE55C6&quot;/&gt;&lt;wsp:rsid wsp:val=&quot;00BE57B1&quot;/&gt;&lt;wsp:rsid wsp:val=&quot;00BE5813&quot;/&gt;&lt;wsp:rsid wsp:val=&quot;00BE5FCD&quot;/&gt;&lt;wsp:rsid wsp:val=&quot;00BE63D5&quot;/&gt;&lt;wsp:rsid wsp:val=&quot;00BE65B3&quot;/&gt;&lt;wsp:rsid wsp:val=&quot;00BE6A02&quot;/&gt;&lt;wsp:rsid wsp:val=&quot;00BE7501&quot;/&gt;&lt;wsp:rsid wsp:val=&quot;00BE7B27&quot;/&gt;&lt;wsp:rsid wsp:val=&quot;00BE7D45&quot;/&gt;&lt;wsp:rsid wsp:val=&quot;00BE7FAF&quot;/&gt;&lt;wsp:rsid wsp:val=&quot;00BF0058&quot;/&gt;&lt;wsp:rsid wsp:val=&quot;00BF02E6&quot;/&gt;&lt;wsp:rsid wsp:val=&quot;00BF08B0&quot;/&gt;&lt;wsp:rsid wsp:val=&quot;00BF0AF3&quot;/&gt;&lt;wsp:rsid wsp:val=&quot;00BF0CEB&quot;/&gt;&lt;wsp:rsid wsp:val=&quot;00BF0F15&quot;/&gt;&lt;wsp:rsid wsp:val=&quot;00BF10D2&quot;/&gt;&lt;wsp:rsid wsp:val=&quot;00BF120B&quot;/&gt;&lt;wsp:rsid wsp:val=&quot;00BF12B0&quot;/&gt;&lt;wsp:rsid wsp:val=&quot;00BF1309&quot;/&gt;&lt;wsp:rsid wsp:val=&quot;00BF145E&quot;/&gt;&lt;wsp:rsid wsp:val=&quot;00BF1CD8&quot;/&gt;&lt;wsp:rsid wsp:val=&quot;00BF220D&quot;/&gt;&lt;wsp:rsid wsp:val=&quot;00BF2339&quot;/&gt;&lt;wsp:rsid wsp:val=&quot;00BF2372&quot;/&gt;&lt;wsp:rsid wsp:val=&quot;00BF2817&quot;/&gt;&lt;wsp:rsid wsp:val=&quot;00BF28A5&quot;/&gt;&lt;wsp:rsid wsp:val=&quot;00BF312E&quot;/&gt;&lt;wsp:rsid wsp:val=&quot;00BF31B5&quot;/&gt;&lt;wsp:rsid wsp:val=&quot;00BF31CB&quot;/&gt;&lt;wsp:rsid wsp:val=&quot;00BF334F&quot;/&gt;&lt;wsp:rsid wsp:val=&quot;00BF3A41&quot;/&gt;&lt;wsp:rsid wsp:val=&quot;00BF3C10&quot;/&gt;&lt;wsp:rsid wsp:val=&quot;00BF3FFA&quot;/&gt;&lt;wsp:rsid wsp:val=&quot;00BF46F1&quot;/&gt;&lt;wsp:rsid wsp:val=&quot;00BF4B69&quot;/&gt;&lt;wsp:rsid wsp:val=&quot;00BF56A8&quot;/&gt;&lt;wsp:rsid wsp:val=&quot;00BF60E3&quot;/&gt;&lt;wsp:rsid wsp:val=&quot;00BF6C19&quot;/&gt;&lt;wsp:rsid wsp:val=&quot;00BF6C8B&quot;/&gt;&lt;wsp:rsid wsp:val=&quot;00BF6FBF&quot;/&gt;&lt;wsp:rsid wsp:val=&quot;00BF70A1&quot;/&gt;&lt;wsp:rsid wsp:val=&quot;00BF70F8&quot;/&gt;&lt;wsp:rsid wsp:val=&quot;00BF7D39&quot;/&gt;&lt;wsp:rsid wsp:val=&quot;00BF7D43&quot;/&gt;&lt;wsp:rsid wsp:val=&quot;00C00F1A&quot;/&gt;&lt;wsp:rsid wsp:val=&quot;00C010F5&quot;/&gt;&lt;wsp:rsid wsp:val=&quot;00C01375&quot;/&gt;&lt;wsp:rsid wsp:val=&quot;00C0150C&quot;/&gt;&lt;wsp:rsid wsp:val=&quot;00C01552&quot;/&gt;&lt;wsp:rsid wsp:val=&quot;00C01835&quot;/&gt;&lt;wsp:rsid wsp:val=&quot;00C01FFB&quot;/&gt;&lt;wsp:rsid wsp:val=&quot;00C02192&quot;/&gt;&lt;wsp:rsid wsp:val=&quot;00C023FA&quot;/&gt;&lt;wsp:rsid wsp:val=&quot;00C0256C&quot;/&gt;&lt;wsp:rsid wsp:val=&quot;00C02B2A&quot;/&gt;&lt;wsp:rsid wsp:val=&quot;00C02C17&quot;/&gt;&lt;wsp:rsid wsp:val=&quot;00C02CDE&quot;/&gt;&lt;wsp:rsid wsp:val=&quot;00C030C3&quot;/&gt;&lt;wsp:rsid wsp:val=&quot;00C0313D&quot;/&gt;&lt;wsp:rsid wsp:val=&quot;00C039B6&quot;/&gt;&lt;wsp:rsid wsp:val=&quot;00C03B7B&quot;/&gt;&lt;wsp:rsid wsp:val=&quot;00C04B82&quot;/&gt;&lt;wsp:rsid wsp:val=&quot;00C057E0&quot;/&gt;&lt;wsp:rsid wsp:val=&quot;00C05863&quot;/&gt;&lt;wsp:rsid wsp:val=&quot;00C05A81&quot;/&gt;&lt;wsp:rsid wsp:val=&quot;00C05C20&quot;/&gt;&lt;wsp:rsid wsp:val=&quot;00C06066&quot;/&gt;&lt;wsp:rsid wsp:val=&quot;00C0648A&quot;/&gt;&lt;wsp:rsid wsp:val=&quot;00C06756&quot;/&gt;&lt;wsp:rsid wsp:val=&quot;00C067A4&quot;/&gt;&lt;wsp:rsid wsp:val=&quot;00C06B3D&quot;/&gt;&lt;wsp:rsid wsp:val=&quot;00C06BE9&quot;/&gt;&lt;wsp:rsid wsp:val=&quot;00C070D8&quot;/&gt;&lt;wsp:rsid wsp:val=&quot;00C079D6&quot;/&gt;&lt;wsp:rsid wsp:val=&quot;00C07A6C&quot;/&gt;&lt;wsp:rsid wsp:val=&quot;00C07AE3&quot;/&gt;&lt;wsp:rsid wsp:val=&quot;00C07AE4&quot;/&gt;&lt;wsp:rsid wsp:val=&quot;00C07D3E&quot;/&gt;&lt;wsp:rsid wsp:val=&quot;00C10599&quot;/&gt;&lt;wsp:rsid wsp:val=&quot;00C106DF&quot;/&gt;&lt;wsp:rsid wsp:val=&quot;00C10D9F&quot;/&gt;&lt;wsp:rsid wsp:val=&quot;00C1114F&quot;/&gt;&lt;wsp:rsid wsp:val=&quot;00C11183&quot;/&gt;&lt;wsp:rsid wsp:val=&quot;00C11197&quot;/&gt;&lt;wsp:rsid wsp:val=&quot;00C1120D&quot;/&gt;&lt;wsp:rsid wsp:val=&quot;00C11354&quot;/&gt;&lt;wsp:rsid wsp:val=&quot;00C11B32&quot;/&gt;&lt;wsp:rsid wsp:val=&quot;00C11C33&quot;/&gt;&lt;wsp:rsid wsp:val=&quot;00C11C73&quot;/&gt;&lt;wsp:rsid wsp:val=&quot;00C11FE5&quot;/&gt;&lt;wsp:rsid wsp:val=&quot;00C11FF6&quot;/&gt;&lt;wsp:rsid wsp:val=&quot;00C124F6&quot;/&gt;&lt;wsp:rsid wsp:val=&quot;00C1252C&quot;/&gt;&lt;wsp:rsid wsp:val=&quot;00C1286D&quot;/&gt;&lt;wsp:rsid wsp:val=&quot;00C12DC5&quot;/&gt;&lt;wsp:rsid wsp:val=&quot;00C12E86&quot;/&gt;&lt;wsp:rsid wsp:val=&quot;00C12EB5&quot;/&gt;&lt;wsp:rsid wsp:val=&quot;00C13504&quot;/&gt;&lt;wsp:rsid wsp:val=&quot;00C13757&quot;/&gt;&lt;wsp:rsid wsp:val=&quot;00C138D2&quot;/&gt;&lt;wsp:rsid wsp:val=&quot;00C13C1B&quot;/&gt;&lt;wsp:rsid wsp:val=&quot;00C13C8A&quot;/&gt;&lt;wsp:rsid wsp:val=&quot;00C13F22&quot;/&gt;&lt;wsp:rsid wsp:val=&quot;00C13F33&quot;/&gt;&lt;wsp:rsid wsp:val=&quot;00C140FE&quot;/&gt;&lt;wsp:rsid wsp:val=&quot;00C141EC&quot;/&gt;&lt;wsp:rsid wsp:val=&quot;00C144B5&quot;/&gt;&lt;wsp:rsid wsp:val=&quot;00C14A2D&quot;/&gt;&lt;wsp:rsid wsp:val=&quot;00C14BE8&quot;/&gt;&lt;wsp:rsid wsp:val=&quot;00C15135&quot;/&gt;&lt;wsp:rsid wsp:val=&quot;00C15595&quot;/&gt;&lt;wsp:rsid wsp:val=&quot;00C1595F&quot;/&gt;&lt;wsp:rsid wsp:val=&quot;00C159ED&quot;/&gt;&lt;wsp:rsid wsp:val=&quot;00C1662C&quot;/&gt;&lt;wsp:rsid wsp:val=&quot;00C16B93&quot;/&gt;&lt;wsp:rsid wsp:val=&quot;00C17099&quot;/&gt;&lt;wsp:rsid wsp:val=&quot;00C1733B&quot;/&gt;&lt;wsp:rsid wsp:val=&quot;00C1741D&quot;/&gt;&lt;wsp:rsid wsp:val=&quot;00C174EC&quot;/&gt;&lt;wsp:rsid wsp:val=&quot;00C17593&quot;/&gt;&lt;wsp:rsid wsp:val=&quot;00C177BA&quot;/&gt;&lt;wsp:rsid wsp:val=&quot;00C17D7E&quot;/&gt;&lt;wsp:rsid wsp:val=&quot;00C17D89&quot;/&gt;&lt;wsp:rsid wsp:val=&quot;00C17F16&quot;/&gt;&lt;wsp:rsid wsp:val=&quot;00C202D5&quot;/&gt;&lt;wsp:rsid wsp:val=&quot;00C2068D&quot;/&gt;&lt;wsp:rsid wsp:val=&quot;00C206C4&quot;/&gt;&lt;wsp:rsid wsp:val=&quot;00C206EC&quot;/&gt;&lt;wsp:rsid wsp:val=&quot;00C20E43&quot;/&gt;&lt;wsp:rsid wsp:val=&quot;00C20F77&quot;/&gt;&lt;wsp:rsid wsp:val=&quot;00C20FC7&quot;/&gt;&lt;wsp:rsid wsp:val=&quot;00C218D5&quot;/&gt;&lt;wsp:rsid wsp:val=&quot;00C21A9A&quot;/&gt;&lt;wsp:rsid wsp:val=&quot;00C21B1D&quot;/&gt;&lt;wsp:rsid wsp:val=&quot;00C21C53&quot;/&gt;&lt;wsp:rsid wsp:val=&quot;00C222CF&quot;/&gt;&lt;wsp:rsid wsp:val=&quot;00C232DD&quot;/&gt;&lt;wsp:rsid wsp:val=&quot;00C23989&quot;/&gt;&lt;wsp:rsid wsp:val=&quot;00C2423A&quot;/&gt;&lt;wsp:rsid wsp:val=&quot;00C24CA2&quot;/&gt;&lt;wsp:rsid wsp:val=&quot;00C24EE5&quot;/&gt;&lt;wsp:rsid wsp:val=&quot;00C24F74&quot;/&gt;&lt;wsp:rsid wsp:val=&quot;00C250CF&quot;/&gt;&lt;wsp:rsid wsp:val=&quot;00C2544D&quot;/&gt;&lt;wsp:rsid wsp:val=&quot;00C25D3A&quot;/&gt;&lt;wsp:rsid wsp:val=&quot;00C263AE&quot;/&gt;&lt;wsp:rsid wsp:val=&quot;00C2660B&quot;/&gt;&lt;wsp:rsid wsp:val=&quot;00C26871&quot;/&gt;&lt;wsp:rsid wsp:val=&quot;00C2695A&quot;/&gt;&lt;wsp:rsid wsp:val=&quot;00C2716B&quot;/&gt;&lt;wsp:rsid wsp:val=&quot;00C274BE&quot;/&gt;&lt;wsp:rsid wsp:val=&quot;00C30547&quot;/&gt;&lt;wsp:rsid wsp:val=&quot;00C307FA&quot;/&gt;&lt;wsp:rsid wsp:val=&quot;00C30D3F&quot;/&gt;&lt;wsp:rsid wsp:val=&quot;00C30DAA&quot;/&gt;&lt;wsp:rsid wsp:val=&quot;00C30F1F&quot;/&gt;&lt;wsp:rsid wsp:val=&quot;00C30FB5&quot;/&gt;&lt;wsp:rsid wsp:val=&quot;00C30FB7&quot;/&gt;&lt;wsp:rsid wsp:val=&quot;00C31089&quot;/&gt;&lt;wsp:rsid wsp:val=&quot;00C31206&quot;/&gt;&lt;wsp:rsid wsp:val=&quot;00C31237&quot;/&gt;&lt;wsp:rsid wsp:val=&quot;00C314DF&quot;/&gt;&lt;wsp:rsid wsp:val=&quot;00C3175A&quot;/&gt;&lt;wsp:rsid wsp:val=&quot;00C31895&quot;/&gt;&lt;wsp:rsid wsp:val=&quot;00C319A2&quot;/&gt;&lt;wsp:rsid wsp:val=&quot;00C3208A&quot;/&gt;&lt;wsp:rsid wsp:val=&quot;00C32417&quot;/&gt;&lt;wsp:rsid wsp:val=&quot;00C325A7&quot;/&gt;&lt;wsp:rsid wsp:val=&quot;00C32BB7&quot;/&gt;&lt;wsp:rsid wsp:val=&quot;00C33558&quot;/&gt;&lt;wsp:rsid wsp:val=&quot;00C336E5&quot;/&gt;&lt;wsp:rsid wsp:val=&quot;00C339DE&quot;/&gt;&lt;wsp:rsid wsp:val=&quot;00C33A9F&quot;/&gt;&lt;wsp:rsid wsp:val=&quot;00C33AA7&quot;/&gt;&lt;wsp:rsid wsp:val=&quot;00C33D3F&quot;/&gt;&lt;wsp:rsid wsp:val=&quot;00C33DCE&quot;/&gt;&lt;wsp:rsid wsp:val=&quot;00C34010&quot;/&gt;&lt;wsp:rsid wsp:val=&quot;00C3463A&quot;/&gt;&lt;wsp:rsid wsp:val=&quot;00C346BB&quot;/&gt;&lt;wsp:rsid wsp:val=&quot;00C346C1&quot;/&gt;&lt;wsp:rsid wsp:val=&quot;00C34C05&quot;/&gt;&lt;wsp:rsid wsp:val=&quot;00C35659&quot;/&gt;&lt;wsp:rsid wsp:val=&quot;00C3566B&quot;/&gt;&lt;wsp:rsid wsp:val=&quot;00C35675&quot;/&gt;&lt;wsp:rsid wsp:val=&quot;00C35A42&quot;/&gt;&lt;wsp:rsid wsp:val=&quot;00C35B23&quot;/&gt;&lt;wsp:rsid wsp:val=&quot;00C35CFA&quot;/&gt;&lt;wsp:rsid wsp:val=&quot;00C35D4F&quot;/&gt;&lt;wsp:rsid wsp:val=&quot;00C36DAD&quot;/&gt;&lt;wsp:rsid wsp:val=&quot;00C37050&quot;/&gt;&lt;wsp:rsid wsp:val=&quot;00C37493&quot;/&gt;&lt;wsp:rsid wsp:val=&quot;00C37AEC&quot;/&gt;&lt;wsp:rsid wsp:val=&quot;00C37F07&quot;/&gt;&lt;wsp:rsid wsp:val=&quot;00C37F85&quot;/&gt;&lt;wsp:rsid wsp:val=&quot;00C37F8D&quot;/&gt;&lt;wsp:rsid wsp:val=&quot;00C4018E&quot;/&gt;&lt;wsp:rsid wsp:val=&quot;00C404D5&quot;/&gt;&lt;wsp:rsid wsp:val=&quot;00C40509&quot;/&gt;&lt;wsp:rsid wsp:val=&quot;00C40876&quot;/&gt;&lt;wsp:rsid wsp:val=&quot;00C40B7D&quot;/&gt;&lt;wsp:rsid wsp:val=&quot;00C41C71&quot;/&gt;&lt;wsp:rsid wsp:val=&quot;00C41CB0&quot;/&gt;&lt;wsp:rsid wsp:val=&quot;00C41CC9&quot;/&gt;&lt;wsp:rsid wsp:val=&quot;00C42130&quot;/&gt;&lt;wsp:rsid wsp:val=&quot;00C4218C&quot;/&gt;&lt;wsp:rsid wsp:val=&quot;00C42784&quot;/&gt;&lt;wsp:rsid wsp:val=&quot;00C429E1&quot;/&gt;&lt;wsp:rsid wsp:val=&quot;00C43421&quot;/&gt;&lt;wsp:rsid wsp:val=&quot;00C439F0&quot;/&gt;&lt;wsp:rsid wsp:val=&quot;00C43CE7&quot;/&gt;&lt;wsp:rsid wsp:val=&quot;00C44189&quot;/&gt;&lt;wsp:rsid wsp:val=&quot;00C4464F&quot;/&gt;&lt;wsp:rsid wsp:val=&quot;00C447FB&quot;/&gt;&lt;wsp:rsid wsp:val=&quot;00C44ADA&quot;/&gt;&lt;wsp:rsid wsp:val=&quot;00C453B8&quot;/&gt;&lt;wsp:rsid wsp:val=&quot;00C45A9C&quot;/&gt;&lt;wsp:rsid wsp:val=&quot;00C460F0&quot;/&gt;&lt;wsp:rsid wsp:val=&quot;00C46253&quot;/&gt;&lt;wsp:rsid wsp:val=&quot;00C46B53&quot;/&gt;&lt;wsp:rsid wsp:val=&quot;00C46D57&quot;/&gt;&lt;wsp:rsid wsp:val=&quot;00C46D92&quot;/&gt;&lt;wsp:rsid wsp:val=&quot;00C470AA&quot;/&gt;&lt;wsp:rsid wsp:val=&quot;00C47202&quot;/&gt;&lt;wsp:rsid wsp:val=&quot;00C47AE8&quot;/&gt;&lt;wsp:rsid wsp:val=&quot;00C5008A&quot;/&gt;&lt;wsp:rsid wsp:val=&quot;00C50420&quot;/&gt;&lt;wsp:rsid wsp:val=&quot;00C508B7&quot;/&gt;&lt;wsp:rsid wsp:val=&quot;00C50D41&quot;/&gt;&lt;wsp:rsid wsp:val=&quot;00C514F3&quot;/&gt;&lt;wsp:rsid wsp:val=&quot;00C515CC&quot;/&gt;&lt;wsp:rsid wsp:val=&quot;00C5196E&quot;/&gt;&lt;wsp:rsid wsp:val=&quot;00C51D11&quot;/&gt;&lt;wsp:rsid wsp:val=&quot;00C5257E&quot;/&gt;&lt;wsp:rsid wsp:val=&quot;00C531B4&quot;/&gt;&lt;wsp:rsid wsp:val=&quot;00C532F9&quot;/&gt;&lt;wsp:rsid wsp:val=&quot;00C5393D&quot;/&gt;&lt;wsp:rsid wsp:val=&quot;00C53E22&quot;/&gt;&lt;wsp:rsid wsp:val=&quot;00C544DE&quot;/&gt;&lt;wsp:rsid wsp:val=&quot;00C54757&quot;/&gt;&lt;wsp:rsid wsp:val=&quot;00C54C62&quot;/&gt;&lt;wsp:rsid wsp:val=&quot;00C5553D&quot;/&gt;&lt;wsp:rsid wsp:val=&quot;00C55ADC&quot;/&gt;&lt;wsp:rsid wsp:val=&quot;00C55B02&quot;/&gt;&lt;wsp:rsid wsp:val=&quot;00C55F3A&quot;/&gt;&lt;wsp:rsid wsp:val=&quot;00C56282&quot;/&gt;&lt;wsp:rsid wsp:val=&quot;00C5638E&quot;/&gt;&lt;wsp:rsid wsp:val=&quot;00C56918&quot;/&gt;&lt;wsp:rsid wsp:val=&quot;00C569CA&quot;/&gt;&lt;wsp:rsid wsp:val=&quot;00C56A29&quot;/&gt;&lt;wsp:rsid wsp:val=&quot;00C5707E&quot;/&gt;&lt;wsp:rsid wsp:val=&quot;00C57CC6&quot;/&gt;&lt;wsp:rsid wsp:val=&quot;00C601EB&quot;/&gt;&lt;wsp:rsid wsp:val=&quot;00C60EC1&quot;/&gt;&lt;wsp:rsid wsp:val=&quot;00C61ECD&quot;/&gt;&lt;wsp:rsid wsp:val=&quot;00C62027&quot;/&gt;&lt;wsp:rsid wsp:val=&quot;00C62163&quot;/&gt;&lt;wsp:rsid wsp:val=&quot;00C621EC&quot;/&gt;&lt;wsp:rsid wsp:val=&quot;00C62271&quot;/&gt;&lt;wsp:rsid wsp:val=&quot;00C62997&quot;/&gt;&lt;wsp:rsid wsp:val=&quot;00C629E0&quot;/&gt;&lt;wsp:rsid wsp:val=&quot;00C62BE7&quot;/&gt;&lt;wsp:rsid wsp:val=&quot;00C62C31&quot;/&gt;&lt;wsp:rsid wsp:val=&quot;00C633AB&quot;/&gt;&lt;wsp:rsid wsp:val=&quot;00C6343A&quot;/&gt;&lt;wsp:rsid wsp:val=&quot;00C63D17&quot;/&gt;&lt;wsp:rsid wsp:val=&quot;00C64376&quot;/&gt;&lt;wsp:rsid wsp:val=&quot;00C64626&quot;/&gt;&lt;wsp:rsid wsp:val=&quot;00C646FA&quot;/&gt;&lt;wsp:rsid wsp:val=&quot;00C64849&quot;/&gt;&lt;wsp:rsid wsp:val=&quot;00C64EDC&quot;/&gt;&lt;wsp:rsid wsp:val=&quot;00C65488&quot;/&gt;&lt;wsp:rsid wsp:val=&quot;00C658B2&quot;/&gt;&lt;wsp:rsid wsp:val=&quot;00C65D24&quot;/&gt;&lt;wsp:rsid wsp:val=&quot;00C65F58&quot;/&gt;&lt;wsp:rsid wsp:val=&quot;00C66571&quot;/&gt;&lt;wsp:rsid wsp:val=&quot;00C666DB&quot;/&gt;&lt;wsp:rsid wsp:val=&quot;00C667F6&quot;/&gt;&lt;wsp:rsid wsp:val=&quot;00C66B89&quot;/&gt;&lt;wsp:rsid wsp:val=&quot;00C66C34&quot;/&gt;&lt;wsp:rsid wsp:val=&quot;00C66FAE&quot;/&gt;&lt;wsp:rsid wsp:val=&quot;00C67231&quot;/&gt;&lt;wsp:rsid wsp:val=&quot;00C700D4&quot;/&gt;&lt;wsp:rsid wsp:val=&quot;00C7040D&quot;/&gt;&lt;wsp:rsid wsp:val=&quot;00C705AD&quot;/&gt;&lt;wsp:rsid wsp:val=&quot;00C70950&quot;/&gt;&lt;wsp:rsid wsp:val=&quot;00C70B8C&quot;/&gt;&lt;wsp:rsid wsp:val=&quot;00C710B3&quot;/&gt;&lt;wsp:rsid wsp:val=&quot;00C71468&quot;/&gt;&lt;wsp:rsid wsp:val=&quot;00C723AF&quot;/&gt;&lt;wsp:rsid wsp:val=&quot;00C7251B&quot;/&gt;&lt;wsp:rsid wsp:val=&quot;00C72EF5&quot;/&gt;&lt;wsp:rsid wsp:val=&quot;00C73102&quot;/&gt;&lt;wsp:rsid wsp:val=&quot;00C73224&quot;/&gt;&lt;wsp:rsid wsp:val=&quot;00C732C5&quot;/&gt;&lt;wsp:rsid wsp:val=&quot;00C73302&quot;/&gt;&lt;wsp:rsid wsp:val=&quot;00C7357D&quot;/&gt;&lt;wsp:rsid wsp:val=&quot;00C73979&quot;/&gt;&lt;wsp:rsid wsp:val=&quot;00C73E3E&quot;/&gt;&lt;wsp:rsid wsp:val=&quot;00C740FD&quot;/&gt;&lt;wsp:rsid wsp:val=&quot;00C74157&quot;/&gt;&lt;wsp:rsid wsp:val=&quot;00C7448E&quot;/&gt;&lt;wsp:rsid wsp:val=&quot;00C748E2&quot;/&gt;&lt;wsp:rsid wsp:val=&quot;00C74DC2&quot;/&gt;&lt;wsp:rsid wsp:val=&quot;00C75004&quot;/&gt;&lt;wsp:rsid wsp:val=&quot;00C755E8&quot;/&gt;&lt;wsp:rsid wsp:val=&quot;00C7576B&quot;/&gt;&lt;wsp:rsid wsp:val=&quot;00C75970&quot;/&gt;&lt;wsp:rsid wsp:val=&quot;00C75AC4&quot;/&gt;&lt;wsp:rsid wsp:val=&quot;00C75B22&quot;/&gt;&lt;wsp:rsid wsp:val=&quot;00C75C9D&quot;/&gt;&lt;wsp:rsid wsp:val=&quot;00C75CD0&quot;/&gt;&lt;wsp:rsid wsp:val=&quot;00C75EF9&quot;/&gt;&lt;wsp:rsid wsp:val=&quot;00C76778&quot;/&gt;&lt;wsp:rsid wsp:val=&quot;00C76816&quot;/&gt;&lt;wsp:rsid wsp:val=&quot;00C76A56&quot;/&gt;&lt;wsp:rsid wsp:val=&quot;00C76A6B&quot;/&gt;&lt;wsp:rsid wsp:val=&quot;00C7731D&quot;/&gt;&lt;wsp:rsid wsp:val=&quot;00C774B9&quot;/&gt;&lt;wsp:rsid wsp:val=&quot;00C775EF&quot;/&gt;&lt;wsp:rsid wsp:val=&quot;00C7799E&quot;/&gt;&lt;wsp:rsid wsp:val=&quot;00C77DF7&quot;/&gt;&lt;wsp:rsid wsp:val=&quot;00C80279&quot;/&gt;&lt;wsp:rsid wsp:val=&quot;00C80547&quot;/&gt;&lt;wsp:rsid wsp:val=&quot;00C80FD1&quot;/&gt;&lt;wsp:rsid wsp:val=&quot;00C8198E&quot;/&gt;&lt;wsp:rsid wsp:val=&quot;00C81B30&quot;/&gt;&lt;wsp:rsid wsp:val=&quot;00C82387&quot;/&gt;&lt;wsp:rsid wsp:val=&quot;00C82A08&quot;/&gt;&lt;wsp:rsid wsp:val=&quot;00C83E22&quot;/&gt;&lt;wsp:rsid wsp:val=&quot;00C85253&quot;/&gt;&lt;wsp:rsid wsp:val=&quot;00C8534D&quot;/&gt;&lt;wsp:rsid wsp:val=&quot;00C86131&quot;/&gt;&lt;wsp:rsid wsp:val=&quot;00C8624E&quot;/&gt;&lt;wsp:rsid wsp:val=&quot;00C86379&quot;/&gt;&lt;wsp:rsid wsp:val=&quot;00C864C3&quot;/&gt;&lt;wsp:rsid wsp:val=&quot;00C864DB&quot;/&gt;&lt;wsp:rsid wsp:val=&quot;00C87183&quot;/&gt;&lt;wsp:rsid wsp:val=&quot;00C87304&quot;/&gt;&lt;wsp:rsid wsp:val=&quot;00C8781D&quot;/&gt;&lt;wsp:rsid wsp:val=&quot;00C901A9&quot;/&gt;&lt;wsp:rsid wsp:val=&quot;00C905AC&quot;/&gt;&lt;wsp:rsid wsp:val=&quot;00C90B43&quot;/&gt;&lt;wsp:rsid wsp:val=&quot;00C90C65&quot;/&gt;&lt;wsp:rsid wsp:val=&quot;00C90C82&quot;/&gt;&lt;wsp:rsid wsp:val=&quot;00C90F7A&quot;/&gt;&lt;wsp:rsid wsp:val=&quot;00C912A0&quot;/&gt;&lt;wsp:rsid wsp:val=&quot;00C91516&quot;/&gt;&lt;wsp:rsid wsp:val=&quot;00C91707&quot;/&gt;&lt;wsp:rsid wsp:val=&quot;00C91AB8&quot;/&gt;&lt;wsp:rsid wsp:val=&quot;00C91CFB&quot;/&gt;&lt;wsp:rsid wsp:val=&quot;00C91FAC&quot;/&gt;&lt;wsp:rsid wsp:val=&quot;00C9220C&quot;/&gt;&lt;wsp:rsid wsp:val=&quot;00C92215&quot;/&gt;&lt;wsp:rsid wsp:val=&quot;00C922C5&quot;/&gt;&lt;wsp:rsid wsp:val=&quot;00C92352&quot;/&gt;&lt;wsp:rsid wsp:val=&quot;00C924D8&quot;/&gt;&lt;wsp:rsid wsp:val=&quot;00C92C2A&quot;/&gt;&lt;wsp:rsid wsp:val=&quot;00C92FE9&quot;/&gt;&lt;wsp:rsid wsp:val=&quot;00C9318C&quot;/&gt;&lt;wsp:rsid wsp:val=&quot;00C93297&quot;/&gt;&lt;wsp:rsid wsp:val=&quot;00C93651&quot;/&gt;&lt;wsp:rsid wsp:val=&quot;00C93B27&quot;/&gt;&lt;wsp:rsid wsp:val=&quot;00C93C3E&quot;/&gt;&lt;wsp:rsid wsp:val=&quot;00C93D37&quot;/&gt;&lt;wsp:rsid wsp:val=&quot;00C94508&quot;/&gt;&lt;wsp:rsid wsp:val=&quot;00C945A6&quot;/&gt;&lt;wsp:rsid wsp:val=&quot;00C945EC&quot;/&gt;&lt;wsp:rsid wsp:val=&quot;00C94AA5&quot;/&gt;&lt;wsp:rsid wsp:val=&quot;00C94C81&quot;/&gt;&lt;wsp:rsid wsp:val=&quot;00C94E45&quot;/&gt;&lt;wsp:rsid wsp:val=&quot;00C95300&quot;/&gt;&lt;wsp:rsid wsp:val=&quot;00C95380&quot;/&gt;&lt;wsp:rsid wsp:val=&quot;00C95548&quot;/&gt;&lt;wsp:rsid wsp:val=&quot;00C955AD&quot;/&gt;&lt;wsp:rsid wsp:val=&quot;00C95730&quot;/&gt;&lt;wsp:rsid wsp:val=&quot;00C957CD&quot;/&gt;&lt;wsp:rsid wsp:val=&quot;00C95962&quot;/&gt;&lt;wsp:rsid wsp:val=&quot;00C95A8A&quot;/&gt;&lt;wsp:rsid wsp:val=&quot;00C95B26&quot;/&gt;&lt;wsp:rsid wsp:val=&quot;00C95B2F&quot;/&gt;&lt;wsp:rsid wsp:val=&quot;00C95CCD&quot;/&gt;&lt;wsp:rsid wsp:val=&quot;00C95CD4&quot;/&gt;&lt;wsp:rsid wsp:val=&quot;00C96A19&quot;/&gt;&lt;wsp:rsid wsp:val=&quot;00C96FE0&quot;/&gt;&lt;wsp:rsid wsp:val=&quot;00C973E2&quot;/&gt;&lt;wsp:rsid wsp:val=&quot;00C975B2&quot;/&gt;&lt;wsp:rsid wsp:val=&quot;00C97AF1&quot;/&gt;&lt;wsp:rsid wsp:val=&quot;00CA09AA&quot;/&gt;&lt;wsp:rsid wsp:val=&quot;00CA0BAF&quot;/&gt;&lt;wsp:rsid wsp:val=&quot;00CA10AC&quot;/&gt;&lt;wsp:rsid wsp:val=&quot;00CA114D&quot;/&gt;&lt;wsp:rsid wsp:val=&quot;00CA1225&quot;/&gt;&lt;wsp:rsid wsp:val=&quot;00CA18D2&quot;/&gt;&lt;wsp:rsid wsp:val=&quot;00CA2919&quot;/&gt;&lt;wsp:rsid wsp:val=&quot;00CA2A7E&quot;/&gt;&lt;wsp:rsid wsp:val=&quot;00CA2B09&quot;/&gt;&lt;wsp:rsid wsp:val=&quot;00CA2C56&quot;/&gt;&lt;wsp:rsid wsp:val=&quot;00CA2E5D&quot;/&gt;&lt;wsp:rsid wsp:val=&quot;00CA3860&quot;/&gt;&lt;wsp:rsid wsp:val=&quot;00CA48F7&quot;/&gt;&lt;wsp:rsid wsp:val=&quot;00CA4A3F&quot;/&gt;&lt;wsp:rsid wsp:val=&quot;00CA4C14&quot;/&gt;&lt;wsp:rsid wsp:val=&quot;00CA4FE7&quot;/&gt;&lt;wsp:rsid wsp:val=&quot;00CA51A0&quot;/&gt;&lt;wsp:rsid wsp:val=&quot;00CA572F&quot;/&gt;&lt;wsp:rsid wsp:val=&quot;00CA58B2&quot;/&gt;&lt;wsp:rsid wsp:val=&quot;00CA5BEE&quot;/&gt;&lt;wsp:rsid wsp:val=&quot;00CA5EB2&quot;/&gt;&lt;wsp:rsid wsp:val=&quot;00CA6121&quot;/&gt;&lt;wsp:rsid wsp:val=&quot;00CA6164&quot;/&gt;&lt;wsp:rsid wsp:val=&quot;00CA63C6&quot;/&gt;&lt;wsp:rsid wsp:val=&quot;00CA6435&quot;/&gt;&lt;wsp:rsid wsp:val=&quot;00CA669B&quot;/&gt;&lt;wsp:rsid wsp:val=&quot;00CA73B2&quot;/&gt;&lt;wsp:rsid wsp:val=&quot;00CA74E8&quot;/&gt;&lt;wsp:rsid wsp:val=&quot;00CA765C&quot;/&gt;&lt;wsp:rsid wsp:val=&quot;00CA7EE9&quot;/&gt;&lt;wsp:rsid wsp:val=&quot;00CB016A&quot;/&gt;&lt;wsp:rsid wsp:val=&quot;00CB047F&quot;/&gt;&lt;wsp:rsid wsp:val=&quot;00CB0C2A&quot;/&gt;&lt;wsp:rsid wsp:val=&quot;00CB11BD&quot;/&gt;&lt;wsp:rsid wsp:val=&quot;00CB1368&quot;/&gt;&lt;wsp:rsid wsp:val=&quot;00CB1F2A&quot;/&gt;&lt;wsp:rsid wsp:val=&quot;00CB2836&quot;/&gt;&lt;wsp:rsid wsp:val=&quot;00CB2F65&quot;/&gt;&lt;wsp:rsid wsp:val=&quot;00CB480A&quot;/&gt;&lt;wsp:rsid wsp:val=&quot;00CB4FA5&quot;/&gt;&lt;wsp:rsid wsp:val=&quot;00CB558B&quot;/&gt;&lt;wsp:rsid wsp:val=&quot;00CB5751&quot;/&gt;&lt;wsp:rsid wsp:val=&quot;00CB58DD&quot;/&gt;&lt;wsp:rsid wsp:val=&quot;00CB5A90&quot;/&gt;&lt;wsp:rsid wsp:val=&quot;00CB5A9F&quot;/&gt;&lt;wsp:rsid wsp:val=&quot;00CB5EF8&quot;/&gt;&lt;wsp:rsid wsp:val=&quot;00CB6343&quot;/&gt;&lt;wsp:rsid wsp:val=&quot;00CB6590&quot;/&gt;&lt;wsp:rsid wsp:val=&quot;00CB68B3&quot;/&gt;&lt;wsp:rsid wsp:val=&quot;00CB68CD&quot;/&gt;&lt;wsp:rsid wsp:val=&quot;00CB6AF4&quot;/&gt;&lt;wsp:rsid wsp:val=&quot;00CB6F13&quot;/&gt;&lt;wsp:rsid wsp:val=&quot;00CB6F9E&quot;/&gt;&lt;wsp:rsid wsp:val=&quot;00CB7648&quot;/&gt;&lt;wsp:rsid wsp:val=&quot;00CB77AE&quot;/&gt;&lt;wsp:rsid wsp:val=&quot;00CB7B6B&quot;/&gt;&lt;wsp:rsid wsp:val=&quot;00CC009C&quot;/&gt;&lt;wsp:rsid wsp:val=&quot;00CC00B7&quot;/&gt;&lt;wsp:rsid wsp:val=&quot;00CC034B&quot;/&gt;&lt;wsp:rsid wsp:val=&quot;00CC054D&quot;/&gt;&lt;wsp:rsid wsp:val=&quot;00CC0AA7&quot;/&gt;&lt;wsp:rsid wsp:val=&quot;00CC0C70&quot;/&gt;&lt;wsp:rsid wsp:val=&quot;00CC0E56&quot;/&gt;&lt;wsp:rsid wsp:val=&quot;00CC172A&quot;/&gt;&lt;wsp:rsid wsp:val=&quot;00CC17E2&quot;/&gt;&lt;wsp:rsid wsp:val=&quot;00CC1A18&quot;/&gt;&lt;wsp:rsid wsp:val=&quot;00CC1C42&quot;/&gt;&lt;wsp:rsid wsp:val=&quot;00CC1CA3&quot;/&gt;&lt;wsp:rsid wsp:val=&quot;00CC1E3E&quot;/&gt;&lt;wsp:rsid wsp:val=&quot;00CC1E40&quot;/&gt;&lt;wsp:rsid wsp:val=&quot;00CC2559&quot;/&gt;&lt;wsp:rsid wsp:val=&quot;00CC27F5&quot;/&gt;&lt;wsp:rsid wsp:val=&quot;00CC2A12&quot;/&gt;&lt;wsp:rsid wsp:val=&quot;00CC2D18&quot;/&gt;&lt;wsp:rsid wsp:val=&quot;00CC2EFE&quot;/&gt;&lt;wsp:rsid wsp:val=&quot;00CC2F54&quot;/&gt;&lt;wsp:rsid wsp:val=&quot;00CC30F3&quot;/&gt;&lt;wsp:rsid wsp:val=&quot;00CC3822&quot;/&gt;&lt;wsp:rsid wsp:val=&quot;00CC3941&quot;/&gt;&lt;wsp:rsid wsp:val=&quot;00CC3E8C&quot;/&gt;&lt;wsp:rsid wsp:val=&quot;00CC4005&quot;/&gt;&lt;wsp:rsid wsp:val=&quot;00CC400F&quot;/&gt;&lt;wsp:rsid wsp:val=&quot;00CC4365&quot;/&gt;&lt;wsp:rsid wsp:val=&quot;00CC4C5E&quot;/&gt;&lt;wsp:rsid wsp:val=&quot;00CC4CCF&quot;/&gt;&lt;wsp:rsid wsp:val=&quot;00CC4F58&quot;/&gt;&lt;wsp:rsid wsp:val=&quot;00CC501E&quot;/&gt;&lt;wsp:rsid wsp:val=&quot;00CC57AE&quot;/&gt;&lt;wsp:rsid wsp:val=&quot;00CC5DD0&quot;/&gt;&lt;wsp:rsid wsp:val=&quot;00CC606C&quot;/&gt;&lt;wsp:rsid wsp:val=&quot;00CC69E8&quot;/&gt;&lt;wsp:rsid wsp:val=&quot;00CC6B0F&quot;/&gt;&lt;wsp:rsid wsp:val=&quot;00CC6B27&quot;/&gt;&lt;wsp:rsid wsp:val=&quot;00CC6B9F&quot;/&gt;&lt;wsp:rsid wsp:val=&quot;00CC6C99&quot;/&gt;&lt;wsp:rsid wsp:val=&quot;00CC728B&quot;/&gt;&lt;wsp:rsid wsp:val=&quot;00CC7356&quot;/&gt;&lt;wsp:rsid wsp:val=&quot;00CC74D5&quot;/&gt;&lt;wsp:rsid wsp:val=&quot;00CC7A6D&quot;/&gt;&lt;wsp:rsid wsp:val=&quot;00CC7BD9&quot;/&gt;&lt;wsp:rsid wsp:val=&quot;00CC7DF3&quot;/&gt;&lt;wsp:rsid wsp:val=&quot;00CC7DF5&quot;/&gt;&lt;wsp:rsid wsp:val=&quot;00CD04B6&quot;/&gt;&lt;wsp:rsid wsp:val=&quot;00CD04FE&quot;/&gt;&lt;wsp:rsid wsp:val=&quot;00CD0740&quot;/&gt;&lt;wsp:rsid wsp:val=&quot;00CD0768&quot;/&gt;&lt;wsp:rsid wsp:val=&quot;00CD0A59&quot;/&gt;&lt;wsp:rsid wsp:val=&quot;00CD14CB&quot;/&gt;&lt;wsp:rsid wsp:val=&quot;00CD150B&quot;/&gt;&lt;wsp:rsid wsp:val=&quot;00CD179D&quot;/&gt;&lt;wsp:rsid wsp:val=&quot;00CD1E16&quot;/&gt;&lt;wsp:rsid wsp:val=&quot;00CD1E6A&quot;/&gt;&lt;wsp:rsid wsp:val=&quot;00CD1E74&quot;/&gt;&lt;wsp:rsid wsp:val=&quot;00CD223B&quot;/&gt;&lt;wsp:rsid wsp:val=&quot;00CD2585&quot;/&gt;&lt;wsp:rsid wsp:val=&quot;00CD25A6&quot;/&gt;&lt;wsp:rsid wsp:val=&quot;00CD283A&quot;/&gt;&lt;wsp:rsid wsp:val=&quot;00CD2903&quot;/&gt;&lt;wsp:rsid wsp:val=&quot;00CD2C72&quot;/&gt;&lt;wsp:rsid wsp:val=&quot;00CD309B&quot;/&gt;&lt;wsp:rsid wsp:val=&quot;00CD3122&quot;/&gt;&lt;wsp:rsid wsp:val=&quot;00CD325D&quot;/&gt;&lt;wsp:rsid wsp:val=&quot;00CD325F&quot;/&gt;&lt;wsp:rsid wsp:val=&quot;00CD3675&quot;/&gt;&lt;wsp:rsid wsp:val=&quot;00CD3B2F&quot;/&gt;&lt;wsp:rsid wsp:val=&quot;00CD3D0C&quot;/&gt;&lt;wsp:rsid wsp:val=&quot;00CD3E10&quot;/&gt;&lt;wsp:rsid wsp:val=&quot;00CD3F09&quot;/&gt;&lt;wsp:rsid wsp:val=&quot;00CD3FAF&quot;/&gt;&lt;wsp:rsid wsp:val=&quot;00CD4358&quot;/&gt;&lt;wsp:rsid wsp:val=&quot;00CD43D9&quot;/&gt;&lt;wsp:rsid wsp:val=&quot;00CD492B&quot;/&gt;&lt;wsp:rsid wsp:val=&quot;00CD58A4&quot;/&gt;&lt;wsp:rsid wsp:val=&quot;00CD5C02&quot;/&gt;&lt;wsp:rsid wsp:val=&quot;00CD61E3&quot;/&gt;&lt;wsp:rsid wsp:val=&quot;00CD63C5&quot;/&gt;&lt;wsp:rsid wsp:val=&quot;00CD6814&quot;/&gt;&lt;wsp:rsid wsp:val=&quot;00CD6E0B&quot;/&gt;&lt;wsp:rsid wsp:val=&quot;00CD6F88&quot;/&gt;&lt;wsp:rsid wsp:val=&quot;00CD706B&quot;/&gt;&lt;wsp:rsid wsp:val=&quot;00CD787F&quot;/&gt;&lt;wsp:rsid wsp:val=&quot;00CE025E&quot;/&gt;&lt;wsp:rsid wsp:val=&quot;00CE030D&quot;/&gt;&lt;wsp:rsid wsp:val=&quot;00CE03B6&quot;/&gt;&lt;wsp:rsid wsp:val=&quot;00CE05F2&quot;/&gt;&lt;wsp:rsid wsp:val=&quot;00CE069B&quot;/&gt;&lt;wsp:rsid wsp:val=&quot;00CE0B1F&quot;/&gt;&lt;wsp:rsid wsp:val=&quot;00CE0B40&quot;/&gt;&lt;wsp:rsid wsp:val=&quot;00CE0CBF&quot;/&gt;&lt;wsp:rsid wsp:val=&quot;00CE112E&quot;/&gt;&lt;wsp:rsid wsp:val=&quot;00CE1162&quot;/&gt;&lt;wsp:rsid wsp:val=&quot;00CE1225&quot;/&gt;&lt;wsp:rsid wsp:val=&quot;00CE132D&quot;/&gt;&lt;wsp:rsid wsp:val=&quot;00CE152F&quot;/&gt;&lt;wsp:rsid wsp:val=&quot;00CE1A8E&quot;/&gt;&lt;wsp:rsid wsp:val=&quot;00CE212D&quot;/&gt;&lt;wsp:rsid wsp:val=&quot;00CE253D&quot;/&gt;&lt;wsp:rsid wsp:val=&quot;00CE2561&quot;/&gt;&lt;wsp:rsid wsp:val=&quot;00CE2E29&quot;/&gt;&lt;wsp:rsid wsp:val=&quot;00CE3257&quot;/&gt;&lt;wsp:rsid wsp:val=&quot;00CE3654&quot;/&gt;&lt;wsp:rsid wsp:val=&quot;00CE37BB&quot;/&gt;&lt;wsp:rsid wsp:val=&quot;00CE4D41&quot;/&gt;&lt;wsp:rsid wsp:val=&quot;00CE4FAE&quot;/&gt;&lt;wsp:rsid wsp:val=&quot;00CE5180&quot;/&gt;&lt;wsp:rsid wsp:val=&quot;00CE56E1&quot;/&gt;&lt;wsp:rsid wsp:val=&quot;00CE5A7E&quot;/&gt;&lt;wsp:rsid wsp:val=&quot;00CE5E50&quot;/&gt;&lt;wsp:rsid wsp:val=&quot;00CE66BE&quot;/&gt;&lt;wsp:rsid wsp:val=&quot;00CE697C&quot;/&gt;&lt;wsp:rsid wsp:val=&quot;00CE69F3&quot;/&gt;&lt;wsp:rsid wsp:val=&quot;00CE6AD5&quot;/&gt;&lt;wsp:rsid wsp:val=&quot;00CE6E24&quot;/&gt;&lt;wsp:rsid wsp:val=&quot;00CE733A&quot;/&gt;&lt;wsp:rsid wsp:val=&quot;00CE76BD&quot;/&gt;&lt;wsp:rsid wsp:val=&quot;00CE79BC&quot;/&gt;&lt;wsp:rsid wsp:val=&quot;00CE7E65&quot;/&gt;&lt;wsp:rsid wsp:val=&quot;00CF02AC&quot;/&gt;&lt;wsp:rsid wsp:val=&quot;00CF057C&quot;/&gt;&lt;wsp:rsid wsp:val=&quot;00CF06E6&quot;/&gt;&lt;wsp:rsid wsp:val=&quot;00CF18AB&quot;/&gt;&lt;wsp:rsid wsp:val=&quot;00CF1AA6&quot;/&gt;&lt;wsp:rsid wsp:val=&quot;00CF20C8&quot;/&gt;&lt;wsp:rsid wsp:val=&quot;00CF22F9&quot;/&gt;&lt;wsp:rsid wsp:val=&quot;00CF233B&quot;/&gt;&lt;wsp:rsid wsp:val=&quot;00CF23D5&quot;/&gt;&lt;wsp:rsid wsp:val=&quot;00CF2639&quot;/&gt;&lt;wsp:rsid wsp:val=&quot;00CF277A&quot;/&gt;&lt;wsp:rsid wsp:val=&quot;00CF2FBF&quot;/&gt;&lt;wsp:rsid wsp:val=&quot;00CF33BA&quot;/&gt;&lt;wsp:rsid wsp:val=&quot;00CF3F01&quot;/&gt;&lt;wsp:rsid wsp:val=&quot;00CF4079&quot;/&gt;&lt;wsp:rsid wsp:val=&quot;00CF40BA&quot;/&gt;&lt;wsp:rsid wsp:val=&quot;00CF43E3&quot;/&gt;&lt;wsp:rsid wsp:val=&quot;00CF46E1&quot;/&gt;&lt;wsp:rsid wsp:val=&quot;00CF4743&quot;/&gt;&lt;wsp:rsid wsp:val=&quot;00CF4FF0&quot;/&gt;&lt;wsp:rsid wsp:val=&quot;00CF50A9&quot;/&gt;&lt;wsp:rsid wsp:val=&quot;00CF52CF&quot;/&gt;&lt;wsp:rsid wsp:val=&quot;00CF542D&quot;/&gt;&lt;wsp:rsid wsp:val=&quot;00CF5A88&quot;/&gt;&lt;wsp:rsid wsp:val=&quot;00CF5BC8&quot;/&gt;&lt;wsp:rsid wsp:val=&quot;00CF61A3&quot;/&gt;&lt;wsp:rsid wsp:val=&quot;00CF667C&quot;/&gt;&lt;wsp:rsid wsp:val=&quot;00CF66DE&quot;/&gt;&lt;wsp:rsid wsp:val=&quot;00CF6848&quot;/&gt;&lt;wsp:rsid wsp:val=&quot;00CF6AF3&quot;/&gt;&lt;wsp:rsid wsp:val=&quot;00CF6C9A&quot;/&gt;&lt;wsp:rsid wsp:val=&quot;00CF6E82&quot;/&gt;&lt;wsp:rsid wsp:val=&quot;00CF6F64&quot;/&gt;&lt;wsp:rsid wsp:val=&quot;00CF741A&quot;/&gt;&lt;wsp:rsid wsp:val=&quot;00CF7CCF&quot;/&gt;&lt;wsp:rsid wsp:val=&quot;00CF7FC8&quot;/&gt;&lt;wsp:rsid wsp:val=&quot;00D00419&quot;/&gt;&lt;wsp:rsid wsp:val=&quot;00D00522&quot;/&gt;&lt;wsp:rsid wsp:val=&quot;00D00B22&quot;/&gt;&lt;wsp:rsid wsp:val=&quot;00D00D29&quot;/&gt;&lt;wsp:rsid wsp:val=&quot;00D017EE&quot;/&gt;&lt;wsp:rsid wsp:val=&quot;00D0181F&quot;/&gt;&lt;wsp:rsid wsp:val=&quot;00D0182B&quot;/&gt;&lt;wsp:rsid wsp:val=&quot;00D0186E&quot;/&gt;&lt;wsp:rsid wsp:val=&quot;00D01C73&quot;/&gt;&lt;wsp:rsid wsp:val=&quot;00D01E6B&quot;/&gt;&lt;wsp:rsid wsp:val=&quot;00D01F7D&quot;/&gt;&lt;wsp:rsid wsp:val=&quot;00D02369&quot;/&gt;&lt;wsp:rsid wsp:val=&quot;00D02592&quot;/&gt;&lt;wsp:rsid wsp:val=&quot;00D02978&quot;/&gt;&lt;wsp:rsid wsp:val=&quot;00D02A86&quot;/&gt;&lt;wsp:rsid wsp:val=&quot;00D02C36&quot;/&gt;&lt;wsp:rsid wsp:val=&quot;00D02E17&quot;/&gt;&lt;wsp:rsid wsp:val=&quot;00D03E71&quot;/&gt;&lt;wsp:rsid wsp:val=&quot;00D04F60&quot;/&gt;&lt;wsp:rsid wsp:val=&quot;00D04FC8&quot;/&gt;&lt;wsp:rsid wsp:val=&quot;00D05393&quot;/&gt;&lt;wsp:rsid wsp:val=&quot;00D05962&quot;/&gt;&lt;wsp:rsid wsp:val=&quot;00D05FD4&quot;/&gt;&lt;wsp:rsid wsp:val=&quot;00D06088&quot;/&gt;&lt;wsp:rsid wsp:val=&quot;00D0675C&quot;/&gt;&lt;wsp:rsid wsp:val=&quot;00D06800&quot;/&gt;&lt;wsp:rsid wsp:val=&quot;00D06B22&quot;/&gt;&lt;wsp:rsid wsp:val=&quot;00D06DED&quot;/&gt;&lt;wsp:rsid wsp:val=&quot;00D0735B&quot;/&gt;&lt;wsp:rsid wsp:val=&quot;00D078A9&quot;/&gt;&lt;wsp:rsid wsp:val=&quot;00D078C9&quot;/&gt;&lt;wsp:rsid wsp:val=&quot;00D0794F&quot;/&gt;&lt;wsp:rsid wsp:val=&quot;00D07DCA&quot;/&gt;&lt;wsp:rsid wsp:val=&quot;00D07DFE&quot;/&gt;&lt;wsp:rsid wsp:val=&quot;00D105EB&quot;/&gt;&lt;wsp:rsid wsp:val=&quot;00D11668&quot;/&gt;&lt;wsp:rsid wsp:val=&quot;00D11873&quot;/&gt;&lt;wsp:rsid wsp:val=&quot;00D11C58&quot;/&gt;&lt;wsp:rsid wsp:val=&quot;00D11C73&quot;/&gt;&lt;wsp:rsid wsp:val=&quot;00D11EEE&quot;/&gt;&lt;wsp:rsid wsp:val=&quot;00D11FAE&quot;/&gt;&lt;wsp:rsid wsp:val=&quot;00D12440&quot;/&gt;&lt;wsp:rsid wsp:val=&quot;00D12487&quot;/&gt;&lt;wsp:rsid wsp:val=&quot;00D126E6&quot;/&gt;&lt;wsp:rsid wsp:val=&quot;00D12B75&quot;/&gt;&lt;wsp:rsid wsp:val=&quot;00D12D9D&quot;/&gt;&lt;wsp:rsid wsp:val=&quot;00D132BF&quot;/&gt;&lt;wsp:rsid wsp:val=&quot;00D13880&quot;/&gt;&lt;wsp:rsid wsp:val=&quot;00D13BBC&quot;/&gt;&lt;wsp:rsid wsp:val=&quot;00D13CCD&quot;/&gt;&lt;wsp:rsid wsp:val=&quot;00D14204&quot;/&gt;&lt;wsp:rsid wsp:val=&quot;00D142BC&quot;/&gt;&lt;wsp:rsid wsp:val=&quot;00D14BB2&quot;/&gt;&lt;wsp:rsid wsp:val=&quot;00D153CD&quot;/&gt;&lt;wsp:rsid wsp:val=&quot;00D156B2&quot;/&gt;&lt;wsp:rsid wsp:val=&quot;00D15D9D&quot;/&gt;&lt;wsp:rsid wsp:val=&quot;00D1624D&quot;/&gt;&lt;wsp:rsid wsp:val=&quot;00D16AC4&quot;/&gt;&lt;wsp:rsid wsp:val=&quot;00D16BA8&quot;/&gt;&lt;wsp:rsid wsp:val=&quot;00D174E5&quot;/&gt;&lt;wsp:rsid wsp:val=&quot;00D175B8&quot;/&gt;&lt;wsp:rsid wsp:val=&quot;00D17748&quot;/&gt;&lt;wsp:rsid wsp:val=&quot;00D17F37&quot;/&gt;&lt;wsp:rsid wsp:val=&quot;00D20171&quot;/&gt;&lt;wsp:rsid wsp:val=&quot;00D202D3&quot;/&gt;&lt;wsp:rsid wsp:val=&quot;00D20F77&quot;/&gt;&lt;wsp:rsid wsp:val=&quot;00D2109E&quot;/&gt;&lt;wsp:rsid wsp:val=&quot;00D215E6&quot;/&gt;&lt;wsp:rsid wsp:val=&quot;00D2171B&quot;/&gt;&lt;wsp:rsid wsp:val=&quot;00D217CE&quot;/&gt;&lt;wsp:rsid wsp:val=&quot;00D22148&quot;/&gt;&lt;wsp:rsid wsp:val=&quot;00D22D2B&quot;/&gt;&lt;wsp:rsid wsp:val=&quot;00D2322E&quot;/&gt;&lt;wsp:rsid wsp:val=&quot;00D23556&quot;/&gt;&lt;wsp:rsid wsp:val=&quot;00D2390D&quot;/&gt;&lt;wsp:rsid wsp:val=&quot;00D23972&quot;/&gt;&lt;wsp:rsid wsp:val=&quot;00D23B89&quot;/&gt;&lt;wsp:rsid wsp:val=&quot;00D23CE2&quot;/&gt;&lt;wsp:rsid wsp:val=&quot;00D23EAA&quot;/&gt;&lt;wsp:rsid wsp:val=&quot;00D24F96&quot;/&gt;&lt;wsp:rsid wsp:val=&quot;00D258A8&quot;/&gt;&lt;wsp:rsid wsp:val=&quot;00D2592C&quot;/&gt;&lt;wsp:rsid wsp:val=&quot;00D25A50&quot;/&gt;&lt;wsp:rsid wsp:val=&quot;00D26199&quot;/&gt;&lt;wsp:rsid wsp:val=&quot;00D261FB&quot;/&gt;&lt;wsp:rsid wsp:val=&quot;00D26283&quot;/&gt;&lt;wsp:rsid wsp:val=&quot;00D263B5&quot;/&gt;&lt;wsp:rsid wsp:val=&quot;00D26586&quot;/&gt;&lt;wsp:rsid wsp:val=&quot;00D268F4&quot;/&gt;&lt;wsp:rsid wsp:val=&quot;00D269DE&quot;/&gt;&lt;wsp:rsid wsp:val=&quot;00D26B1E&quot;/&gt;&lt;wsp:rsid wsp:val=&quot;00D26DBE&quot;/&gt;&lt;wsp:rsid wsp:val=&quot;00D27628&quot;/&gt;&lt;wsp:rsid wsp:val=&quot;00D27843&quot;/&gt;&lt;wsp:rsid wsp:val=&quot;00D27DF2&quot;/&gt;&lt;wsp:rsid wsp:val=&quot;00D27F01&quot;/&gt;&lt;wsp:rsid wsp:val=&quot;00D30B60&quot;/&gt;&lt;wsp:rsid wsp:val=&quot;00D30C46&quot;/&gt;&lt;wsp:rsid wsp:val=&quot;00D30FC7&quot;/&gt;&lt;wsp:rsid wsp:val=&quot;00D31B9F&quot;/&gt;&lt;wsp:rsid wsp:val=&quot;00D31BEA&quot;/&gt;&lt;wsp:rsid wsp:val=&quot;00D31E85&quot;/&gt;&lt;wsp:rsid wsp:val=&quot;00D32120&quot;/&gt;&lt;wsp:rsid wsp:val=&quot;00D32446&quot;/&gt;&lt;wsp:rsid wsp:val=&quot;00D3298A&quot;/&gt;&lt;wsp:rsid wsp:val=&quot;00D329ED&quot;/&gt;&lt;wsp:rsid wsp:val=&quot;00D32B6E&quot;/&gt;&lt;wsp:rsid wsp:val=&quot;00D33313&quot;/&gt;&lt;wsp:rsid wsp:val=&quot;00D33410&quot;/&gt;&lt;wsp:rsid wsp:val=&quot;00D33AB3&quot;/&gt;&lt;wsp:rsid wsp:val=&quot;00D33AFC&quot;/&gt;&lt;wsp:rsid wsp:val=&quot;00D33D07&quot;/&gt;&lt;wsp:rsid wsp:val=&quot;00D3410B&quot;/&gt;&lt;wsp:rsid wsp:val=&quot;00D344C9&quot;/&gt;&lt;wsp:rsid wsp:val=&quot;00D3461F&quot;/&gt;&lt;wsp:rsid wsp:val=&quot;00D35272&quot;/&gt;&lt;wsp:rsid wsp:val=&quot;00D353FF&quot;/&gt;&lt;wsp:rsid wsp:val=&quot;00D35BE8&quot;/&gt;&lt;wsp:rsid wsp:val=&quot;00D3609F&quot;/&gt;&lt;wsp:rsid wsp:val=&quot;00D3610A&quot;/&gt;&lt;wsp:rsid wsp:val=&quot;00D361F6&quot;/&gt;&lt;wsp:rsid wsp:val=&quot;00D3646C&quot;/&gt;&lt;wsp:rsid wsp:val=&quot;00D3668C&quot;/&gt;&lt;wsp:rsid wsp:val=&quot;00D366E7&quot;/&gt;&lt;wsp:rsid wsp:val=&quot;00D369EA&quot;/&gt;&lt;wsp:rsid wsp:val=&quot;00D36C8E&quot;/&gt;&lt;wsp:rsid wsp:val=&quot;00D36ED5&quot;/&gt;&lt;wsp:rsid wsp:val=&quot;00D37568&quot;/&gt;&lt;wsp:rsid wsp:val=&quot;00D37C2D&quot;/&gt;&lt;wsp:rsid wsp:val=&quot;00D403D9&quot;/&gt;&lt;wsp:rsid wsp:val=&quot;00D404CE&quot;/&gt;&lt;wsp:rsid wsp:val=&quot;00D40E24&quot;/&gt;&lt;wsp:rsid wsp:val=&quot;00D40E25&quot;/&gt;&lt;wsp:rsid wsp:val=&quot;00D40E78&quot;/&gt;&lt;wsp:rsid wsp:val=&quot;00D41009&quot;/&gt;&lt;wsp:rsid wsp:val=&quot;00D41901&quot;/&gt;&lt;wsp:rsid wsp:val=&quot;00D41B4E&quot;/&gt;&lt;wsp:rsid wsp:val=&quot;00D41B97&quot;/&gt;&lt;wsp:rsid wsp:val=&quot;00D41BD5&quot;/&gt;&lt;wsp:rsid wsp:val=&quot;00D41CD0&quot;/&gt;&lt;wsp:rsid wsp:val=&quot;00D41D9A&quot;/&gt;&lt;wsp:rsid wsp:val=&quot;00D420DA&quot;/&gt;&lt;wsp:rsid wsp:val=&quot;00D421D9&quot;/&gt;&lt;wsp:rsid wsp:val=&quot;00D422E4&quot;/&gt;&lt;wsp:rsid wsp:val=&quot;00D429DA&quot;/&gt;&lt;wsp:rsid wsp:val=&quot;00D42B71&quot;/&gt;&lt;wsp:rsid wsp:val=&quot;00D42B88&quot;/&gt;&lt;wsp:rsid wsp:val=&quot;00D435FC&quot;/&gt;&lt;wsp:rsid wsp:val=&quot;00D43888&quot;/&gt;&lt;wsp:rsid wsp:val=&quot;00D43E9E&quot;/&gt;&lt;wsp:rsid wsp:val=&quot;00D440D2&quot;/&gt;&lt;wsp:rsid wsp:val=&quot;00D44232&quot;/&gt;&lt;wsp:rsid wsp:val=&quot;00D4429F&quot;/&gt;&lt;wsp:rsid wsp:val=&quot;00D44336&quot;/&gt;&lt;wsp:rsid wsp:val=&quot;00D448BD&quot;/&gt;&lt;wsp:rsid wsp:val=&quot;00D44A5C&quot;/&gt;&lt;wsp:rsid wsp:val=&quot;00D44A68&quot;/&gt;&lt;wsp:rsid wsp:val=&quot;00D4501C&quot;/&gt;&lt;wsp:rsid wsp:val=&quot;00D4551B&quot;/&gt;&lt;wsp:rsid wsp:val=&quot;00D45581&quot;/&gt;&lt;wsp:rsid wsp:val=&quot;00D45C69&quot;/&gt;&lt;wsp:rsid wsp:val=&quot;00D45ED8&quot;/&gt;&lt;wsp:rsid wsp:val=&quot;00D466E5&quot;/&gt;&lt;wsp:rsid wsp:val=&quot;00D467C7&quot;/&gt;&lt;wsp:rsid wsp:val=&quot;00D4688E&quot;/&gt;&lt;wsp:rsid wsp:val=&quot;00D46899&quot;/&gt;&lt;wsp:rsid wsp:val=&quot;00D46B9E&quot;/&gt;&lt;wsp:rsid wsp:val=&quot;00D46C9C&quot;/&gt;&lt;wsp:rsid wsp:val=&quot;00D46F2D&quot;/&gt;&lt;wsp:rsid wsp:val=&quot;00D471EF&quot;/&gt;&lt;wsp:rsid wsp:val=&quot;00D471F9&quot;/&gt;&lt;wsp:rsid wsp:val=&quot;00D475CC&quot;/&gt;&lt;wsp:rsid wsp:val=&quot;00D4774B&quot;/&gt;&lt;wsp:rsid wsp:val=&quot;00D477E2&quot;/&gt;&lt;wsp:rsid wsp:val=&quot;00D47C14&quot;/&gt;&lt;wsp:rsid wsp:val=&quot;00D501B2&quot;/&gt;&lt;wsp:rsid wsp:val=&quot;00D502B4&quot;/&gt;&lt;wsp:rsid wsp:val=&quot;00D5044A&quot;/&gt;&lt;wsp:rsid wsp:val=&quot;00D5082A&quot;/&gt;&lt;wsp:rsid wsp:val=&quot;00D50C12&quot;/&gt;&lt;wsp:rsid wsp:val=&quot;00D50F95&quot;/&gt;&lt;wsp:rsid wsp:val=&quot;00D5102A&quot;/&gt;&lt;wsp:rsid wsp:val=&quot;00D513F0&quot;/&gt;&lt;wsp:rsid wsp:val=&quot;00D5146D&quot;/&gt;&lt;wsp:rsid wsp:val=&quot;00D51565&quot;/&gt;&lt;wsp:rsid wsp:val=&quot;00D5163E&quot;/&gt;&lt;wsp:rsid wsp:val=&quot;00D51AAF&quot;/&gt;&lt;wsp:rsid wsp:val=&quot;00D51CBB&quot;/&gt;&lt;wsp:rsid wsp:val=&quot;00D51F84&quot;/&gt;&lt;wsp:rsid wsp:val=&quot;00D51F90&quot;/&gt;&lt;wsp:rsid wsp:val=&quot;00D52200&quot;/&gt;&lt;wsp:rsid wsp:val=&quot;00D525A6&quot;/&gt;&lt;wsp:rsid wsp:val=&quot;00D5294C&quot;/&gt;&lt;wsp:rsid wsp:val=&quot;00D5342F&quot;/&gt;&lt;wsp:rsid wsp:val=&quot;00D53539&quot;/&gt;&lt;wsp:rsid wsp:val=&quot;00D53768&quot;/&gt;&lt;wsp:rsid wsp:val=&quot;00D53C63&quot;/&gt;&lt;wsp:rsid wsp:val=&quot;00D54B87&quot;/&gt;&lt;wsp:rsid wsp:val=&quot;00D54C59&quot;/&gt;&lt;wsp:rsid wsp:val=&quot;00D54D88&quot;/&gt;&lt;wsp:rsid wsp:val=&quot;00D55115&quot;/&gt;&lt;wsp:rsid wsp:val=&quot;00D5521C&quot;/&gt;&lt;wsp:rsid wsp:val=&quot;00D552BA&quot;/&gt;&lt;wsp:rsid wsp:val=&quot;00D554E6&quot;/&gt;&lt;wsp:rsid wsp:val=&quot;00D55723&quot;/&gt;&lt;wsp:rsid wsp:val=&quot;00D55B68&quot;/&gt;&lt;wsp:rsid wsp:val=&quot;00D55C37&quot;/&gt;&lt;wsp:rsid wsp:val=&quot;00D5627D&quot;/&gt;&lt;wsp:rsid wsp:val=&quot;00D56330&quot;/&gt;&lt;wsp:rsid wsp:val=&quot;00D563C2&quot;/&gt;&lt;wsp:rsid wsp:val=&quot;00D56450&quot;/&gt;&lt;wsp:rsid wsp:val=&quot;00D56544&quot;/&gt;&lt;wsp:rsid wsp:val=&quot;00D56561&quot;/&gt;&lt;wsp:rsid wsp:val=&quot;00D56C31&quot;/&gt;&lt;wsp:rsid wsp:val=&quot;00D56D65&quot;/&gt;&lt;wsp:rsid wsp:val=&quot;00D56E86&quot;/&gt;&lt;wsp:rsid wsp:val=&quot;00D57291&quot;/&gt;&lt;wsp:rsid wsp:val=&quot;00D572B2&quot;/&gt;&lt;wsp:rsid wsp:val=&quot;00D578C5&quot;/&gt;&lt;wsp:rsid wsp:val=&quot;00D57C20&quot;/&gt;&lt;wsp:rsid wsp:val=&quot;00D57CEB&quot;/&gt;&lt;wsp:rsid wsp:val=&quot;00D57F0A&quot;/&gt;&lt;wsp:rsid wsp:val=&quot;00D600BE&quot;/&gt;&lt;wsp:rsid wsp:val=&quot;00D601BA&quot;/&gt;&lt;wsp:rsid wsp:val=&quot;00D60207&quot;/&gt;&lt;wsp:rsid wsp:val=&quot;00D60356&quot;/&gt;&lt;wsp:rsid wsp:val=&quot;00D60BCB&quot;/&gt;&lt;wsp:rsid wsp:val=&quot;00D60CB2&quot;/&gt;&lt;wsp:rsid wsp:val=&quot;00D60DD4&quot;/&gt;&lt;wsp:rsid wsp:val=&quot;00D610A5&quot;/&gt;&lt;wsp:rsid wsp:val=&quot;00D61834&quot;/&gt;&lt;wsp:rsid wsp:val=&quot;00D620D9&quot;/&gt;&lt;wsp:rsid wsp:val=&quot;00D62243&quot;/&gt;&lt;wsp:rsid wsp:val=&quot;00D62334&quot;/&gt;&lt;wsp:rsid wsp:val=&quot;00D6278F&quot;/&gt;&lt;wsp:rsid wsp:val=&quot;00D62798&quot;/&gt;&lt;wsp:rsid wsp:val=&quot;00D62949&quot;/&gt;&lt;wsp:rsid wsp:val=&quot;00D62B51&quot;/&gt;&lt;wsp:rsid wsp:val=&quot;00D62DEC&quot;/&gt;&lt;wsp:rsid wsp:val=&quot;00D634D4&quot;/&gt;&lt;wsp:rsid wsp:val=&quot;00D63BAD&quot;/&gt;&lt;wsp:rsid wsp:val=&quot;00D63C5F&quot;/&gt;&lt;wsp:rsid wsp:val=&quot;00D640A3&quot;/&gt;&lt;wsp:rsid wsp:val=&quot;00D6410E&quot;/&gt;&lt;wsp:rsid wsp:val=&quot;00D64176&quot;/&gt;&lt;wsp:rsid wsp:val=&quot;00D64280&quot;/&gt;&lt;wsp:rsid wsp:val=&quot;00D6433E&quot;/&gt;&lt;wsp:rsid wsp:val=&quot;00D64346&quot;/&gt;&lt;wsp:rsid wsp:val=&quot;00D6447E&quot;/&gt;&lt;wsp:rsid wsp:val=&quot;00D647F9&quot;/&gt;&lt;wsp:rsid wsp:val=&quot;00D6485C&quot;/&gt;&lt;wsp:rsid wsp:val=&quot;00D64CB8&quot;/&gt;&lt;wsp:rsid wsp:val=&quot;00D65404&quot;/&gt;&lt;wsp:rsid wsp:val=&quot;00D6575A&quot;/&gt;&lt;wsp:rsid wsp:val=&quot;00D65837&quot;/&gt;&lt;wsp:rsid wsp:val=&quot;00D65AAD&quot;/&gt;&lt;wsp:rsid wsp:val=&quot;00D66022&quot;/&gt;&lt;wsp:rsid wsp:val=&quot;00D66065&quot;/&gt;&lt;wsp:rsid wsp:val=&quot;00D662E2&quot;/&gt;&lt;wsp:rsid wsp:val=&quot;00D66657&quot;/&gt;&lt;wsp:rsid wsp:val=&quot;00D668FD&quot;/&gt;&lt;wsp:rsid wsp:val=&quot;00D66DAA&quot;/&gt;&lt;wsp:rsid wsp:val=&quot;00D7010A&quot;/&gt;&lt;wsp:rsid wsp:val=&quot;00D7040B&quot;/&gt;&lt;wsp:rsid wsp:val=&quot;00D70824&quot;/&gt;&lt;wsp:rsid wsp:val=&quot;00D70F5E&quot;/&gt;&lt;wsp:rsid wsp:val=&quot;00D70F87&quot;/&gt;&lt;wsp:rsid wsp:val=&quot;00D7116B&quot;/&gt;&lt;wsp:rsid wsp:val=&quot;00D7123A&quot;/&gt;&lt;wsp:rsid wsp:val=&quot;00D71259&quot;/&gt;&lt;wsp:rsid wsp:val=&quot;00D71D45&quot;/&gt;&lt;wsp:rsid wsp:val=&quot;00D73209&quot;/&gt;&lt;wsp:rsid wsp:val=&quot;00D73337&quot;/&gt;&lt;wsp:rsid wsp:val=&quot;00D73347&quot;/&gt;&lt;wsp:rsid wsp:val=&quot;00D73A3C&quot;/&gt;&lt;wsp:rsid wsp:val=&quot;00D73A6B&quot;/&gt;&lt;wsp:rsid wsp:val=&quot;00D73B96&quot;/&gt;&lt;wsp:rsid wsp:val=&quot;00D73DAD&quot;/&gt;&lt;wsp:rsid wsp:val=&quot;00D73DE0&quot;/&gt;&lt;wsp:rsid wsp:val=&quot;00D73E0D&quot;/&gt;&lt;wsp:rsid wsp:val=&quot;00D740A5&quot;/&gt;&lt;wsp:rsid wsp:val=&quot;00D74461&quot;/&gt;&lt;wsp:rsid wsp:val=&quot;00D7480B&quot;/&gt;&lt;wsp:rsid wsp:val=&quot;00D74AF7&quot;/&gt;&lt;wsp:rsid wsp:val=&quot;00D74EA0&quot;/&gt;&lt;wsp:rsid wsp:val=&quot;00D7505F&quot;/&gt;&lt;wsp:rsid wsp:val=&quot;00D7568F&quot;/&gt;&lt;wsp:rsid wsp:val=&quot;00D75843&quot;/&gt;&lt;wsp:rsid wsp:val=&quot;00D758A0&quot;/&gt;&lt;wsp:rsid wsp:val=&quot;00D758A1&quot;/&gt;&lt;wsp:rsid wsp:val=&quot;00D75CD8&quot;/&gt;&lt;wsp:rsid wsp:val=&quot;00D75E85&quot;/&gt;&lt;wsp:rsid wsp:val=&quot;00D761CB&quot;/&gt;&lt;wsp:rsid wsp:val=&quot;00D76A4B&quot;/&gt;&lt;wsp:rsid wsp:val=&quot;00D76DDA&quot;/&gt;&lt;wsp:rsid wsp:val=&quot;00D76E83&quot;/&gt;&lt;wsp:rsid wsp:val=&quot;00D771C9&quot;/&gt;&lt;wsp:rsid wsp:val=&quot;00D776EF&quot;/&gt;&lt;wsp:rsid wsp:val=&quot;00D778C8&quot;/&gt;&lt;wsp:rsid wsp:val=&quot;00D77B6A&quot;/&gt;&lt;wsp:rsid wsp:val=&quot;00D77C05&quot;/&gt;&lt;wsp:rsid wsp:val=&quot;00D800A1&quot;/&gt;&lt;wsp:rsid wsp:val=&quot;00D801DE&quot;/&gt;&lt;wsp:rsid wsp:val=&quot;00D8036A&quot;/&gt;&lt;wsp:rsid wsp:val=&quot;00D80AB8&quot;/&gt;&lt;wsp:rsid wsp:val=&quot;00D80C93&quot;/&gt;&lt;wsp:rsid wsp:val=&quot;00D80CCB&quot;/&gt;&lt;wsp:rsid wsp:val=&quot;00D812D3&quot;/&gt;&lt;wsp:rsid wsp:val=&quot;00D81307&quot;/&gt;&lt;wsp:rsid wsp:val=&quot;00D81491&quot;/&gt;&lt;wsp:rsid wsp:val=&quot;00D817FD&quot;/&gt;&lt;wsp:rsid wsp:val=&quot;00D81AF1&quot;/&gt;&lt;wsp:rsid wsp:val=&quot;00D81E9C&quot;/&gt;&lt;wsp:rsid wsp:val=&quot;00D820F3&quot;/&gt;&lt;wsp:rsid wsp:val=&quot;00D82543&quot;/&gt;&lt;wsp:rsid wsp:val=&quot;00D829AC&quot;/&gt;&lt;wsp:rsid wsp:val=&quot;00D82CF4&quot;/&gt;&lt;wsp:rsid wsp:val=&quot;00D83401&quot;/&gt;&lt;wsp:rsid wsp:val=&quot;00D838CD&quot;/&gt;&lt;wsp:rsid wsp:val=&quot;00D83B14&quot;/&gt;&lt;wsp:rsid wsp:val=&quot;00D83EE4&quot;/&gt;&lt;wsp:rsid wsp:val=&quot;00D84268&quot;/&gt;&lt;wsp:rsid wsp:val=&quot;00D84464&quot;/&gt;&lt;wsp:rsid wsp:val=&quot;00D846C5&quot;/&gt;&lt;wsp:rsid wsp:val=&quot;00D84B19&quot;/&gt;&lt;wsp:rsid wsp:val=&quot;00D853C3&quot;/&gt;&lt;wsp:rsid wsp:val=&quot;00D8588D&quot;/&gt;&lt;wsp:rsid wsp:val=&quot;00D85C44&quot;/&gt;&lt;wsp:rsid wsp:val=&quot;00D86343&quot;/&gt;&lt;wsp:rsid wsp:val=&quot;00D86B2B&quot;/&gt;&lt;wsp:rsid wsp:val=&quot;00D86B37&quot;/&gt;&lt;wsp:rsid wsp:val=&quot;00D86ED1&quot;/&gt;&lt;wsp:rsid wsp:val=&quot;00D87154&quot;/&gt;&lt;wsp:rsid wsp:val=&quot;00D8757E&quot;/&gt;&lt;wsp:rsid wsp:val=&quot;00D8778A&quot;/&gt;&lt;wsp:rsid wsp:val=&quot;00D87F82&quot;/&gt;&lt;wsp:rsid wsp:val=&quot;00D91009&quot;/&gt;&lt;wsp:rsid wsp:val=&quot;00D9120D&quot;/&gt;&lt;wsp:rsid wsp:val=&quot;00D9126A&quot;/&gt;&lt;wsp:rsid wsp:val=&quot;00D912DF&quot;/&gt;&lt;wsp:rsid wsp:val=&quot;00D9160F&quot;/&gt;&lt;wsp:rsid wsp:val=&quot;00D9163E&quot;/&gt;&lt;wsp:rsid wsp:val=&quot;00D919CC&quot;/&gt;&lt;wsp:rsid wsp:val=&quot;00D91C54&quot;/&gt;&lt;wsp:rsid wsp:val=&quot;00D91E52&quot;/&gt;&lt;wsp:rsid wsp:val=&quot;00D91F8C&quot;/&gt;&lt;wsp:rsid wsp:val=&quot;00D921E5&quot;/&gt;&lt;wsp:rsid wsp:val=&quot;00D92265&quot;/&gt;&lt;wsp:rsid wsp:val=&quot;00D9230B&quot;/&gt;&lt;wsp:rsid wsp:val=&quot;00D923B9&quot;/&gt;&lt;wsp:rsid wsp:val=&quot;00D92558&quot;/&gt;&lt;wsp:rsid wsp:val=&quot;00D92559&quot;/&gt;&lt;wsp:rsid wsp:val=&quot;00D925F1&quot;/&gt;&lt;wsp:rsid wsp:val=&quot;00D92633&quot;/&gt;&lt;wsp:rsid wsp:val=&quot;00D92CBC&quot;/&gt;&lt;wsp:rsid wsp:val=&quot;00D92FD3&quot;/&gt;&lt;wsp:rsid wsp:val=&quot;00D931F2&quot;/&gt;&lt;wsp:rsid wsp:val=&quot;00D93D5E&quot;/&gt;&lt;wsp:rsid wsp:val=&quot;00D948A0&quot;/&gt;&lt;wsp:rsid wsp:val=&quot;00D94BB0&quot;/&gt;&lt;wsp:rsid wsp:val=&quot;00D94C0C&quot;/&gt;&lt;wsp:rsid wsp:val=&quot;00D94FF3&quot;/&gt;&lt;wsp:rsid wsp:val=&quot;00D957C0&quot;/&gt;&lt;wsp:rsid wsp:val=&quot;00D95BF0&quot;/&gt;&lt;wsp:rsid wsp:val=&quot;00D95BFF&quot;/&gt;&lt;wsp:rsid wsp:val=&quot;00D95F44&quot;/&gt;&lt;wsp:rsid wsp:val=&quot;00D96193&quot;/&gt;&lt;wsp:rsid wsp:val=&quot;00D96780&quot;/&gt;&lt;wsp:rsid wsp:val=&quot;00D96DD2&quot;/&gt;&lt;wsp:rsid wsp:val=&quot;00D97DCE&quot;/&gt;&lt;wsp:rsid wsp:val=&quot;00D97E86&quot;/&gt;&lt;wsp:rsid wsp:val=&quot;00DA0FC0&quot;/&gt;&lt;wsp:rsid wsp:val=&quot;00DA1054&quot;/&gt;&lt;wsp:rsid wsp:val=&quot;00DA1D80&quot;/&gt;&lt;wsp:rsid wsp:val=&quot;00DA2046&quot;/&gt;&lt;wsp:rsid wsp:val=&quot;00DA23D2&quot;/&gt;&lt;wsp:rsid wsp:val=&quot;00DA25F8&quot;/&gt;&lt;wsp:rsid wsp:val=&quot;00DA29C4&quot;/&gt;&lt;wsp:rsid wsp:val=&quot;00DA2B47&quot;/&gt;&lt;wsp:rsid wsp:val=&quot;00DA2CD7&quot;/&gt;&lt;wsp:rsid wsp:val=&quot;00DA2D90&quot;/&gt;&lt;wsp:rsid wsp:val=&quot;00DA3335&quot;/&gt;&lt;wsp:rsid wsp:val=&quot;00DA3462&quot;/&gt;&lt;wsp:rsid wsp:val=&quot;00DA392D&quot;/&gt;&lt;wsp:rsid wsp:val=&quot;00DA3A76&quot;/&gt;&lt;wsp:rsid wsp:val=&quot;00DA3B43&quot;/&gt;&lt;wsp:rsid wsp:val=&quot;00DA3BE7&quot;/&gt;&lt;wsp:rsid wsp:val=&quot;00DA3EEC&quot;/&gt;&lt;wsp:rsid wsp:val=&quot;00DA3F00&quot;/&gt;&lt;wsp:rsid wsp:val=&quot;00DA43CA&quot;/&gt;&lt;wsp:rsid wsp:val=&quot;00DA492A&quot;/&gt;&lt;wsp:rsid wsp:val=&quot;00DA4A0C&quot;/&gt;&lt;wsp:rsid wsp:val=&quot;00DA4D11&quot;/&gt;&lt;wsp:rsid wsp:val=&quot;00DA571D&quot;/&gt;&lt;wsp:rsid wsp:val=&quot;00DA59A6&quot;/&gt;&lt;wsp:rsid wsp:val=&quot;00DA5A53&quot;/&gt;&lt;wsp:rsid wsp:val=&quot;00DA5CA9&quot;/&gt;&lt;wsp:rsid wsp:val=&quot;00DA5E35&quot;/&gt;&lt;wsp:rsid wsp:val=&quot;00DA5E7E&quot;/&gt;&lt;wsp:rsid wsp:val=&quot;00DA5EB0&quot;/&gt;&lt;wsp:rsid wsp:val=&quot;00DA64EB&quot;/&gt;&lt;wsp:rsid wsp:val=&quot;00DA714A&quot;/&gt;&lt;wsp:rsid wsp:val=&quot;00DA71AF&quot;/&gt;&lt;wsp:rsid wsp:val=&quot;00DA727D&quot;/&gt;&lt;wsp:rsid wsp:val=&quot;00DA7A85&quot;/&gt;&lt;wsp:rsid wsp:val=&quot;00DA7B43&quot;/&gt;&lt;wsp:rsid wsp:val=&quot;00DA7BC7&quot;/&gt;&lt;wsp:rsid wsp:val=&quot;00DA7E4C&quot;/&gt;&lt;wsp:rsid wsp:val=&quot;00DB0487&quot;/&gt;&lt;wsp:rsid wsp:val=&quot;00DB0564&quot;/&gt;&lt;wsp:rsid wsp:val=&quot;00DB081D&quot;/&gt;&lt;wsp:rsid wsp:val=&quot;00DB09EE&quot;/&gt;&lt;wsp:rsid wsp:val=&quot;00DB1239&quot;/&gt;&lt;wsp:rsid wsp:val=&quot;00DB1539&quot;/&gt;&lt;wsp:rsid wsp:val=&quot;00DB1F98&quot;/&gt;&lt;wsp:rsid wsp:val=&quot;00DB2551&quot;/&gt;&lt;wsp:rsid wsp:val=&quot;00DB286C&quot;/&gt;&lt;wsp:rsid wsp:val=&quot;00DB2B98&quot;/&gt;&lt;wsp:rsid wsp:val=&quot;00DB2DC2&quot;/&gt;&lt;wsp:rsid wsp:val=&quot;00DB35C7&quot;/&gt;&lt;wsp:rsid wsp:val=&quot;00DB39DE&quot;/&gt;&lt;wsp:rsid wsp:val=&quot;00DB3D52&quot;/&gt;&lt;wsp:rsid wsp:val=&quot;00DB4267&quot;/&gt;&lt;wsp:rsid wsp:val=&quot;00DB42C3&quot;/&gt;&lt;wsp:rsid wsp:val=&quot;00DB4322&quot;/&gt;&lt;wsp:rsid wsp:val=&quot;00DB4F9D&quot;/&gt;&lt;wsp:rsid wsp:val=&quot;00DB5512&quot;/&gt;&lt;wsp:rsid wsp:val=&quot;00DB5863&quot;/&gt;&lt;wsp:rsid wsp:val=&quot;00DB5A21&quot;/&gt;&lt;wsp:rsid wsp:val=&quot;00DB5BEA&quot;/&gt;&lt;wsp:rsid wsp:val=&quot;00DB5CAA&quot;/&gt;&lt;wsp:rsid wsp:val=&quot;00DB5DEB&quot;/&gt;&lt;wsp:rsid wsp:val=&quot;00DB5EE5&quot;/&gt;&lt;wsp:rsid wsp:val=&quot;00DB62A6&quot;/&gt;&lt;wsp:rsid wsp:val=&quot;00DB6500&quot;/&gt;&lt;wsp:rsid wsp:val=&quot;00DB6598&quot;/&gt;&lt;wsp:rsid wsp:val=&quot;00DB6798&quot;/&gt;&lt;wsp:rsid wsp:val=&quot;00DB68B4&quot;/&gt;&lt;wsp:rsid wsp:val=&quot;00DB68FF&quot;/&gt;&lt;wsp:rsid wsp:val=&quot;00DB6FA9&quot;/&gt;&lt;wsp:rsid wsp:val=&quot;00DB71FD&quot;/&gt;&lt;wsp:rsid wsp:val=&quot;00DB7427&quot;/&gt;&lt;wsp:rsid wsp:val=&quot;00DB749A&quot;/&gt;&lt;wsp:rsid wsp:val=&quot;00DB777F&quot;/&gt;&lt;wsp:rsid wsp:val=&quot;00DB79CC&quot;/&gt;&lt;wsp:rsid wsp:val=&quot;00DB7D70&quot;/&gt;&lt;wsp:rsid wsp:val=&quot;00DB7E8C&quot;/&gt;&lt;wsp:rsid wsp:val=&quot;00DC0715&quot;/&gt;&lt;wsp:rsid wsp:val=&quot;00DC0856&quot;/&gt;&lt;wsp:rsid wsp:val=&quot;00DC0F93&quot;/&gt;&lt;wsp:rsid wsp:val=&quot;00DC12FB&quot;/&gt;&lt;wsp:rsid wsp:val=&quot;00DC1384&quot;/&gt;&lt;wsp:rsid wsp:val=&quot;00DC13D4&quot;/&gt;&lt;wsp:rsid wsp:val=&quot;00DC1479&quot;/&gt;&lt;wsp:rsid wsp:val=&quot;00DC1624&quot;/&gt;&lt;wsp:rsid wsp:val=&quot;00DC162B&quot;/&gt;&lt;wsp:rsid wsp:val=&quot;00DC1763&quot;/&gt;&lt;wsp:rsid wsp:val=&quot;00DC2188&quot;/&gt;&lt;wsp:rsid wsp:val=&quot;00DC22B7&quot;/&gt;&lt;wsp:rsid wsp:val=&quot;00DC22C5&quot;/&gt;&lt;wsp:rsid wsp:val=&quot;00DC257F&quot;/&gt;&lt;wsp:rsid wsp:val=&quot;00DC2898&quot;/&gt;&lt;wsp:rsid wsp:val=&quot;00DC28A6&quot;/&gt;&lt;wsp:rsid wsp:val=&quot;00DC28EC&quot;/&gt;&lt;wsp:rsid wsp:val=&quot;00DC392F&quot;/&gt;&lt;wsp:rsid wsp:val=&quot;00DC3E1F&quot;/&gt;&lt;wsp:rsid wsp:val=&quot;00DC452B&quot;/&gt;&lt;wsp:rsid wsp:val=&quot;00DC4B72&quot;/&gt;&lt;wsp:rsid wsp:val=&quot;00DC4CCD&quot;/&gt;&lt;wsp:rsid wsp:val=&quot;00DC4D82&quot;/&gt;&lt;wsp:rsid wsp:val=&quot;00DC4E9C&quot;/&gt;&lt;wsp:rsid wsp:val=&quot;00DC522A&quot;/&gt;&lt;wsp:rsid wsp:val=&quot;00DC522F&quot;/&gt;&lt;wsp:rsid wsp:val=&quot;00DC560A&quot;/&gt;&lt;wsp:rsid wsp:val=&quot;00DC574D&quot;/&gt;&lt;wsp:rsid wsp:val=&quot;00DC588E&quot;/&gt;&lt;wsp:rsid wsp:val=&quot;00DC592C&quot;/&gt;&lt;wsp:rsid wsp:val=&quot;00DC5E66&quot;/&gt;&lt;wsp:rsid wsp:val=&quot;00DC65D8&quot;/&gt;&lt;wsp:rsid wsp:val=&quot;00DC6A94&quot;/&gt;&lt;wsp:rsid wsp:val=&quot;00DC6B82&quot;/&gt;&lt;wsp:rsid wsp:val=&quot;00DC7073&quot;/&gt;&lt;wsp:rsid wsp:val=&quot;00DC765F&quot;/&gt;&lt;wsp:rsid wsp:val=&quot;00DC7722&quot;/&gt;&lt;wsp:rsid wsp:val=&quot;00DC7890&quot;/&gt;&lt;wsp:rsid wsp:val=&quot;00DC7DAD&quot;/&gt;&lt;wsp:rsid wsp:val=&quot;00DC7E92&quot;/&gt;&lt;wsp:rsid wsp:val=&quot;00DD02C4&quot;/&gt;&lt;wsp:rsid wsp:val=&quot;00DD0877&quot;/&gt;&lt;wsp:rsid wsp:val=&quot;00DD0C93&quot;/&gt;&lt;wsp:rsid wsp:val=&quot;00DD0D46&quot;/&gt;&lt;wsp:rsid wsp:val=&quot;00DD1213&quot;/&gt;&lt;wsp:rsid wsp:val=&quot;00DD128A&quot;/&gt;&lt;wsp:rsid wsp:val=&quot;00DD12B1&quot;/&gt;&lt;wsp:rsid wsp:val=&quot;00DD12B5&quot;/&gt;&lt;wsp:rsid wsp:val=&quot;00DD1422&quot;/&gt;&lt;wsp:rsid wsp:val=&quot;00DD1947&quot;/&gt;&lt;wsp:rsid wsp:val=&quot;00DD1A59&quot;/&gt;&lt;wsp:rsid wsp:val=&quot;00DD1ED7&quot;/&gt;&lt;wsp:rsid wsp:val=&quot;00DD242B&quot;/&gt;&lt;wsp:rsid wsp:val=&quot;00DD2FE5&quot;/&gt;&lt;wsp:rsid wsp:val=&quot;00DD3184&quot;/&gt;&lt;wsp:rsid wsp:val=&quot;00DD3401&quot;/&gt;&lt;wsp:rsid wsp:val=&quot;00DD3430&quot;/&gt;&lt;wsp:rsid wsp:val=&quot;00DD3480&quot;/&gt;&lt;wsp:rsid wsp:val=&quot;00DD3565&quot;/&gt;&lt;wsp:rsid wsp:val=&quot;00DD35E2&quot;/&gt;&lt;wsp:rsid wsp:val=&quot;00DD476F&quot;/&gt;&lt;wsp:rsid wsp:val=&quot;00DD49D3&quot;/&gt;&lt;wsp:rsid wsp:val=&quot;00DD50F2&quot;/&gt;&lt;wsp:rsid wsp:val=&quot;00DD550A&quot;/&gt;&lt;wsp:rsid wsp:val=&quot;00DD598B&quot;/&gt;&lt;wsp:rsid wsp:val=&quot;00DD59BF&quot;/&gt;&lt;wsp:rsid wsp:val=&quot;00DD5BBE&quot;/&gt;&lt;wsp:rsid wsp:val=&quot;00DD6396&quot;/&gt;&lt;wsp:rsid wsp:val=&quot;00DD6A58&quot;/&gt;&lt;wsp:rsid wsp:val=&quot;00DD6C70&quot;/&gt;&lt;wsp:rsid wsp:val=&quot;00DD6CED&quot;/&gt;&lt;wsp:rsid wsp:val=&quot;00DD6DA2&quot;/&gt;&lt;wsp:rsid wsp:val=&quot;00DD7153&quot;/&gt;&lt;wsp:rsid wsp:val=&quot;00DD761C&quot;/&gt;&lt;wsp:rsid wsp:val=&quot;00DD76AF&quot;/&gt;&lt;wsp:rsid wsp:val=&quot;00DD7B13&quot;/&gt;&lt;wsp:rsid wsp:val=&quot;00DD7DF3&quot;/&gt;&lt;wsp:rsid wsp:val=&quot;00DE0171&quot;/&gt;&lt;wsp:rsid wsp:val=&quot;00DE01E6&quot;/&gt;&lt;wsp:rsid wsp:val=&quot;00DE0333&quot;/&gt;&lt;wsp:rsid wsp:val=&quot;00DE0558&quot;/&gt;&lt;wsp:rsid wsp:val=&quot;00DE1039&quot;/&gt;&lt;wsp:rsid wsp:val=&quot;00DE151C&quot;/&gt;&lt;wsp:rsid wsp:val=&quot;00DE1E5B&quot;/&gt;&lt;wsp:rsid wsp:val=&quot;00DE21CF&quot;/&gt;&lt;wsp:rsid wsp:val=&quot;00DE26D3&quot;/&gt;&lt;wsp:rsid wsp:val=&quot;00DE279F&quot;/&gt;&lt;wsp:rsid wsp:val=&quot;00DE27ED&quot;/&gt;&lt;wsp:rsid wsp:val=&quot;00DE2D4B&quot;/&gt;&lt;wsp:rsid wsp:val=&quot;00DE3083&quot;/&gt;&lt;wsp:rsid wsp:val=&quot;00DE38C2&quot;/&gt;&lt;wsp:rsid wsp:val=&quot;00DE3915&quot;/&gt;&lt;wsp:rsid wsp:val=&quot;00DE3DC5&quot;/&gt;&lt;wsp:rsid wsp:val=&quot;00DE3E7C&quot;/&gt;&lt;wsp:rsid wsp:val=&quot;00DE3F63&quot;/&gt;&lt;wsp:rsid wsp:val=&quot;00DE464E&quot;/&gt;&lt;wsp:rsid wsp:val=&quot;00DE4664&quot;/&gt;&lt;wsp:rsid wsp:val=&quot;00DE47CE&quot;/&gt;&lt;wsp:rsid wsp:val=&quot;00DE480D&quot;/&gt;&lt;wsp:rsid wsp:val=&quot;00DE4B0C&quot;/&gt;&lt;wsp:rsid wsp:val=&quot;00DE4D74&quot;/&gt;&lt;wsp:rsid wsp:val=&quot;00DE516B&quot;/&gt;&lt;wsp:rsid wsp:val=&quot;00DE53E4&quot;/&gt;&lt;wsp:rsid wsp:val=&quot;00DE5E4B&quot;/&gt;&lt;wsp:rsid wsp:val=&quot;00DE603C&quot;/&gt;&lt;wsp:rsid wsp:val=&quot;00DE61AA&quot;/&gt;&lt;wsp:rsid wsp:val=&quot;00DE629B&quot;/&gt;&lt;wsp:rsid wsp:val=&quot;00DE62E3&quot;/&gt;&lt;wsp:rsid wsp:val=&quot;00DE7012&quot;/&gt;&lt;wsp:rsid wsp:val=&quot;00DE7391&quot;/&gt;&lt;wsp:rsid wsp:val=&quot;00DE7521&quot;/&gt;&lt;wsp:rsid wsp:val=&quot;00DE7D03&quot;/&gt;&lt;wsp:rsid wsp:val=&quot;00DF02EC&quot;/&gt;&lt;wsp:rsid wsp:val=&quot;00DF0D33&quot;/&gt;&lt;wsp:rsid wsp:val=&quot;00DF0E63&quot;/&gt;&lt;wsp:rsid wsp:val=&quot;00DF1225&quot;/&gt;&lt;wsp:rsid wsp:val=&quot;00DF1280&quot;/&gt;&lt;wsp:rsid wsp:val=&quot;00DF1300&quot;/&gt;&lt;wsp:rsid wsp:val=&quot;00DF1453&quot;/&gt;&lt;wsp:rsid wsp:val=&quot;00DF1ADA&quot;/&gt;&lt;wsp:rsid wsp:val=&quot;00DF1CFA&quot;/&gt;&lt;wsp:rsid wsp:val=&quot;00DF1DE2&quot;/&gt;&lt;wsp:rsid wsp:val=&quot;00DF1FD6&quot;/&gt;&lt;wsp:rsid wsp:val=&quot;00DF26D0&quot;/&gt;&lt;wsp:rsid wsp:val=&quot;00DF28A8&quot;/&gt;&lt;wsp:rsid wsp:val=&quot;00DF2B37&quot;/&gt;&lt;wsp:rsid wsp:val=&quot;00DF2DDB&quot;/&gt;&lt;wsp:rsid wsp:val=&quot;00DF3195&quot;/&gt;&lt;wsp:rsid wsp:val=&quot;00DF32AF&quot;/&gt;&lt;wsp:rsid wsp:val=&quot;00DF3307&quot;/&gt;&lt;wsp:rsid wsp:val=&quot;00DF3492&quot;/&gt;&lt;wsp:rsid wsp:val=&quot;00DF3A17&quot;/&gt;&lt;wsp:rsid wsp:val=&quot;00DF3A6C&quot;/&gt;&lt;wsp:rsid wsp:val=&quot;00DF4091&quot;/&gt;&lt;wsp:rsid wsp:val=&quot;00DF4158&quot;/&gt;&lt;wsp:rsid wsp:val=&quot;00DF440F&quot;/&gt;&lt;wsp:rsid wsp:val=&quot;00DF4430&quot;/&gt;&lt;wsp:rsid wsp:val=&quot;00DF452A&quot;/&gt;&lt;wsp:rsid wsp:val=&quot;00DF4920&quot;/&gt;&lt;wsp:rsid wsp:val=&quot;00DF4BE5&quot;/&gt;&lt;wsp:rsid wsp:val=&quot;00DF4C07&quot;/&gt;&lt;wsp:rsid wsp:val=&quot;00DF4DEA&quot;/&gt;&lt;wsp:rsid wsp:val=&quot;00DF4F19&quot;/&gt;&lt;wsp:rsid wsp:val=&quot;00DF5270&quot;/&gt;&lt;wsp:rsid wsp:val=&quot;00DF54BE&quot;/&gt;&lt;wsp:rsid wsp:val=&quot;00DF5759&quot;/&gt;&lt;wsp:rsid wsp:val=&quot;00DF6014&quot;/&gt;&lt;wsp:rsid wsp:val=&quot;00DF6154&quot;/&gt;&lt;wsp:rsid wsp:val=&quot;00DF66C2&quot;/&gt;&lt;wsp:rsid wsp:val=&quot;00DF6824&quot;/&gt;&lt;wsp:rsid wsp:val=&quot;00DF6D9C&quot;/&gt;&lt;wsp:rsid wsp:val=&quot;00DF7226&quot;/&gt;&lt;wsp:rsid wsp:val=&quot;00DF7644&quot;/&gt;&lt;wsp:rsid wsp:val=&quot;00DF7C0A&quot;/&gt;&lt;wsp:rsid wsp:val=&quot;00E00018&quot;/&gt;&lt;wsp:rsid wsp:val=&quot;00E004D1&quot;/&gt;&lt;wsp:rsid wsp:val=&quot;00E00A07&quot;/&gt;&lt;wsp:rsid wsp:val=&quot;00E00EFF&quot;/&gt;&lt;wsp:rsid wsp:val=&quot;00E019EA&quot;/&gt;&lt;wsp:rsid wsp:val=&quot;00E0243C&quot;/&gt;&lt;wsp:rsid wsp:val=&quot;00E028E6&quot;/&gt;&lt;wsp:rsid wsp:val=&quot;00E02C20&quot;/&gt;&lt;wsp:rsid wsp:val=&quot;00E03016&quot;/&gt;&lt;wsp:rsid wsp:val=&quot;00E032C1&quot;/&gt;&lt;wsp:rsid wsp:val=&quot;00E039C0&quot;/&gt;&lt;wsp:rsid wsp:val=&quot;00E046C1&quot;/&gt;&lt;wsp:rsid wsp:val=&quot;00E049EC&quot;/&gt;&lt;wsp:rsid wsp:val=&quot;00E04EE6&quot;/&gt;&lt;wsp:rsid wsp:val=&quot;00E04FFA&quot;/&gt;&lt;wsp:rsid wsp:val=&quot;00E05A43&quot;/&gt;&lt;wsp:rsid wsp:val=&quot;00E05B03&quot;/&gt;&lt;wsp:rsid wsp:val=&quot;00E05C6E&quot;/&gt;&lt;wsp:rsid wsp:val=&quot;00E060A2&quot;/&gt;&lt;wsp:rsid wsp:val=&quot;00E069D6&quot;/&gt;&lt;wsp:rsid wsp:val=&quot;00E06AF4&quot;/&gt;&lt;wsp:rsid wsp:val=&quot;00E072FB&quot;/&gt;&lt;wsp:rsid wsp:val=&quot;00E07686&quot;/&gt;&lt;wsp:rsid wsp:val=&quot;00E079CA&quot;/&gt;&lt;wsp:rsid wsp:val=&quot;00E07E45&quot;/&gt;&lt;wsp:rsid wsp:val=&quot;00E07F16&quot;/&gt;&lt;wsp:rsid wsp:val=&quot;00E1007C&quot;/&gt;&lt;wsp:rsid wsp:val=&quot;00E102BD&quot;/&gt;&lt;wsp:rsid wsp:val=&quot;00E1039D&quot;/&gt;&lt;wsp:rsid wsp:val=&quot;00E103F8&quot;/&gt;&lt;wsp:rsid wsp:val=&quot;00E104DE&quot;/&gt;&lt;wsp:rsid wsp:val=&quot;00E1074E&quot;/&gt;&lt;wsp:rsid wsp:val=&quot;00E1084A&quot;/&gt;&lt;wsp:rsid wsp:val=&quot;00E10E38&quot;/&gt;&lt;wsp:rsid wsp:val=&quot;00E11DCD&quot;/&gt;&lt;wsp:rsid wsp:val=&quot;00E11EB8&quot;/&gt;&lt;wsp:rsid wsp:val=&quot;00E125EE&quot;/&gt;&lt;wsp:rsid wsp:val=&quot;00E12775&quot;/&gt;&lt;wsp:rsid wsp:val=&quot;00E12A5A&quot;/&gt;&lt;wsp:rsid wsp:val=&quot;00E12BDF&quot;/&gt;&lt;wsp:rsid wsp:val=&quot;00E12DAD&quot;/&gt;&lt;wsp:rsid wsp:val=&quot;00E136AE&quot;/&gt;&lt;wsp:rsid wsp:val=&quot;00E136E0&quot;/&gt;&lt;wsp:rsid wsp:val=&quot;00E139D0&quot;/&gt;&lt;wsp:rsid wsp:val=&quot;00E13AA4&quot;/&gt;&lt;wsp:rsid wsp:val=&quot;00E143F1&quot;/&gt;&lt;wsp:rsid wsp:val=&quot;00E145E0&quot;/&gt;&lt;wsp:rsid wsp:val=&quot;00E14913&quot;/&gt;&lt;wsp:rsid wsp:val=&quot;00E14BB9&quot;/&gt;&lt;wsp:rsid wsp:val=&quot;00E150B1&quot;/&gt;&lt;wsp:rsid wsp:val=&quot;00E15170&quot;/&gt;&lt;wsp:rsid wsp:val=&quot;00E15352&quot;/&gt;&lt;wsp:rsid wsp:val=&quot;00E154A1&quot;/&gt;&lt;wsp:rsid wsp:val=&quot;00E15686&quot;/&gt;&lt;wsp:rsid wsp:val=&quot;00E15B4D&quot;/&gt;&lt;wsp:rsid wsp:val=&quot;00E1626E&quot;/&gt;&lt;wsp:rsid wsp:val=&quot;00E164E8&quot;/&gt;&lt;wsp:rsid wsp:val=&quot;00E1654E&quot;/&gt;&lt;wsp:rsid wsp:val=&quot;00E167D4&quot;/&gt;&lt;wsp:rsid wsp:val=&quot;00E175FF&quot;/&gt;&lt;wsp:rsid wsp:val=&quot;00E17C0D&quot;/&gt;&lt;wsp:rsid wsp:val=&quot;00E17C3F&quot;/&gt;&lt;wsp:rsid wsp:val=&quot;00E17CFB&quot;/&gt;&lt;wsp:rsid wsp:val=&quot;00E20008&quot;/&gt;&lt;wsp:rsid wsp:val=&quot;00E202F9&quot;/&gt;&lt;wsp:rsid wsp:val=&quot;00E2038B&quot;/&gt;&lt;wsp:rsid wsp:val=&quot;00E203C4&quot;/&gt;&lt;wsp:rsid wsp:val=&quot;00E20661&quot;/&gt;&lt;wsp:rsid wsp:val=&quot;00E20775&quot;/&gt;&lt;wsp:rsid wsp:val=&quot;00E20862&quot;/&gt;&lt;wsp:rsid wsp:val=&quot;00E20AD1&quot;/&gt;&lt;wsp:rsid wsp:val=&quot;00E20B2D&quot;/&gt;&lt;wsp:rsid wsp:val=&quot;00E20E6F&quot;/&gt;&lt;wsp:rsid wsp:val=&quot;00E214FB&quot;/&gt;&lt;wsp:rsid wsp:val=&quot;00E216A5&quot;/&gt;&lt;wsp:rsid wsp:val=&quot;00E2189F&quot;/&gt;&lt;wsp:rsid wsp:val=&quot;00E21CCC&quot;/&gt;&lt;wsp:rsid wsp:val=&quot;00E21F88&quot;/&gt;&lt;wsp:rsid wsp:val=&quot;00E21FD8&quot;/&gt;&lt;wsp:rsid wsp:val=&quot;00E224C9&quot;/&gt;&lt;wsp:rsid wsp:val=&quot;00E226D4&quot;/&gt;&lt;wsp:rsid wsp:val=&quot;00E229F7&quot;/&gt;&lt;wsp:rsid wsp:val=&quot;00E22A10&quot;/&gt;&lt;wsp:rsid wsp:val=&quot;00E22EE3&quot;/&gt;&lt;wsp:rsid wsp:val=&quot;00E23179&quot;/&gt;&lt;wsp:rsid wsp:val=&quot;00E23224&quot;/&gt;&lt;wsp:rsid wsp:val=&quot;00E23232&quot;/&gt;&lt;wsp:rsid wsp:val=&quot;00E23851&quot;/&gt;&lt;wsp:rsid wsp:val=&quot;00E23ACC&quot;/&gt;&lt;wsp:rsid wsp:val=&quot;00E23ADB&quot;/&gt;&lt;wsp:rsid wsp:val=&quot;00E243E6&quot;/&gt;&lt;wsp:rsid wsp:val=&quot;00E2446F&quot;/&gt;&lt;wsp:rsid wsp:val=&quot;00E250DB&quot;/&gt;&lt;wsp:rsid wsp:val=&quot;00E259BD&quot;/&gt;&lt;wsp:rsid wsp:val=&quot;00E25F49&quot;/&gt;&lt;wsp:rsid wsp:val=&quot;00E2617B&quot;/&gt;&lt;wsp:rsid wsp:val=&quot;00E26295&quot;/&gt;&lt;wsp:rsid wsp:val=&quot;00E264F5&quot;/&gt;&lt;wsp:rsid wsp:val=&quot;00E2690E&quot;/&gt;&lt;wsp:rsid wsp:val=&quot;00E272FE&quot;/&gt;&lt;wsp:rsid wsp:val=&quot;00E27AA2&quot;/&gt;&lt;wsp:rsid wsp:val=&quot;00E27E5C&quot;/&gt;&lt;wsp:rsid wsp:val=&quot;00E300F1&quot;/&gt;&lt;wsp:rsid wsp:val=&quot;00E30388&quot;/&gt;&lt;wsp:rsid wsp:val=&quot;00E30505&quot;/&gt;&lt;wsp:rsid wsp:val=&quot;00E30517&quot;/&gt;&lt;wsp:rsid wsp:val=&quot;00E3070A&quot;/&gt;&lt;wsp:rsid wsp:val=&quot;00E30A72&quot;/&gt;&lt;wsp:rsid wsp:val=&quot;00E31371&quot;/&gt;&lt;wsp:rsid wsp:val=&quot;00E31506&quot;/&gt;&lt;wsp:rsid wsp:val=&quot;00E3169E&quot;/&gt;&lt;wsp:rsid wsp:val=&quot;00E31E91&quot;/&gt;&lt;wsp:rsid wsp:val=&quot;00E3222F&quot;/&gt;&lt;wsp:rsid wsp:val=&quot;00E32551&quot;/&gt;&lt;wsp:rsid wsp:val=&quot;00E327EE&quot;/&gt;&lt;wsp:rsid wsp:val=&quot;00E32D3A&quot;/&gt;&lt;wsp:rsid wsp:val=&quot;00E32E0E&quot;/&gt;&lt;wsp:rsid wsp:val=&quot;00E33592&quot;/&gt;&lt;wsp:rsid wsp:val=&quot;00E3370B&quot;/&gt;&lt;wsp:rsid wsp:val=&quot;00E337FB&quot;/&gt;&lt;wsp:rsid wsp:val=&quot;00E33802&quot;/&gt;&lt;wsp:rsid wsp:val=&quot;00E33814&quot;/&gt;&lt;wsp:rsid wsp:val=&quot;00E339C6&quot;/&gt;&lt;wsp:rsid wsp:val=&quot;00E33B1B&quot;/&gt;&lt;wsp:rsid wsp:val=&quot;00E33B7B&quot;/&gt;&lt;wsp:rsid wsp:val=&quot;00E33BB9&quot;/&gt;&lt;wsp:rsid wsp:val=&quot;00E33E4D&quot;/&gt;&lt;wsp:rsid wsp:val=&quot;00E340EC&quot;/&gt;&lt;wsp:rsid wsp:val=&quot;00E3457A&quot;/&gt;&lt;wsp:rsid wsp:val=&quot;00E34ED3&quot;/&gt;&lt;wsp:rsid wsp:val=&quot;00E34F08&quot;/&gt;&lt;wsp:rsid wsp:val=&quot;00E35225&quot;/&gt;&lt;wsp:rsid wsp:val=&quot;00E35F47&quot;/&gt;&lt;wsp:rsid wsp:val=&quot;00E360A5&quot;/&gt;&lt;wsp:rsid wsp:val=&quot;00E362BC&quot;/&gt;&lt;wsp:rsid wsp:val=&quot;00E36D92&quot;/&gt;&lt;wsp:rsid wsp:val=&quot;00E36E65&quot;/&gt;&lt;wsp:rsid wsp:val=&quot;00E377BF&quot;/&gt;&lt;wsp:rsid wsp:val=&quot;00E37C25&quot;/&gt;&lt;wsp:rsid wsp:val=&quot;00E37FDC&quot;/&gt;&lt;wsp:rsid wsp:val=&quot;00E40362&quot;/&gt;&lt;wsp:rsid wsp:val=&quot;00E40DAE&quot;/&gt;&lt;wsp:rsid wsp:val=&quot;00E41479&quot;/&gt;&lt;wsp:rsid wsp:val=&quot;00E416D6&quot;/&gt;&lt;wsp:rsid wsp:val=&quot;00E41A3E&quot;/&gt;&lt;wsp:rsid wsp:val=&quot;00E41D2F&quot;/&gt;&lt;wsp:rsid wsp:val=&quot;00E41DE5&quot;/&gt;&lt;wsp:rsid wsp:val=&quot;00E426ED&quot;/&gt;&lt;wsp:rsid wsp:val=&quot;00E42FF3&quot;/&gt;&lt;wsp:rsid wsp:val=&quot;00E430D1&quot;/&gt;&lt;wsp:rsid wsp:val=&quot;00E432AE&quot;/&gt;&lt;wsp:rsid wsp:val=&quot;00E4333D&quot;/&gt;&lt;wsp:rsid wsp:val=&quot;00E4356E&quot;/&gt;&lt;wsp:rsid wsp:val=&quot;00E43926&quot;/&gt;&lt;wsp:rsid wsp:val=&quot;00E43F1E&quot;/&gt;&lt;wsp:rsid wsp:val=&quot;00E43FBE&quot;/&gt;&lt;wsp:rsid wsp:val=&quot;00E441F2&quot;/&gt;&lt;wsp:rsid wsp:val=&quot;00E44F3C&quot;/&gt;&lt;wsp:rsid wsp:val=&quot;00E452D0&quot;/&gt;&lt;wsp:rsid wsp:val=&quot;00E45A9D&quot;/&gt;&lt;wsp:rsid wsp:val=&quot;00E460A1&quot;/&gt;&lt;wsp:rsid wsp:val=&quot;00E4664C&quot;/&gt;&lt;wsp:rsid wsp:val=&quot;00E46669&quot;/&gt;&lt;wsp:rsid wsp:val=&quot;00E46809&quot;/&gt;&lt;wsp:rsid wsp:val=&quot;00E46814&quot;/&gt;&lt;wsp:rsid wsp:val=&quot;00E46CC9&quot;/&gt;&lt;wsp:rsid wsp:val=&quot;00E47419&quot;/&gt;&lt;wsp:rsid wsp:val=&quot;00E47428&quot;/&gt;&lt;wsp:rsid wsp:val=&quot;00E477CA&quot;/&gt;&lt;wsp:rsid wsp:val=&quot;00E47878&quot;/&gt;&lt;wsp:rsid wsp:val=&quot;00E47B8B&quot;/&gt;&lt;wsp:rsid wsp:val=&quot;00E47D5F&quot;/&gt;&lt;wsp:rsid wsp:val=&quot;00E47D96&quot;/&gt;&lt;wsp:rsid wsp:val=&quot;00E47F91&quot;/&gt;&lt;wsp:rsid wsp:val=&quot;00E50315&quot;/&gt;&lt;wsp:rsid wsp:val=&quot;00E509DA&quot;/&gt;&lt;wsp:rsid wsp:val=&quot;00E50FF0&quot;/&gt;&lt;wsp:rsid wsp:val=&quot;00E510B5&quot;/&gt;&lt;wsp:rsid wsp:val=&quot;00E51548&quot;/&gt;&lt;wsp:rsid wsp:val=&quot;00E515A3&quot;/&gt;&lt;wsp:rsid wsp:val=&quot;00E516B4&quot;/&gt;&lt;wsp:rsid wsp:val=&quot;00E51817&quot;/&gt;&lt;wsp:rsid wsp:val=&quot;00E51A31&quot;/&gt;&lt;wsp:rsid wsp:val=&quot;00E51ABD&quot;/&gt;&lt;wsp:rsid wsp:val=&quot;00E51E23&quot;/&gt;&lt;wsp:rsid wsp:val=&quot;00E51E68&quot;/&gt;&lt;wsp:rsid wsp:val=&quot;00E52CCE&quot;/&gt;&lt;wsp:rsid wsp:val=&quot;00E52F76&quot;/&gt;&lt;wsp:rsid wsp:val=&quot;00E5315C&quot;/&gt;&lt;wsp:rsid wsp:val=&quot;00E53370&quot;/&gt;&lt;wsp:rsid wsp:val=&quot;00E538E0&quot;/&gt;&lt;wsp:rsid wsp:val=&quot;00E54D33&quot;/&gt;&lt;wsp:rsid wsp:val=&quot;00E55221&quot;/&gt;&lt;wsp:rsid wsp:val=&quot;00E55627&quot;/&gt;&lt;wsp:rsid wsp:val=&quot;00E55AEB&quot;/&gt;&lt;wsp:rsid wsp:val=&quot;00E56064&quot;/&gt;&lt;wsp:rsid wsp:val=&quot;00E56E29&quot;/&gt;&lt;wsp:rsid wsp:val=&quot;00E5711F&quot;/&gt;&lt;wsp:rsid wsp:val=&quot;00E57121&quot;/&gt;&lt;wsp:rsid wsp:val=&quot;00E572B2&quot;/&gt;&lt;wsp:rsid wsp:val=&quot;00E572CE&quot;/&gt;&lt;wsp:rsid wsp:val=&quot;00E5765B&quot;/&gt;&lt;wsp:rsid wsp:val=&quot;00E57A3C&quot;/&gt;&lt;wsp:rsid wsp:val=&quot;00E57DA7&quot;/&gt;&lt;wsp:rsid wsp:val=&quot;00E6000E&quot;/&gt;&lt;wsp:rsid wsp:val=&quot;00E602C9&quot;/&gt;&lt;wsp:rsid wsp:val=&quot;00E6043C&quot;/&gt;&lt;wsp:rsid wsp:val=&quot;00E60730&quot;/&gt;&lt;wsp:rsid wsp:val=&quot;00E608B7&quot;/&gt;&lt;wsp:rsid wsp:val=&quot;00E60D6F&quot;/&gt;&lt;wsp:rsid wsp:val=&quot;00E60F80&quot;/&gt;&lt;wsp:rsid wsp:val=&quot;00E61DAC&quot;/&gt;&lt;wsp:rsid wsp:val=&quot;00E624DA&quot;/&gt;&lt;wsp:rsid wsp:val=&quot;00E6275D&quot;/&gt;&lt;wsp:rsid wsp:val=&quot;00E629F9&quot;/&gt;&lt;wsp:rsid wsp:val=&quot;00E62AF2&quot;/&gt;&lt;wsp:rsid wsp:val=&quot;00E62B5D&quot;/&gt;&lt;wsp:rsid wsp:val=&quot;00E62D6E&quot;/&gt;&lt;wsp:rsid wsp:val=&quot;00E630F7&quot;/&gt;&lt;wsp:rsid wsp:val=&quot;00E632B7&quot;/&gt;&lt;wsp:rsid wsp:val=&quot;00E63AF2&quot;/&gt;&lt;wsp:rsid wsp:val=&quot;00E63F57&quot;/&gt;&lt;wsp:rsid wsp:val=&quot;00E6412A&quot;/&gt;&lt;wsp:rsid wsp:val=&quot;00E64286&quot;/&gt;&lt;wsp:rsid wsp:val=&quot;00E64763&quot;/&gt;&lt;wsp:rsid wsp:val=&quot;00E64B6C&quot;/&gt;&lt;wsp:rsid wsp:val=&quot;00E64C11&quot;/&gt;&lt;wsp:rsid wsp:val=&quot;00E65321&quot;/&gt;&lt;wsp:rsid wsp:val=&quot;00E6538C&quot;/&gt;&lt;wsp:rsid wsp:val=&quot;00E65E39&quot;/&gt;&lt;wsp:rsid wsp:val=&quot;00E65E6B&quot;/&gt;&lt;wsp:rsid wsp:val=&quot;00E6640D&quot;/&gt;&lt;wsp:rsid wsp:val=&quot;00E6682F&quot;/&gt;&lt;wsp:rsid wsp:val=&quot;00E701D0&quot;/&gt;&lt;wsp:rsid wsp:val=&quot;00E705E5&quot;/&gt;&lt;wsp:rsid wsp:val=&quot;00E70B0C&quot;/&gt;&lt;wsp:rsid wsp:val=&quot;00E70F1E&quot;/&gt;&lt;wsp:rsid wsp:val=&quot;00E71DF1&quot;/&gt;&lt;wsp:rsid wsp:val=&quot;00E722EF&quot;/&gt;&lt;wsp:rsid wsp:val=&quot;00E723D3&quot;/&gt;&lt;wsp:rsid wsp:val=&quot;00E7242A&quot;/&gt;&lt;wsp:rsid wsp:val=&quot;00E7245A&quot;/&gt;&lt;wsp:rsid wsp:val=&quot;00E72A2A&quot;/&gt;&lt;wsp:rsid wsp:val=&quot;00E72ABE&quot;/&gt;&lt;wsp:rsid wsp:val=&quot;00E72BCC&quot;/&gt;&lt;wsp:rsid wsp:val=&quot;00E73065&quot;/&gt;&lt;wsp:rsid wsp:val=&quot;00E7306F&quot;/&gt;&lt;wsp:rsid wsp:val=&quot;00E73E01&quot;/&gt;&lt;wsp:rsid wsp:val=&quot;00E74038&quot;/&gt;&lt;wsp:rsid wsp:val=&quot;00E7476B&quot;/&gt;&lt;wsp:rsid wsp:val=&quot;00E74844&quot;/&gt;&lt;wsp:rsid wsp:val=&quot;00E749FA&quot;/&gt;&lt;wsp:rsid wsp:val=&quot;00E74B5A&quot;/&gt;&lt;wsp:rsid wsp:val=&quot;00E74C98&quot;/&gt;&lt;wsp:rsid wsp:val=&quot;00E74CA1&quot;/&gt;&lt;wsp:rsid wsp:val=&quot;00E74DDD&quot;/&gt;&lt;wsp:rsid wsp:val=&quot;00E7524F&quot;/&gt;&lt;wsp:rsid wsp:val=&quot;00E7556D&quot;/&gt;&lt;wsp:rsid wsp:val=&quot;00E756FB&quot;/&gt;&lt;wsp:rsid wsp:val=&quot;00E75F9B&quot;/&gt;&lt;wsp:rsid wsp:val=&quot;00E76141&quot;/&gt;&lt;wsp:rsid wsp:val=&quot;00E76270&quot;/&gt;&lt;wsp:rsid wsp:val=&quot;00E76316&quot;/&gt;&lt;wsp:rsid wsp:val=&quot;00E76ED7&quot;/&gt;&lt;wsp:rsid wsp:val=&quot;00E77040&quot;/&gt;&lt;wsp:rsid wsp:val=&quot;00E773D4&quot;/&gt;&lt;wsp:rsid wsp:val=&quot;00E7780B&quot;/&gt;&lt;wsp:rsid wsp:val=&quot;00E7797B&quot;/&gt;&lt;wsp:rsid wsp:val=&quot;00E77C66&quot;/&gt;&lt;wsp:rsid wsp:val=&quot;00E8016D&quot;/&gt;&lt;wsp:rsid wsp:val=&quot;00E80487&quot;/&gt;&lt;wsp:rsid wsp:val=&quot;00E80B75&quot;/&gt;&lt;wsp:rsid wsp:val=&quot;00E810EC&quot;/&gt;&lt;wsp:rsid wsp:val=&quot;00E8117B&quot;/&gt;&lt;wsp:rsid wsp:val=&quot;00E81490&quot;/&gt;&lt;wsp:rsid wsp:val=&quot;00E81F9F&quot;/&gt;&lt;wsp:rsid wsp:val=&quot;00E81FFC&quot;/&gt;&lt;wsp:rsid wsp:val=&quot;00E826C8&quot;/&gt;&lt;wsp:rsid wsp:val=&quot;00E828DA&quot;/&gt;&lt;wsp:rsid wsp:val=&quot;00E82B9F&quot;/&gt;&lt;wsp:rsid wsp:val=&quot;00E83280&quot;/&gt;&lt;wsp:rsid wsp:val=&quot;00E832C9&quot;/&gt;&lt;wsp:rsid wsp:val=&quot;00E83469&quot;/&gt;&lt;wsp:rsid wsp:val=&quot;00E83D52&quot;/&gt;&lt;wsp:rsid wsp:val=&quot;00E83E6E&quot;/&gt;&lt;wsp:rsid wsp:val=&quot;00E83EE9&quot;/&gt;&lt;wsp:rsid wsp:val=&quot;00E843C5&quot;/&gt;&lt;wsp:rsid wsp:val=&quot;00E84A16&quot;/&gt;&lt;wsp:rsid wsp:val=&quot;00E84A59&quot;/&gt;&lt;wsp:rsid wsp:val=&quot;00E84E78&quot;/&gt;&lt;wsp:rsid wsp:val=&quot;00E850F7&quot;/&gt;&lt;wsp:rsid wsp:val=&quot;00E852EE&quot;/&gt;&lt;wsp:rsid wsp:val=&quot;00E85483&quot;/&gt;&lt;wsp:rsid wsp:val=&quot;00E859CA&quot;/&gt;&lt;wsp:rsid wsp:val=&quot;00E86057&quot;/&gt;&lt;wsp:rsid wsp:val=&quot;00E861F7&quot;/&gt;&lt;wsp:rsid wsp:val=&quot;00E86647&quot;/&gt;&lt;wsp:rsid wsp:val=&quot;00E86BA9&quot;/&gt;&lt;wsp:rsid wsp:val=&quot;00E87565&quot;/&gt;&lt;wsp:rsid wsp:val=&quot;00E877D8&quot;/&gt;&lt;wsp:rsid wsp:val=&quot;00E879F0&quot;/&gt;&lt;wsp:rsid wsp:val=&quot;00E87AE6&quot;/&gt;&lt;wsp:rsid wsp:val=&quot;00E87DC6&quot;/&gt;&lt;wsp:rsid wsp:val=&quot;00E87DCE&quot;/&gt;&lt;wsp:rsid wsp:val=&quot;00E87F95&quot;/&gt;&lt;wsp:rsid wsp:val=&quot;00E90199&quot;/&gt;&lt;wsp:rsid wsp:val=&quot;00E9035E&quot;/&gt;&lt;wsp:rsid wsp:val=&quot;00E90433&quot;/&gt;&lt;wsp:rsid wsp:val=&quot;00E90F08&quot;/&gt;&lt;wsp:rsid wsp:val=&quot;00E913F0&quot;/&gt;&lt;wsp:rsid wsp:val=&quot;00E91514&quot;/&gt;&lt;wsp:rsid wsp:val=&quot;00E915E1&quot;/&gt;&lt;wsp:rsid wsp:val=&quot;00E919F0&quot;/&gt;&lt;wsp:rsid wsp:val=&quot;00E91BF2&quot;/&gt;&lt;wsp:rsid wsp:val=&quot;00E91DDE&quot;/&gt;&lt;wsp:rsid wsp:val=&quot;00E91E61&quot;/&gt;&lt;wsp:rsid wsp:val=&quot;00E91EFC&quot;/&gt;&lt;wsp:rsid wsp:val=&quot;00E920B8&quot;/&gt;&lt;wsp:rsid wsp:val=&quot;00E9232D&quot;/&gt;&lt;wsp:rsid wsp:val=&quot;00E924C7&quot;/&gt;&lt;wsp:rsid wsp:val=&quot;00E92915&quot;/&gt;&lt;wsp:rsid wsp:val=&quot;00E92A07&quot;/&gt;&lt;wsp:rsid wsp:val=&quot;00E92E29&quot;/&gt;&lt;wsp:rsid wsp:val=&quot;00E92F0A&quot;/&gt;&lt;wsp:rsid wsp:val=&quot;00E93168&quot;/&gt;&lt;wsp:rsid wsp:val=&quot;00E9346A&quot;/&gt;&lt;wsp:rsid wsp:val=&quot;00E93A7A&quot;/&gt;&lt;wsp:rsid wsp:val=&quot;00E93B3D&quot;/&gt;&lt;wsp:rsid wsp:val=&quot;00E93CA2&quot;/&gt;&lt;wsp:rsid wsp:val=&quot;00E93D80&quot;/&gt;&lt;wsp:rsid wsp:val=&quot;00E942A2&quot;/&gt;&lt;wsp:rsid wsp:val=&quot;00E94307&quot;/&gt;&lt;wsp:rsid wsp:val=&quot;00E94762&quot;/&gt;&lt;wsp:rsid wsp:val=&quot;00E94CE0&quot;/&gt;&lt;wsp:rsid wsp:val=&quot;00E94DEC&quot;/&gt;&lt;wsp:rsid wsp:val=&quot;00E95129&quot;/&gt;&lt;wsp:rsid wsp:val=&quot;00E952D6&quot;/&gt;&lt;wsp:rsid wsp:val=&quot;00E9543A&quot;/&gt;&lt;wsp:rsid wsp:val=&quot;00E954F5&quot;/&gt;&lt;wsp:rsid wsp:val=&quot;00E95754&quot;/&gt;&lt;wsp:rsid wsp:val=&quot;00E95859&quot;/&gt;&lt;wsp:rsid wsp:val=&quot;00E95B52&quot;/&gt;&lt;wsp:rsid wsp:val=&quot;00E95D01&quot;/&gt;&lt;wsp:rsid wsp:val=&quot;00E9627E&quot;/&gt;&lt;wsp:rsid wsp:val=&quot;00E963F1&quot;/&gt;&lt;wsp:rsid wsp:val=&quot;00E9640F&quot;/&gt;&lt;wsp:rsid wsp:val=&quot;00E9694A&quot;/&gt;&lt;wsp:rsid wsp:val=&quot;00E96B89&quot;/&gt;&lt;wsp:rsid wsp:val=&quot;00E96C84&quot;/&gt;&lt;wsp:rsid wsp:val=&quot;00E96EB3&quot;/&gt;&lt;wsp:rsid wsp:val=&quot;00E96FBC&quot;/&gt;&lt;wsp:rsid wsp:val=&quot;00E971B7&quot;/&gt;&lt;wsp:rsid wsp:val=&quot;00E9738B&quot;/&gt;&lt;wsp:rsid wsp:val=&quot;00E97507&quot;/&gt;&lt;wsp:rsid wsp:val=&quot;00EA0281&quot;/&gt;&lt;wsp:rsid wsp:val=&quot;00EA04AD&quot;/&gt;&lt;wsp:rsid wsp:val=&quot;00EA0BD3&quot;/&gt;&lt;wsp:rsid wsp:val=&quot;00EA0BFA&quot;/&gt;&lt;wsp:rsid wsp:val=&quot;00EA0E04&quot;/&gt;&lt;wsp:rsid wsp:val=&quot;00EA0E05&quot;/&gt;&lt;wsp:rsid wsp:val=&quot;00EA0E10&quot;/&gt;&lt;wsp:rsid wsp:val=&quot;00EA1814&quot;/&gt;&lt;wsp:rsid wsp:val=&quot;00EA1B4A&quot;/&gt;&lt;wsp:rsid wsp:val=&quot;00EA1E52&quot;/&gt;&lt;wsp:rsid wsp:val=&quot;00EA1F8B&quot;/&gt;&lt;wsp:rsid wsp:val=&quot;00EA2271&quot;/&gt;&lt;wsp:rsid wsp:val=&quot;00EA23B9&quot;/&gt;&lt;wsp:rsid wsp:val=&quot;00EA2730&quot;/&gt;&lt;wsp:rsid wsp:val=&quot;00EA2ECB&quot;/&gt;&lt;wsp:rsid wsp:val=&quot;00EA300C&quot;/&gt;&lt;wsp:rsid wsp:val=&quot;00EA32DE&quot;/&gt;&lt;wsp:rsid wsp:val=&quot;00EA3601&quot;/&gt;&lt;wsp:rsid wsp:val=&quot;00EA3D67&quot;/&gt;&lt;wsp:rsid wsp:val=&quot;00EA3DB9&quot;/&gt;&lt;wsp:rsid wsp:val=&quot;00EA475F&quot;/&gt;&lt;wsp:rsid wsp:val=&quot;00EA4877&quot;/&gt;&lt;wsp:rsid wsp:val=&quot;00EA4AC2&quot;/&gt;&lt;wsp:rsid wsp:val=&quot;00EA5029&quot;/&gt;&lt;wsp:rsid wsp:val=&quot;00EA530D&quot;/&gt;&lt;wsp:rsid wsp:val=&quot;00EA5335&quot;/&gt;&lt;wsp:rsid wsp:val=&quot;00EA6039&quot;/&gt;&lt;wsp:rsid wsp:val=&quot;00EA6506&quot;/&gt;&lt;wsp:rsid wsp:val=&quot;00EA7051&quot;/&gt;&lt;wsp:rsid wsp:val=&quot;00EA708C&quot;/&gt;&lt;wsp:rsid wsp:val=&quot;00EA7A7E&quot;/&gt;&lt;wsp:rsid wsp:val=&quot;00EA7AF2&quot;/&gt;&lt;wsp:rsid wsp:val=&quot;00EA7C2F&quot;/&gt;&lt;wsp:rsid wsp:val=&quot;00EA7CE6&quot;/&gt;&lt;wsp:rsid wsp:val=&quot;00EA7E15&quot;/&gt;&lt;wsp:rsid wsp:val=&quot;00EA7E9E&quot;/&gt;&lt;wsp:rsid wsp:val=&quot;00EA7EF5&quot;/&gt;&lt;wsp:rsid wsp:val=&quot;00EA7F1F&quot;/&gt;&lt;wsp:rsid wsp:val=&quot;00EA7F74&quot;/&gt;&lt;wsp:rsid wsp:val=&quot;00EB0073&quot;/&gt;&lt;wsp:rsid wsp:val=&quot;00EB05DC&quot;/&gt;&lt;wsp:rsid wsp:val=&quot;00EB061D&quot;/&gt;&lt;wsp:rsid wsp:val=&quot;00EB06B4&quot;/&gt;&lt;wsp:rsid wsp:val=&quot;00EB077E&quot;/&gt;&lt;wsp:rsid wsp:val=&quot;00EB0CB0&quot;/&gt;&lt;wsp:rsid wsp:val=&quot;00EB0FCD&quot;/&gt;&lt;wsp:rsid wsp:val=&quot;00EB16A8&quot;/&gt;&lt;wsp:rsid wsp:val=&quot;00EB1705&quot;/&gt;&lt;wsp:rsid wsp:val=&quot;00EB2435&quot;/&gt;&lt;wsp:rsid wsp:val=&quot;00EB269A&quot;/&gt;&lt;wsp:rsid wsp:val=&quot;00EB2B2A&quot;/&gt;&lt;wsp:rsid wsp:val=&quot;00EB338E&quot;/&gt;&lt;wsp:rsid wsp:val=&quot;00EB3495&quot;/&gt;&lt;wsp:rsid wsp:val=&quot;00EB35D4&quot;/&gt;&lt;wsp:rsid wsp:val=&quot;00EB3619&quot;/&gt;&lt;wsp:rsid wsp:val=&quot;00EB3953&quot;/&gt;&lt;wsp:rsid wsp:val=&quot;00EB3AAB&quot;/&gt;&lt;wsp:rsid wsp:val=&quot;00EB3CE0&quot;/&gt;&lt;wsp:rsid wsp:val=&quot;00EB3DB0&quot;/&gt;&lt;wsp:rsid wsp:val=&quot;00EB410B&quot;/&gt;&lt;wsp:rsid wsp:val=&quot;00EB42C8&quot;/&gt;&lt;wsp:rsid wsp:val=&quot;00EB4878&quot;/&gt;&lt;wsp:rsid wsp:val=&quot;00EB4A13&quot;/&gt;&lt;wsp:rsid wsp:val=&quot;00EB52C5&quot;/&gt;&lt;wsp:rsid wsp:val=&quot;00EB534C&quot;/&gt;&lt;wsp:rsid wsp:val=&quot;00EB55D2&quot;/&gt;&lt;wsp:rsid wsp:val=&quot;00EB57E7&quot;/&gt;&lt;wsp:rsid wsp:val=&quot;00EB5A0B&quot;/&gt;&lt;wsp:rsid wsp:val=&quot;00EB5CC3&quot;/&gt;&lt;wsp:rsid wsp:val=&quot;00EB63A7&quot;/&gt;&lt;wsp:rsid wsp:val=&quot;00EB6440&quot;/&gt;&lt;wsp:rsid wsp:val=&quot;00EB6504&quot;/&gt;&lt;wsp:rsid wsp:val=&quot;00EB6698&quot;/&gt;&lt;wsp:rsid wsp:val=&quot;00EB6C27&quot;/&gt;&lt;wsp:rsid wsp:val=&quot;00EB6C53&quot;/&gt;&lt;wsp:rsid wsp:val=&quot;00EB77A5&quot;/&gt;&lt;wsp:rsid wsp:val=&quot;00EB7832&quot;/&gt;&lt;wsp:rsid wsp:val=&quot;00EB7B45&quot;/&gt;&lt;wsp:rsid wsp:val=&quot;00EB7C50&quot;/&gt;&lt;wsp:rsid wsp:val=&quot;00EB7E4D&quot;/&gt;&lt;wsp:rsid wsp:val=&quot;00EB7FE8&quot;/&gt;&lt;wsp:rsid wsp:val=&quot;00EC01DE&quot;/&gt;&lt;wsp:rsid wsp:val=&quot;00EC0A9B&quot;/&gt;&lt;wsp:rsid wsp:val=&quot;00EC0BF0&quot;/&gt;&lt;wsp:rsid wsp:val=&quot;00EC0C90&quot;/&gt;&lt;wsp:rsid wsp:val=&quot;00EC117E&quot;/&gt;&lt;wsp:rsid wsp:val=&quot;00EC1443&quot;/&gt;&lt;wsp:rsid wsp:val=&quot;00EC183D&quot;/&gt;&lt;wsp:rsid wsp:val=&quot;00EC1B6D&quot;/&gt;&lt;wsp:rsid wsp:val=&quot;00EC1D83&quot;/&gt;&lt;wsp:rsid wsp:val=&quot;00EC1E45&quot;/&gt;&lt;wsp:rsid wsp:val=&quot;00EC2E21&quot;/&gt;&lt;wsp:rsid wsp:val=&quot;00EC331F&quot;/&gt;&lt;wsp:rsid wsp:val=&quot;00EC36DD&quot;/&gt;&lt;wsp:rsid wsp:val=&quot;00EC3B1C&quot;/&gt;&lt;wsp:rsid wsp:val=&quot;00EC4D77&quot;/&gt;&lt;wsp:rsid wsp:val=&quot;00EC4D7B&quot;/&gt;&lt;wsp:rsid wsp:val=&quot;00EC4E2E&quot;/&gt;&lt;wsp:rsid wsp:val=&quot;00EC54F9&quot;/&gt;&lt;wsp:rsid wsp:val=&quot;00EC555C&quot;/&gt;&lt;wsp:rsid wsp:val=&quot;00EC5A0B&quot;/&gt;&lt;wsp:rsid wsp:val=&quot;00EC5A47&quot;/&gt;&lt;wsp:rsid wsp:val=&quot;00EC5D48&quot;/&gt;&lt;wsp:rsid wsp:val=&quot;00EC5F1A&quot;/&gt;&lt;wsp:rsid wsp:val=&quot;00EC6337&quot;/&gt;&lt;wsp:rsid wsp:val=&quot;00EC6D68&quot;/&gt;&lt;wsp:rsid wsp:val=&quot;00EC7183&quot;/&gt;&lt;wsp:rsid wsp:val=&quot;00EC71AB&quot;/&gt;&lt;wsp:rsid wsp:val=&quot;00EC7C94&quot;/&gt;&lt;wsp:rsid wsp:val=&quot;00ED00D1&quot;/&gt;&lt;wsp:rsid wsp:val=&quot;00ED022F&quot;/&gt;&lt;wsp:rsid wsp:val=&quot;00ED0CE1&quot;/&gt;&lt;wsp:rsid wsp:val=&quot;00ED0DE8&quot;/&gt;&lt;wsp:rsid wsp:val=&quot;00ED0EB9&quot;/&gt;&lt;wsp:rsid wsp:val=&quot;00ED1447&quot;/&gt;&lt;wsp:rsid wsp:val=&quot;00ED19B6&quot;/&gt;&lt;wsp:rsid wsp:val=&quot;00ED1A39&quot;/&gt;&lt;wsp:rsid wsp:val=&quot;00ED20F7&quot;/&gt;&lt;wsp:rsid wsp:val=&quot;00ED24AE&quot;/&gt;&lt;wsp:rsid wsp:val=&quot;00ED28B9&quot;/&gt;&lt;wsp:rsid wsp:val=&quot;00ED2FF1&quot;/&gt;&lt;wsp:rsid wsp:val=&quot;00ED309A&quot;/&gt;&lt;wsp:rsid wsp:val=&quot;00ED3118&quot;/&gt;&lt;wsp:rsid wsp:val=&quot;00ED3207&quot;/&gt;&lt;wsp:rsid wsp:val=&quot;00ED32E7&quot;/&gt;&lt;wsp:rsid wsp:val=&quot;00ED3534&quot;/&gt;&lt;wsp:rsid wsp:val=&quot;00ED35B9&quot;/&gt;&lt;wsp:rsid wsp:val=&quot;00ED367B&quot;/&gt;&lt;wsp:rsid wsp:val=&quot;00ED38D7&quot;/&gt;&lt;wsp:rsid wsp:val=&quot;00ED3B7D&quot;/&gt;&lt;wsp:rsid wsp:val=&quot;00ED3E6E&quot;/&gt;&lt;wsp:rsid wsp:val=&quot;00ED5122&quot;/&gt;&lt;wsp:rsid wsp:val=&quot;00ED520E&quot;/&gt;&lt;wsp:rsid wsp:val=&quot;00ED54F7&quot;/&gt;&lt;wsp:rsid wsp:val=&quot;00ED5618&quot;/&gt;&lt;wsp:rsid wsp:val=&quot;00ED58F2&quot;/&gt;&lt;wsp:rsid wsp:val=&quot;00EE08BC&quot;/&gt;&lt;wsp:rsid wsp:val=&quot;00EE09EA&quot;/&gt;&lt;wsp:rsid wsp:val=&quot;00EE0A49&quot;/&gt;&lt;wsp:rsid wsp:val=&quot;00EE0E09&quot;/&gt;&lt;wsp:rsid wsp:val=&quot;00EE12DA&quot;/&gt;&lt;wsp:rsid wsp:val=&quot;00EE14B3&quot;/&gt;&lt;wsp:rsid wsp:val=&quot;00EE15CA&quot;/&gt;&lt;wsp:rsid wsp:val=&quot;00EE18B4&quot;/&gt;&lt;wsp:rsid wsp:val=&quot;00EE18BB&quot;/&gt;&lt;wsp:rsid wsp:val=&quot;00EE1CDA&quot;/&gt;&lt;wsp:rsid wsp:val=&quot;00EE23E0&quot;/&gt;&lt;wsp:rsid wsp:val=&quot;00EE24B7&quot;/&gt;&lt;wsp:rsid wsp:val=&quot;00EE2AAB&quot;/&gt;&lt;wsp:rsid wsp:val=&quot;00EE2F97&quot;/&gt;&lt;wsp:rsid wsp:val=&quot;00EE3203&quot;/&gt;&lt;wsp:rsid wsp:val=&quot;00EE33A6&quot;/&gt;&lt;wsp:rsid wsp:val=&quot;00EE381B&quot;/&gt;&lt;wsp:rsid wsp:val=&quot;00EE3CE0&quot;/&gt;&lt;wsp:rsid wsp:val=&quot;00EE3DCB&quot;/&gt;&lt;wsp:rsid wsp:val=&quot;00EE5112&quot;/&gt;&lt;wsp:rsid wsp:val=&quot;00EE62B4&quot;/&gt;&lt;wsp:rsid wsp:val=&quot;00EE636D&quot;/&gt;&lt;wsp:rsid wsp:val=&quot;00EE66B1&quot;/&gt;&lt;wsp:rsid wsp:val=&quot;00EE6CC0&quot;/&gt;&lt;wsp:rsid wsp:val=&quot;00EE6E60&quot;/&gt;&lt;wsp:rsid wsp:val=&quot;00EE75D6&quot;/&gt;&lt;wsp:rsid wsp:val=&quot;00EE7966&quot;/&gt;&lt;wsp:rsid wsp:val=&quot;00EE7D91&quot;/&gt;&lt;wsp:rsid wsp:val=&quot;00EE7ECE&quot;/&gt;&lt;wsp:rsid wsp:val=&quot;00EF0225&quot;/&gt;&lt;wsp:rsid wsp:val=&quot;00EF05A6&quot;/&gt;&lt;wsp:rsid wsp:val=&quot;00EF082A&quot;/&gt;&lt;wsp:rsid wsp:val=&quot;00EF0A28&quot;/&gt;&lt;wsp:rsid wsp:val=&quot;00EF0E50&quot;/&gt;&lt;wsp:rsid wsp:val=&quot;00EF118F&quot;/&gt;&lt;wsp:rsid wsp:val=&quot;00EF1287&quot;/&gt;&lt;wsp:rsid wsp:val=&quot;00EF1333&quot;/&gt;&lt;wsp:rsid wsp:val=&quot;00EF20FD&quot;/&gt;&lt;wsp:rsid wsp:val=&quot;00EF2786&quot;/&gt;&lt;wsp:rsid wsp:val=&quot;00EF2A1F&quot;/&gt;&lt;wsp:rsid wsp:val=&quot;00EF2C3D&quot;/&gt;&lt;wsp:rsid wsp:val=&quot;00EF2EC7&quot;/&gt;&lt;wsp:rsid wsp:val=&quot;00EF34CD&quot;/&gt;&lt;wsp:rsid wsp:val=&quot;00EF386B&quot;/&gt;&lt;wsp:rsid wsp:val=&quot;00EF3A28&quot;/&gt;&lt;wsp:rsid wsp:val=&quot;00EF3A3D&quot;/&gt;&lt;wsp:rsid wsp:val=&quot;00EF3A4A&quot;/&gt;&lt;wsp:rsid wsp:val=&quot;00EF3D43&quot;/&gt;&lt;wsp:rsid wsp:val=&quot;00EF447D&quot;/&gt;&lt;wsp:rsid wsp:val=&quot;00EF493B&quot;/&gt;&lt;wsp:rsid wsp:val=&quot;00EF4F32&quot;/&gt;&lt;wsp:rsid wsp:val=&quot;00EF5326&quot;/&gt;&lt;wsp:rsid wsp:val=&quot;00EF5392&quot;/&gt;&lt;wsp:rsid wsp:val=&quot;00EF5861&quot;/&gt;&lt;wsp:rsid wsp:val=&quot;00EF5B7C&quot;/&gt;&lt;wsp:rsid wsp:val=&quot;00EF6141&quot;/&gt;&lt;wsp:rsid wsp:val=&quot;00EF650F&quot;/&gt;&lt;wsp:rsid wsp:val=&quot;00EF6BC3&quot;/&gt;&lt;wsp:rsid wsp:val=&quot;00EF6EF5&quot;/&gt;&lt;wsp:rsid wsp:val=&quot;00EF73ED&quot;/&gt;&lt;wsp:rsid wsp:val=&quot;00EF7614&quot;/&gt;&lt;wsp:rsid wsp:val=&quot;00EF767A&quot;/&gt;&lt;wsp:rsid wsp:val=&quot;00EF770D&quot;/&gt;&lt;wsp:rsid wsp:val=&quot;00EF7878&quot;/&gt;&lt;wsp:rsid wsp:val=&quot;00EF7CE8&quot;/&gt;&lt;wsp:rsid wsp:val=&quot;00F000F0&quot;/&gt;&lt;wsp:rsid wsp:val=&quot;00F00180&quot;/&gt;&lt;wsp:rsid wsp:val=&quot;00F005AF&quot;/&gt;&lt;wsp:rsid wsp:val=&quot;00F006E4&quot;/&gt;&lt;wsp:rsid wsp:val=&quot;00F00923&quot;/&gt;&lt;wsp:rsid wsp:val=&quot;00F00C9D&quot;/&gt;&lt;wsp:rsid wsp:val=&quot;00F01165&quot;/&gt;&lt;wsp:rsid wsp:val=&quot;00F017CB&quot;/&gt;&lt;wsp:rsid wsp:val=&quot;00F0197D&quot;/&gt;&lt;wsp:rsid wsp:val=&quot;00F01A58&quot;/&gt;&lt;wsp:rsid wsp:val=&quot;00F023A1&quot;/&gt;&lt;wsp:rsid wsp:val=&quot;00F024CA&quot;/&gt;&lt;wsp:rsid wsp:val=&quot;00F024E9&quot;/&gt;&lt;wsp:rsid wsp:val=&quot;00F024F0&quot;/&gt;&lt;wsp:rsid wsp:val=&quot;00F026AE&quot;/&gt;&lt;wsp:rsid wsp:val=&quot;00F027FF&quot;/&gt;&lt;wsp:rsid wsp:val=&quot;00F0301D&quot;/&gt;&lt;wsp:rsid wsp:val=&quot;00F0324C&quot;/&gt;&lt;wsp:rsid wsp:val=&quot;00F032D4&quot;/&gt;&lt;wsp:rsid wsp:val=&quot;00F032DF&quot;/&gt;&lt;wsp:rsid wsp:val=&quot;00F03466&quot;/&gt;&lt;wsp:rsid wsp:val=&quot;00F0388F&quot;/&gt;&lt;wsp:rsid wsp:val=&quot;00F03891&quot;/&gt;&lt;wsp:rsid wsp:val=&quot;00F03C67&quot;/&gt;&lt;wsp:rsid wsp:val=&quot;00F04551&quot;/&gt;&lt;wsp:rsid wsp:val=&quot;00F04568&quot;/&gt;&lt;wsp:rsid wsp:val=&quot;00F04D51&quot;/&gt;&lt;wsp:rsid wsp:val=&quot;00F04F3E&quot;/&gt;&lt;wsp:rsid wsp:val=&quot;00F0522E&quot;/&gt;&lt;wsp:rsid wsp:val=&quot;00F05382&quot;/&gt;&lt;wsp:rsid wsp:val=&quot;00F05C50&quot;/&gt;&lt;wsp:rsid wsp:val=&quot;00F05EED&quot;/&gt;&lt;wsp:rsid wsp:val=&quot;00F05FC8&quot;/&gt;&lt;wsp:rsid wsp:val=&quot;00F06B61&quot;/&gt;&lt;wsp:rsid wsp:val=&quot;00F06C9F&quot;/&gt;&lt;wsp:rsid wsp:val=&quot;00F06F02&quot;/&gt;&lt;wsp:rsid wsp:val=&quot;00F10437&quot;/&gt;&lt;wsp:rsid wsp:val=&quot;00F10465&quot;/&gt;&lt;wsp:rsid wsp:val=&quot;00F10474&quot;/&gt;&lt;wsp:rsid wsp:val=&quot;00F10864&quot;/&gt;&lt;wsp:rsid wsp:val=&quot;00F108F5&quot;/&gt;&lt;wsp:rsid wsp:val=&quot;00F10D2C&quot;/&gt;&lt;wsp:rsid wsp:val=&quot;00F10D5A&quot;/&gt;&lt;wsp:rsid wsp:val=&quot;00F11189&quot;/&gt;&lt;wsp:rsid wsp:val=&quot;00F1162A&quot;/&gt;&lt;wsp:rsid wsp:val=&quot;00F1165E&quot;/&gt;&lt;wsp:rsid wsp:val=&quot;00F11CF5&quot;/&gt;&lt;wsp:rsid wsp:val=&quot;00F124CB&quot;/&gt;&lt;wsp:rsid wsp:val=&quot;00F12B3D&quot;/&gt;&lt;wsp:rsid wsp:val=&quot;00F12D63&quot;/&gt;&lt;wsp:rsid wsp:val=&quot;00F1403E&quot;/&gt;&lt;wsp:rsid wsp:val=&quot;00F1415B&quot;/&gt;&lt;wsp:rsid wsp:val=&quot;00F1476B&quot;/&gt;&lt;wsp:rsid wsp:val=&quot;00F149F8&quot;/&gt;&lt;wsp:rsid wsp:val=&quot;00F14FB8&quot;/&gt;&lt;wsp:rsid wsp:val=&quot;00F155B5&quot;/&gt;&lt;wsp:rsid wsp:val=&quot;00F15860&quot;/&gt;&lt;wsp:rsid wsp:val=&quot;00F1698C&quot;/&gt;&lt;wsp:rsid wsp:val=&quot;00F16BB1&quot;/&gt;&lt;wsp:rsid wsp:val=&quot;00F17A8F&quot;/&gt;&lt;wsp:rsid wsp:val=&quot;00F17E4A&quot;/&gt;&lt;wsp:rsid wsp:val=&quot;00F17F6D&quot;/&gt;&lt;wsp:rsid wsp:val=&quot;00F20046&quot;/&gt;&lt;wsp:rsid wsp:val=&quot;00F206FE&quot;/&gt;&lt;wsp:rsid wsp:val=&quot;00F20EEB&quot;/&gt;&lt;wsp:rsid wsp:val=&quot;00F20F5B&quot;/&gt;&lt;wsp:rsid wsp:val=&quot;00F21048&quot;/&gt;&lt;wsp:rsid wsp:val=&quot;00F210AB&quot;/&gt;&lt;wsp:rsid wsp:val=&quot;00F21144&quot;/&gt;&lt;wsp:rsid wsp:val=&quot;00F211CB&quot;/&gt;&lt;wsp:rsid wsp:val=&quot;00F21484&quot;/&gt;&lt;wsp:rsid wsp:val=&quot;00F2149C&quot;/&gt;&lt;wsp:rsid wsp:val=&quot;00F215C3&quot;/&gt;&lt;wsp:rsid wsp:val=&quot;00F2175F&quot;/&gt;&lt;wsp:rsid wsp:val=&quot;00F21857&quot;/&gt;&lt;wsp:rsid wsp:val=&quot;00F218EF&quot;/&gt;&lt;wsp:rsid wsp:val=&quot;00F21A0B&quot;/&gt;&lt;wsp:rsid wsp:val=&quot;00F22444&quot;/&gt;&lt;wsp:rsid wsp:val=&quot;00F227B6&quot;/&gt;&lt;wsp:rsid wsp:val=&quot;00F22C96&quot;/&gt;&lt;wsp:rsid wsp:val=&quot;00F2334F&quot;/&gt;&lt;wsp:rsid wsp:val=&quot;00F2357F&quot;/&gt;&lt;wsp:rsid wsp:val=&quot;00F23BD0&quot;/&gt;&lt;wsp:rsid wsp:val=&quot;00F23FCA&quot;/&gt;&lt;wsp:rsid wsp:val=&quot;00F24275&quot;/&gt;&lt;wsp:rsid wsp:val=&quot;00F244C0&quot;/&gt;&lt;wsp:rsid wsp:val=&quot;00F2456B&quot;/&gt;&lt;wsp:rsid wsp:val=&quot;00F24846&quot;/&gt;&lt;wsp:rsid wsp:val=&quot;00F24A57&quot;/&gt;&lt;wsp:rsid wsp:val=&quot;00F24D1C&quot;/&gt;&lt;wsp:rsid wsp:val=&quot;00F24F4D&quot;/&gt;&lt;wsp:rsid wsp:val=&quot;00F24FA0&quot;/&gt;&lt;wsp:rsid wsp:val=&quot;00F250CE&quot;/&gt;&lt;wsp:rsid wsp:val=&quot;00F25157&quot;/&gt;&lt;wsp:rsid wsp:val=&quot;00F25EB4&quot;/&gt;&lt;wsp:rsid wsp:val=&quot;00F2617C&quot;/&gt;&lt;wsp:rsid wsp:val=&quot;00F2635E&quot;/&gt;&lt;wsp:rsid wsp:val=&quot;00F26421&quot;/&gt;&lt;wsp:rsid wsp:val=&quot;00F2643A&quot;/&gt;&lt;wsp:rsid wsp:val=&quot;00F26585&quot;/&gt;&lt;wsp:rsid wsp:val=&quot;00F267B6&quot;/&gt;&lt;wsp:rsid wsp:val=&quot;00F26886&quot;/&gt;&lt;wsp:rsid wsp:val=&quot;00F2699C&quot;/&gt;&lt;wsp:rsid wsp:val=&quot;00F26AF5&quot;/&gt;&lt;wsp:rsid wsp:val=&quot;00F26BB7&quot;/&gt;&lt;wsp:rsid wsp:val=&quot;00F27763&quot;/&gt;&lt;wsp:rsid wsp:val=&quot;00F27E0C&quot;/&gt;&lt;wsp:rsid wsp:val=&quot;00F27EF4&quot;/&gt;&lt;wsp:rsid wsp:val=&quot;00F3002F&quot;/&gt;&lt;wsp:rsid wsp:val=&quot;00F30031&quot;/&gt;&lt;wsp:rsid wsp:val=&quot;00F30353&quot;/&gt;&lt;wsp:rsid wsp:val=&quot;00F308C0&quot;/&gt;&lt;wsp:rsid wsp:val=&quot;00F30A6F&quot;/&gt;&lt;wsp:rsid wsp:val=&quot;00F30A78&quot;/&gt;&lt;wsp:rsid wsp:val=&quot;00F30BE8&quot;/&gt;&lt;wsp:rsid wsp:val=&quot;00F30FF2&quot;/&gt;&lt;wsp:rsid wsp:val=&quot;00F31375&quot;/&gt;&lt;wsp:rsid wsp:val=&quot;00F31597&quot;/&gt;&lt;wsp:rsid wsp:val=&quot;00F316ED&quot;/&gt;&lt;wsp:rsid wsp:val=&quot;00F318E7&quot;/&gt;&lt;wsp:rsid wsp:val=&quot;00F31F17&quot;/&gt;&lt;wsp:rsid wsp:val=&quot;00F3236F&quot;/&gt;&lt;wsp:rsid wsp:val=&quot;00F32374&quot;/&gt;&lt;wsp:rsid wsp:val=&quot;00F32F0E&quot;/&gt;&lt;wsp:rsid wsp:val=&quot;00F32F3E&quot;/&gt;&lt;wsp:rsid wsp:val=&quot;00F3372E&quot;/&gt;&lt;wsp:rsid wsp:val=&quot;00F3383E&quot;/&gt;&lt;wsp:rsid wsp:val=&quot;00F34057&quot;/&gt;&lt;wsp:rsid wsp:val=&quot;00F34286&quot;/&gt;&lt;wsp:rsid wsp:val=&quot;00F342E5&quot;/&gt;&lt;wsp:rsid wsp:val=&quot;00F343E5&quot;/&gt;&lt;wsp:rsid wsp:val=&quot;00F346BC&quot;/&gt;&lt;wsp:rsid wsp:val=&quot;00F3521B&quot;/&gt;&lt;wsp:rsid wsp:val=&quot;00F35561&quot;/&gt;&lt;wsp:rsid wsp:val=&quot;00F35865&quot;/&gt;&lt;wsp:rsid wsp:val=&quot;00F35E92&quot;/&gt;&lt;wsp:rsid wsp:val=&quot;00F3651B&quot;/&gt;&lt;wsp:rsid wsp:val=&quot;00F36919&quot;/&gt;&lt;wsp:rsid wsp:val=&quot;00F369F3&quot;/&gt;&lt;wsp:rsid wsp:val=&quot;00F36A25&quot;/&gt;&lt;wsp:rsid wsp:val=&quot;00F370CB&quot;/&gt;&lt;wsp:rsid wsp:val=&quot;00F370E3&quot;/&gt;&lt;wsp:rsid wsp:val=&quot;00F3734E&quot;/&gt;&lt;wsp:rsid wsp:val=&quot;00F377A2&quot;/&gt;&lt;wsp:rsid wsp:val=&quot;00F37922&quot;/&gt;&lt;wsp:rsid wsp:val=&quot;00F37A1D&quot;/&gt;&lt;wsp:rsid wsp:val=&quot;00F37AEF&quot;/&gt;&lt;wsp:rsid wsp:val=&quot;00F37B48&quot;/&gt;&lt;wsp:rsid wsp:val=&quot;00F40BB4&quot;/&gt;&lt;wsp:rsid wsp:val=&quot;00F4125D&quot;/&gt;&lt;wsp:rsid wsp:val=&quot;00F417B8&quot;/&gt;&lt;wsp:rsid wsp:val=&quot;00F4262F&quot;/&gt;&lt;wsp:rsid wsp:val=&quot;00F42910&quot;/&gt;&lt;wsp:rsid wsp:val=&quot;00F42A4D&quot;/&gt;&lt;wsp:rsid wsp:val=&quot;00F42BEE&quot;/&gt;&lt;wsp:rsid wsp:val=&quot;00F42C2B&quot;/&gt;&lt;wsp:rsid wsp:val=&quot;00F439C5&quot;/&gt;&lt;wsp:rsid wsp:val=&quot;00F4449D&quot;/&gt;&lt;wsp:rsid wsp:val=&quot;00F44833&quot;/&gt;&lt;wsp:rsid wsp:val=&quot;00F44E03&quot;/&gt;&lt;wsp:rsid wsp:val=&quot;00F4629D&quot;/&gt;&lt;wsp:rsid wsp:val=&quot;00F462EB&quot;/&gt;&lt;wsp:rsid wsp:val=&quot;00F465C1&quot;/&gt;&lt;wsp:rsid wsp:val=&quot;00F4678D&quot;/&gt;&lt;wsp:rsid wsp:val=&quot;00F467B0&quot;/&gt;&lt;wsp:rsid wsp:val=&quot;00F4683C&quot;/&gt;&lt;wsp:rsid wsp:val=&quot;00F46E40&quot;/&gt;&lt;wsp:rsid wsp:val=&quot;00F46F8B&quot;/&gt;&lt;wsp:rsid wsp:val=&quot;00F47132&quot;/&gt;&lt;wsp:rsid wsp:val=&quot;00F47728&quot;/&gt;&lt;wsp:rsid wsp:val=&quot;00F47AFE&quot;/&gt;&lt;wsp:rsid wsp:val=&quot;00F47BF5&quot;/&gt;&lt;wsp:rsid wsp:val=&quot;00F47CBA&quot;/&gt;&lt;wsp:rsid wsp:val=&quot;00F50020&quot;/&gt;&lt;wsp:rsid wsp:val=&quot;00F50671&quot;/&gt;&lt;wsp:rsid wsp:val=&quot;00F50691&quot;/&gt;&lt;wsp:rsid wsp:val=&quot;00F50849&quot;/&gt;&lt;wsp:rsid wsp:val=&quot;00F50A55&quot;/&gt;&lt;wsp:rsid wsp:val=&quot;00F513BA&quot;/&gt;&lt;wsp:rsid wsp:val=&quot;00F51447&quot;/&gt;&lt;wsp:rsid wsp:val=&quot;00F514EF&quot;/&gt;&lt;wsp:rsid wsp:val=&quot;00F516F4&quot;/&gt;&lt;wsp:rsid wsp:val=&quot;00F51D70&quot;/&gt;&lt;wsp:rsid wsp:val=&quot;00F524CD&quot;/&gt;&lt;wsp:rsid wsp:val=&quot;00F52756&quot;/&gt;&lt;wsp:rsid wsp:val=&quot;00F52A47&quot;/&gt;&lt;wsp:rsid wsp:val=&quot;00F52A4B&quot;/&gt;&lt;wsp:rsid wsp:val=&quot;00F52C6C&quot;/&gt;&lt;wsp:rsid wsp:val=&quot;00F52FA8&quot;/&gt;&lt;wsp:rsid wsp:val=&quot;00F5372B&quot;/&gt;&lt;wsp:rsid wsp:val=&quot;00F5388A&quot;/&gt;&lt;wsp:rsid wsp:val=&quot;00F538CD&quot;/&gt;&lt;wsp:rsid wsp:val=&quot;00F54192&quot;/&gt;&lt;wsp:rsid wsp:val=&quot;00F542D8&quot;/&gt;&lt;wsp:rsid wsp:val=&quot;00F546DB&quot;/&gt;&lt;wsp:rsid wsp:val=&quot;00F548C8&quot;/&gt;&lt;wsp:rsid wsp:val=&quot;00F55331&quot;/&gt;&lt;wsp:rsid wsp:val=&quot;00F55AC5&quot;/&gt;&lt;wsp:rsid wsp:val=&quot;00F568FF&quot;/&gt;&lt;wsp:rsid wsp:val=&quot;00F56918&quot;/&gt;&lt;wsp:rsid wsp:val=&quot;00F56B25&quot;/&gt;&lt;wsp:rsid wsp:val=&quot;00F570BA&quot;/&gt;&lt;wsp:rsid wsp:val=&quot;00F570D9&quot;/&gt;&lt;wsp:rsid wsp:val=&quot;00F5765A&quot;/&gt;&lt;wsp:rsid wsp:val=&quot;00F57704&quot;/&gt;&lt;wsp:rsid wsp:val=&quot;00F5777A&quot;/&gt;&lt;wsp:rsid wsp:val=&quot;00F577F9&quot;/&gt;&lt;wsp:rsid wsp:val=&quot;00F57BE9&quot;/&gt;&lt;wsp:rsid wsp:val=&quot;00F57C72&quot;/&gt;&lt;wsp:rsid wsp:val=&quot;00F57E66&quot;/&gt;&lt;wsp:rsid wsp:val=&quot;00F6021A&quot;/&gt;&lt;wsp:rsid wsp:val=&quot;00F60232&quot;/&gt;&lt;wsp:rsid wsp:val=&quot;00F60A82&quot;/&gt;&lt;wsp:rsid wsp:val=&quot;00F60C26&quot;/&gt;&lt;wsp:rsid wsp:val=&quot;00F61158&quot;/&gt;&lt;wsp:rsid wsp:val=&quot;00F61235&quot;/&gt;&lt;wsp:rsid wsp:val=&quot;00F61564&quot;/&gt;&lt;wsp:rsid wsp:val=&quot;00F6157C&quot;/&gt;&lt;wsp:rsid wsp:val=&quot;00F61701&quot;/&gt;&lt;wsp:rsid wsp:val=&quot;00F61902&quot;/&gt;&lt;wsp:rsid wsp:val=&quot;00F61FDE&quot;/&gt;&lt;wsp:rsid wsp:val=&quot;00F622E3&quot;/&gt;&lt;wsp:rsid wsp:val=&quot;00F62377&quot;/&gt;&lt;wsp:rsid wsp:val=&quot;00F62EEC&quot;/&gt;&lt;wsp:rsid wsp:val=&quot;00F63289&quot;/&gt;&lt;wsp:rsid wsp:val=&quot;00F63D79&quot;/&gt;&lt;wsp:rsid wsp:val=&quot;00F6404E&quot;/&gt;&lt;wsp:rsid wsp:val=&quot;00F6433C&quot;/&gt;&lt;wsp:rsid wsp:val=&quot;00F6474A&quot;/&gt;&lt;wsp:rsid wsp:val=&quot;00F64966&quot;/&gt;&lt;wsp:rsid wsp:val=&quot;00F64F9F&quot;/&gt;&lt;wsp:rsid wsp:val=&quot;00F660B8&quot;/&gt;&lt;wsp:rsid wsp:val=&quot;00F664DA&quot;/&gt;&lt;wsp:rsid wsp:val=&quot;00F669E3&quot;/&gt;&lt;wsp:rsid wsp:val=&quot;00F66B1A&quot;/&gt;&lt;wsp:rsid wsp:val=&quot;00F675DD&quot;/&gt;&lt;wsp:rsid wsp:val=&quot;00F67A85&quot;/&gt;&lt;wsp:rsid wsp:val=&quot;00F7059F&quot;/&gt;&lt;wsp:rsid wsp:val=&quot;00F70FF9&quot;/&gt;&lt;wsp:rsid wsp:val=&quot;00F71026&quot;/&gt;&lt;wsp:rsid wsp:val=&quot;00F71042&quot;/&gt;&lt;wsp:rsid wsp:val=&quot;00F710A0&quot;/&gt;&lt;wsp:rsid wsp:val=&quot;00F716EE&quot;/&gt;&lt;wsp:rsid wsp:val=&quot;00F71976&quot;/&gt;&lt;wsp:rsid wsp:val=&quot;00F71A99&quot;/&gt;&lt;wsp:rsid wsp:val=&quot;00F71C4F&quot;/&gt;&lt;wsp:rsid wsp:val=&quot;00F71EA2&quot;/&gt;&lt;wsp:rsid wsp:val=&quot;00F71F79&quot;/&gt;&lt;wsp:rsid wsp:val=&quot;00F72106&quot;/&gt;&lt;wsp:rsid wsp:val=&quot;00F721A1&quot;/&gt;&lt;wsp:rsid wsp:val=&quot;00F724E3&quot;/&gt;&lt;wsp:rsid wsp:val=&quot;00F727AA&quot;/&gt;&lt;wsp:rsid wsp:val=&quot;00F729CA&quot;/&gt;&lt;wsp:rsid wsp:val=&quot;00F72C94&quot;/&gt;&lt;wsp:rsid wsp:val=&quot;00F72D42&quot;/&gt;&lt;wsp:rsid wsp:val=&quot;00F7368C&quot;/&gt;&lt;wsp:rsid wsp:val=&quot;00F73A1B&quot;/&gt;&lt;wsp:rsid wsp:val=&quot;00F73D87&quot;/&gt;&lt;wsp:rsid wsp:val=&quot;00F73E55&quot;/&gt;&lt;wsp:rsid wsp:val=&quot;00F73F43&quot;/&gt;&lt;wsp:rsid wsp:val=&quot;00F74059&quot;/&gt;&lt;wsp:rsid wsp:val=&quot;00F74609&quot;/&gt;&lt;wsp:rsid wsp:val=&quot;00F74664&quot;/&gt;&lt;wsp:rsid wsp:val=&quot;00F74791&quot;/&gt;&lt;wsp:rsid wsp:val=&quot;00F74A7A&quot;/&gt;&lt;wsp:rsid wsp:val=&quot;00F74CEF&quot;/&gt;&lt;wsp:rsid wsp:val=&quot;00F74D26&quot;/&gt;&lt;wsp:rsid wsp:val=&quot;00F74E5A&quot;/&gt;&lt;wsp:rsid wsp:val=&quot;00F7564B&quot;/&gt;&lt;wsp:rsid wsp:val=&quot;00F76337&quot;/&gt;&lt;wsp:rsid wsp:val=&quot;00F763DF&quot;/&gt;&lt;wsp:rsid wsp:val=&quot;00F766F0&quot;/&gt;&lt;wsp:rsid wsp:val=&quot;00F76B74&quot;/&gt;&lt;wsp:rsid wsp:val=&quot;00F7792A&quot;/&gt;&lt;wsp:rsid wsp:val=&quot;00F77C47&quot;/&gt;&lt;wsp:rsid wsp:val=&quot;00F77CFA&quot;/&gt;&lt;wsp:rsid wsp:val=&quot;00F77DB3&quot;/&gt;&lt;wsp:rsid wsp:val=&quot;00F77F17&quot;/&gt;&lt;wsp:rsid wsp:val=&quot;00F80922&quot;/&gt;&lt;wsp:rsid wsp:val=&quot;00F80957&quot;/&gt;&lt;wsp:rsid wsp:val=&quot;00F80D8F&quot;/&gt;&lt;wsp:rsid wsp:val=&quot;00F81311&quot;/&gt;&lt;wsp:rsid wsp:val=&quot;00F81507&quot;/&gt;&lt;wsp:rsid wsp:val=&quot;00F81625&quot;/&gt;&lt;wsp:rsid wsp:val=&quot;00F81C47&quot;/&gt;&lt;wsp:rsid wsp:val=&quot;00F81D8F&quot;/&gt;&lt;wsp:rsid wsp:val=&quot;00F81E0E&quot;/&gt;&lt;wsp:rsid wsp:val=&quot;00F81E87&quot;/&gt;&lt;wsp:rsid wsp:val=&quot;00F81F25&quot;/&gt;&lt;wsp:rsid wsp:val=&quot;00F81F57&quot;/&gt;&lt;wsp:rsid wsp:val=&quot;00F8270B&quot;/&gt;&lt;wsp:rsid wsp:val=&quot;00F82CD8&quot;/&gt;&lt;wsp:rsid wsp:val=&quot;00F82D2D&quot;/&gt;&lt;wsp:rsid wsp:val=&quot;00F831B2&quot;/&gt;&lt;wsp:rsid wsp:val=&quot;00F83301&quot;/&gt;&lt;wsp:rsid wsp:val=&quot;00F837A7&quot;/&gt;&lt;wsp:rsid wsp:val=&quot;00F837DD&quot;/&gt;&lt;wsp:rsid wsp:val=&quot;00F841D0&quot;/&gt;&lt;wsp:rsid wsp:val=&quot;00F84232&quot;/&gt;&lt;wsp:rsid wsp:val=&quot;00F84849&quot;/&gt;&lt;wsp:rsid wsp:val=&quot;00F849D7&quot;/&gt;&lt;wsp:rsid wsp:val=&quot;00F84A2F&quot;/&gt;&lt;wsp:rsid wsp:val=&quot;00F84BAB&quot;/&gt;&lt;wsp:rsid wsp:val=&quot;00F84DDB&quot;/&gt;&lt;wsp:rsid wsp:val=&quot;00F850EB&quot;/&gt;&lt;wsp:rsid wsp:val=&quot;00F854D5&quot;/&gt;&lt;wsp:rsid wsp:val=&quot;00F854F8&quot;/&gt;&lt;wsp:rsid wsp:val=&quot;00F855CB&quot;/&gt;&lt;wsp:rsid wsp:val=&quot;00F856C8&quot;/&gt;&lt;wsp:rsid wsp:val=&quot;00F85744&quot;/&gt;&lt;wsp:rsid wsp:val=&quot;00F85913&quot;/&gt;&lt;wsp:rsid wsp:val=&quot;00F85F4B&quot;/&gt;&lt;wsp:rsid wsp:val=&quot;00F85F9B&quot;/&gt;&lt;wsp:rsid wsp:val=&quot;00F863EB&quot;/&gt;&lt;wsp:rsid wsp:val=&quot;00F86538&quot;/&gt;&lt;wsp:rsid wsp:val=&quot;00F8683A&quot;/&gt;&lt;wsp:rsid wsp:val=&quot;00F86B20&quot;/&gt;&lt;wsp:rsid wsp:val=&quot;00F86C43&quot;/&gt;&lt;wsp:rsid wsp:val=&quot;00F86E03&quot;/&gt;&lt;wsp:rsid wsp:val=&quot;00F8718E&quot;/&gt;&lt;wsp:rsid wsp:val=&quot;00F87201&quot;/&gt;&lt;wsp:rsid wsp:val=&quot;00F87317&quot;/&gt;&lt;wsp:rsid wsp:val=&quot;00F879C6&quot;/&gt;&lt;wsp:rsid wsp:val=&quot;00F87CB7&quot;/&gt;&lt;wsp:rsid wsp:val=&quot;00F87D07&quot;/&gt;&lt;wsp:rsid wsp:val=&quot;00F87D7F&quot;/&gt;&lt;wsp:rsid wsp:val=&quot;00F87E13&quot;/&gt;&lt;wsp:rsid wsp:val=&quot;00F87E81&quot;/&gt;&lt;wsp:rsid wsp:val=&quot;00F90184&quot;/&gt;&lt;wsp:rsid wsp:val=&quot;00F901EE&quot;/&gt;&lt;wsp:rsid wsp:val=&quot;00F90391&quot;/&gt;&lt;wsp:rsid wsp:val=&quot;00F9046C&quot;/&gt;&lt;wsp:rsid wsp:val=&quot;00F90BEE&quot;/&gt;&lt;wsp:rsid wsp:val=&quot;00F90C86&quot;/&gt;&lt;wsp:rsid wsp:val=&quot;00F90FD6&quot;/&gt;&lt;wsp:rsid wsp:val=&quot;00F910E4&quot;/&gt;&lt;wsp:rsid wsp:val=&quot;00F912B6&quot;/&gt;&lt;wsp:rsid wsp:val=&quot;00F915AB&quot;/&gt;&lt;wsp:rsid wsp:val=&quot;00F9174D&quot;/&gt;&lt;wsp:rsid wsp:val=&quot;00F91906&quot;/&gt;&lt;wsp:rsid wsp:val=&quot;00F91CA2&quot;/&gt;&lt;wsp:rsid wsp:val=&quot;00F91DAB&quot;/&gt;&lt;wsp:rsid wsp:val=&quot;00F91DAC&quot;/&gt;&lt;wsp:rsid wsp:val=&quot;00F91F14&quot;/&gt;&lt;wsp:rsid wsp:val=&quot;00F92174&quot;/&gt;&lt;wsp:rsid wsp:val=&quot;00F923DB&quot;/&gt;&lt;wsp:rsid wsp:val=&quot;00F92725&quot;/&gt;&lt;wsp:rsid wsp:val=&quot;00F9344F&quot;/&gt;&lt;wsp:rsid wsp:val=&quot;00F9383C&quot;/&gt;&lt;wsp:rsid wsp:val=&quot;00F93A3D&quot;/&gt;&lt;wsp:rsid wsp:val=&quot;00F93C3E&quot;/&gt;&lt;wsp:rsid wsp:val=&quot;00F93D13&quot;/&gt;&lt;wsp:rsid wsp:val=&quot;00F93EE6&quot;/&gt;&lt;wsp:rsid wsp:val=&quot;00F94003&quot;/&gt;&lt;wsp:rsid wsp:val=&quot;00F942C6&quot;/&gt;&lt;wsp:rsid wsp:val=&quot;00F94303&quot;/&gt;&lt;wsp:rsid wsp:val=&quot;00F94412&quot;/&gt;&lt;wsp:rsid wsp:val=&quot;00F94737&quot;/&gt;&lt;wsp:rsid wsp:val=&quot;00F9473D&quot;/&gt;&lt;wsp:rsid wsp:val=&quot;00F948D1&quot;/&gt;&lt;wsp:rsid wsp:val=&quot;00F9495D&quot;/&gt;&lt;wsp:rsid wsp:val=&quot;00F94A66&quot;/&gt;&lt;wsp:rsid wsp:val=&quot;00F94F50&quot;/&gt;&lt;wsp:rsid wsp:val=&quot;00F95013&quot;/&gt;&lt;wsp:rsid wsp:val=&quot;00F950BC&quot;/&gt;&lt;wsp:rsid wsp:val=&quot;00F951BD&quot;/&gt;&lt;wsp:rsid wsp:val=&quot;00F958CD&quot;/&gt;&lt;wsp:rsid wsp:val=&quot;00F9632D&quot;/&gt;&lt;wsp:rsid wsp:val=&quot;00F9644F&quot;/&gt;&lt;wsp:rsid wsp:val=&quot;00F965D9&quot;/&gt;&lt;wsp:rsid wsp:val=&quot;00F96764&quot;/&gt;&lt;wsp:rsid wsp:val=&quot;00F968CC&quot;/&gt;&lt;wsp:rsid wsp:val=&quot;00F96C7A&quot;/&gt;&lt;wsp:rsid wsp:val=&quot;00F96E7C&quot;/&gt;&lt;wsp:rsid wsp:val=&quot;00F96F5A&quot;/&gt;&lt;wsp:rsid wsp:val=&quot;00F975B5&quot;/&gt;&lt;wsp:rsid wsp:val=&quot;00F97D37&quot;/&gt;&lt;wsp:rsid wsp:val=&quot;00F97DE7&quot;/&gt;&lt;wsp:rsid wsp:val=&quot;00FA02F0&quot;/&gt;&lt;wsp:rsid wsp:val=&quot;00FA04BE&quot;/&gt;&lt;wsp:rsid wsp:val=&quot;00FA0509&quot;/&gt;&lt;wsp:rsid wsp:val=&quot;00FA0E7C&quot;/&gt;&lt;wsp:rsid wsp:val=&quot;00FA1177&quot;/&gt;&lt;wsp:rsid wsp:val=&quot;00FA1331&quot;/&gt;&lt;wsp:rsid wsp:val=&quot;00FA1CBF&quot;/&gt;&lt;wsp:rsid wsp:val=&quot;00FA1D8F&quot;/&gt;&lt;wsp:rsid wsp:val=&quot;00FA2002&quot;/&gt;&lt;wsp:rsid wsp:val=&quot;00FA2526&quot;/&gt;&lt;wsp:rsid wsp:val=&quot;00FA2AB0&quot;/&gt;&lt;wsp:rsid wsp:val=&quot;00FA3855&quot;/&gt;&lt;wsp:rsid wsp:val=&quot;00FA397A&quot;/&gt;&lt;wsp:rsid wsp:val=&quot;00FA3C84&quot;/&gt;&lt;wsp:rsid wsp:val=&quot;00FA3F33&quot;/&gt;&lt;wsp:rsid wsp:val=&quot;00FA3F45&quot;/&gt;&lt;wsp:rsid wsp:val=&quot;00FA4EDE&quot;/&gt;&lt;wsp:rsid wsp:val=&quot;00FA50E8&quot;/&gt;&lt;wsp:rsid wsp:val=&quot;00FA517D&quot;/&gt;&lt;wsp:rsid wsp:val=&quot;00FA526F&quot;/&gt;&lt;wsp:rsid wsp:val=&quot;00FA52BE&quot;/&gt;&lt;wsp:rsid wsp:val=&quot;00FA53C1&quot;/&gt;&lt;wsp:rsid wsp:val=&quot;00FA54C0&quot;/&gt;&lt;wsp:rsid wsp:val=&quot;00FA5527&quot;/&gt;&lt;wsp:rsid wsp:val=&quot;00FA5871&quot;/&gt;&lt;wsp:rsid wsp:val=&quot;00FA589E&quot;/&gt;&lt;wsp:rsid wsp:val=&quot;00FA58B1&quot;/&gt;&lt;wsp:rsid wsp:val=&quot;00FA5962&quot;/&gt;&lt;wsp:rsid wsp:val=&quot;00FA5995&quot;/&gt;&lt;wsp:rsid wsp:val=&quot;00FA5C6B&quot;/&gt;&lt;wsp:rsid wsp:val=&quot;00FA5DAC&quot;/&gt;&lt;wsp:rsid wsp:val=&quot;00FA5F3B&quot;/&gt;&lt;wsp:rsid wsp:val=&quot;00FA6225&quot;/&gt;&lt;wsp:rsid wsp:val=&quot;00FA656D&quot;/&gt;&lt;wsp:rsid wsp:val=&quot;00FA6686&quot;/&gt;&lt;wsp:rsid wsp:val=&quot;00FA6A4D&quot;/&gt;&lt;wsp:rsid wsp:val=&quot;00FA6A8C&quot;/&gt;&lt;wsp:rsid wsp:val=&quot;00FA6BCC&quot;/&gt;&lt;wsp:rsid wsp:val=&quot;00FA6C40&quot;/&gt;&lt;wsp:rsid wsp:val=&quot;00FA70DF&quot;/&gt;&lt;wsp:rsid wsp:val=&quot;00FA7152&quot;/&gt;&lt;wsp:rsid wsp:val=&quot;00FA737E&quot;/&gt;&lt;wsp:rsid wsp:val=&quot;00FA7A20&quot;/&gt;&lt;wsp:rsid wsp:val=&quot;00FA7AA6&quot;/&gt;&lt;wsp:rsid wsp:val=&quot;00FA7C04&quot;/&gt;&lt;wsp:rsid wsp:val=&quot;00FB0443&quot;/&gt;&lt;wsp:rsid wsp:val=&quot;00FB097A&quot;/&gt;&lt;wsp:rsid wsp:val=&quot;00FB0F2E&quot;/&gt;&lt;wsp:rsid wsp:val=&quot;00FB114F&quot;/&gt;&lt;wsp:rsid wsp:val=&quot;00FB11A4&quot;/&gt;&lt;wsp:rsid wsp:val=&quot;00FB1352&quot;/&gt;&lt;wsp:rsid wsp:val=&quot;00FB15D5&quot;/&gt;&lt;wsp:rsid wsp:val=&quot;00FB1694&quot;/&gt;&lt;wsp:rsid wsp:val=&quot;00FB18E8&quot;/&gt;&lt;wsp:rsid wsp:val=&quot;00FB18E9&quot;/&gt;&lt;wsp:rsid wsp:val=&quot;00FB19D8&quot;/&gt;&lt;wsp:rsid wsp:val=&quot;00FB22E5&quot;/&gt;&lt;wsp:rsid wsp:val=&quot;00FB2864&quot;/&gt;&lt;wsp:rsid wsp:val=&quot;00FB2E28&quot;/&gt;&lt;wsp:rsid wsp:val=&quot;00FB2F94&quot;/&gt;&lt;wsp:rsid wsp:val=&quot;00FB381C&quot;/&gt;&lt;wsp:rsid wsp:val=&quot;00FB3CBD&quot;/&gt;&lt;wsp:rsid wsp:val=&quot;00FB3CD6&quot;/&gt;&lt;wsp:rsid wsp:val=&quot;00FB4065&quot;/&gt;&lt;wsp:rsid wsp:val=&quot;00FB4760&quot;/&gt;&lt;wsp:rsid wsp:val=&quot;00FB47B5&quot;/&gt;&lt;wsp:rsid wsp:val=&quot;00FB4E96&quot;/&gt;&lt;wsp:rsid wsp:val=&quot;00FB52FD&quot;/&gt;&lt;wsp:rsid wsp:val=&quot;00FB5628&quot;/&gt;&lt;wsp:rsid wsp:val=&quot;00FB57A7&quot;/&gt;&lt;wsp:rsid wsp:val=&quot;00FB5A6F&quot;/&gt;&lt;wsp:rsid wsp:val=&quot;00FB612F&quot;/&gt;&lt;wsp:rsid wsp:val=&quot;00FB6401&quot;/&gt;&lt;wsp:rsid wsp:val=&quot;00FB68CE&quot;/&gt;&lt;wsp:rsid wsp:val=&quot;00FB6B9D&quot;/&gt;&lt;wsp:rsid wsp:val=&quot;00FB6F9E&quot;/&gt;&lt;wsp:rsid wsp:val=&quot;00FB72CB&quot;/&gt;&lt;wsp:rsid wsp:val=&quot;00FB7390&quot;/&gt;&lt;wsp:rsid wsp:val=&quot;00FB76E1&quot;/&gt;&lt;wsp:rsid wsp:val=&quot;00FB77BB&quot;/&gt;&lt;wsp:rsid wsp:val=&quot;00FB7A9C&quot;/&gt;&lt;wsp:rsid wsp:val=&quot;00FC0188&quot;/&gt;&lt;wsp:rsid wsp:val=&quot;00FC022F&quot;/&gt;&lt;wsp:rsid wsp:val=&quot;00FC0AB4&quot;/&gt;&lt;wsp:rsid wsp:val=&quot;00FC0B9B&quot;/&gt;&lt;wsp:rsid wsp:val=&quot;00FC0E12&quot;/&gt;&lt;wsp:rsid wsp:val=&quot;00FC10EB&quot;/&gt;&lt;wsp:rsid wsp:val=&quot;00FC1859&quot;/&gt;&lt;wsp:rsid wsp:val=&quot;00FC2075&quot;/&gt;&lt;wsp:rsid wsp:val=&quot;00FC22FE&quot;/&gt;&lt;wsp:rsid wsp:val=&quot;00FC23FA&quot;/&gt;&lt;wsp:rsid wsp:val=&quot;00FC254B&quot;/&gt;&lt;wsp:rsid wsp:val=&quot;00FC2742&quot;/&gt;&lt;wsp:rsid wsp:val=&quot;00FC27DB&quot;/&gt;&lt;wsp:rsid wsp:val=&quot;00FC330F&quot;/&gt;&lt;wsp:rsid wsp:val=&quot;00FC37F0&quot;/&gt;&lt;wsp:rsid wsp:val=&quot;00FC39B2&quot;/&gt;&lt;wsp:rsid wsp:val=&quot;00FC3B1A&quot;/&gt;&lt;wsp:rsid wsp:val=&quot;00FC3BBC&quot;/&gt;&lt;wsp:rsid wsp:val=&quot;00FC3DA6&quot;/&gt;&lt;wsp:rsid wsp:val=&quot;00FC3EEB&quot;/&gt;&lt;wsp:rsid wsp:val=&quot;00FC3F24&quot;/&gt;&lt;wsp:rsid wsp:val=&quot;00FC4278&quot;/&gt;&lt;wsp:rsid wsp:val=&quot;00FC42A4&quot;/&gt;&lt;wsp:rsid wsp:val=&quot;00FC4423&quot;/&gt;&lt;wsp:rsid wsp:val=&quot;00FC47D1&quot;/&gt;&lt;wsp:rsid wsp:val=&quot;00FC4CA4&quot;/&gt;&lt;wsp:rsid wsp:val=&quot;00FC4D8B&quot;/&gt;&lt;wsp:rsid wsp:val=&quot;00FC545C&quot;/&gt;&lt;wsp:rsid wsp:val=&quot;00FC54BA&quot;/&gt;&lt;wsp:rsid wsp:val=&quot;00FC553E&quot;/&gt;&lt;wsp:rsid wsp:val=&quot;00FC55BB&quot;/&gt;&lt;wsp:rsid wsp:val=&quot;00FC5958&quot;/&gt;&lt;wsp:rsid wsp:val=&quot;00FC60B6&quot;/&gt;&lt;wsp:rsid wsp:val=&quot;00FC65A0&quot;/&gt;&lt;wsp:rsid wsp:val=&quot;00FC6B41&quot;/&gt;&lt;wsp:rsid wsp:val=&quot;00FC7308&quot;/&gt;&lt;wsp:rsid wsp:val=&quot;00FC7554&quot;/&gt;&lt;wsp:rsid wsp:val=&quot;00FC76A7&quot;/&gt;&lt;wsp:rsid wsp:val=&quot;00FC7896&quot;/&gt;&lt;wsp:rsid wsp:val=&quot;00FC7F19&quot;/&gt;&lt;wsp:rsid wsp:val=&quot;00FC7F93&quot;/&gt;&lt;wsp:rsid wsp:val=&quot;00FC7FBF&quot;/&gt;&lt;wsp:rsid wsp:val=&quot;00FD091C&quot;/&gt;&lt;wsp:rsid wsp:val=&quot;00FD10D2&quot;/&gt;&lt;wsp:rsid wsp:val=&quot;00FD111E&quot;/&gt;&lt;wsp:rsid wsp:val=&quot;00FD14CB&quot;/&gt;&lt;wsp:rsid wsp:val=&quot;00FD14E4&quot;/&gt;&lt;wsp:rsid wsp:val=&quot;00FD1AC8&quot;/&gt;&lt;wsp:rsid wsp:val=&quot;00FD2804&quot;/&gt;&lt;wsp:rsid wsp:val=&quot;00FD282A&quot;/&gt;&lt;wsp:rsid wsp:val=&quot;00FD2A71&quot;/&gt;&lt;wsp:rsid wsp:val=&quot;00FD2F55&quot;/&gt;&lt;wsp:rsid wsp:val=&quot;00FD305B&quot;/&gt;&lt;wsp:rsid wsp:val=&quot;00FD33B3&quot;/&gt;&lt;wsp:rsid wsp:val=&quot;00FD3905&quot;/&gt;&lt;wsp:rsid wsp:val=&quot;00FD4124&quot;/&gt;&lt;wsp:rsid wsp:val=&quot;00FD4620&quot;/&gt;&lt;wsp:rsid wsp:val=&quot;00FD48FE&quot;/&gt;&lt;wsp:rsid wsp:val=&quot;00FD4CC0&quot;/&gt;&lt;wsp:rsid wsp:val=&quot;00FD4FF1&quot;/&gt;&lt;wsp:rsid wsp:val=&quot;00FD5502&quot;/&gt;&lt;wsp:rsid wsp:val=&quot;00FD6075&quot;/&gt;&lt;wsp:rsid wsp:val=&quot;00FD6318&quot;/&gt;&lt;wsp:rsid wsp:val=&quot;00FD6556&quot;/&gt;&lt;wsp:rsid wsp:val=&quot;00FD69A2&quot;/&gt;&lt;wsp:rsid wsp:val=&quot;00FD6A3D&quot;/&gt;&lt;wsp:rsid wsp:val=&quot;00FD6F9D&quot;/&gt;&lt;wsp:rsid wsp:val=&quot;00FD7001&quot;/&gt;&lt;wsp:rsid wsp:val=&quot;00FD7240&quot;/&gt;&lt;wsp:rsid wsp:val=&quot;00FD72D9&quot;/&gt;&lt;wsp:rsid wsp:val=&quot;00FD73AE&quot;/&gt;&lt;wsp:rsid wsp:val=&quot;00FD78EF&quot;/&gt;&lt;wsp:rsid wsp:val=&quot;00FD793F&quot;/&gt;&lt;wsp:rsid wsp:val=&quot;00FD7D1F&quot;/&gt;&lt;wsp:rsid wsp:val=&quot;00FD7F6A&quot;/&gt;&lt;wsp:rsid wsp:val=&quot;00FE04B6&quot;/&gt;&lt;wsp:rsid wsp:val=&quot;00FE05E5&quot;/&gt;&lt;wsp:rsid wsp:val=&quot;00FE0657&quot;/&gt;&lt;wsp:rsid wsp:val=&quot;00FE0851&quot;/&gt;&lt;wsp:rsid wsp:val=&quot;00FE16B7&quot;/&gt;&lt;wsp:rsid wsp:val=&quot;00FE1D51&quot;/&gt;&lt;wsp:rsid wsp:val=&quot;00FE1D5D&quot;/&gt;&lt;wsp:rsid wsp:val=&quot;00FE204A&quot;/&gt;&lt;wsp:rsid wsp:val=&quot;00FE20AB&quot;/&gt;&lt;wsp:rsid wsp:val=&quot;00FE22FE&quot;/&gt;&lt;wsp:rsid wsp:val=&quot;00FE2955&quot;/&gt;&lt;wsp:rsid wsp:val=&quot;00FE2B7B&quot;/&gt;&lt;wsp:rsid wsp:val=&quot;00FE3100&quot;/&gt;&lt;wsp:rsid wsp:val=&quot;00FE3439&quot;/&gt;&lt;wsp:rsid wsp:val=&quot;00FE3768&quot;/&gt;&lt;wsp:rsid wsp:val=&quot;00FE3DDF&quot;/&gt;&lt;wsp:rsid wsp:val=&quot;00FE3E3F&quot;/&gt;&lt;wsp:rsid wsp:val=&quot;00FE4705&quot;/&gt;&lt;wsp:rsid wsp:val=&quot;00FE5172&quot;/&gt;&lt;wsp:rsid wsp:val=&quot;00FE5410&quot;/&gt;&lt;wsp:rsid wsp:val=&quot;00FE5977&quot;/&gt;&lt;wsp:rsid wsp:val=&quot;00FE5D0A&quot;/&gt;&lt;wsp:rsid wsp:val=&quot;00FE627C&quot;/&gt;&lt;wsp:rsid wsp:val=&quot;00FE6798&quot;/&gt;&lt;wsp:rsid wsp:val=&quot;00FE69DD&quot;/&gt;&lt;wsp:rsid wsp:val=&quot;00FE6DEC&quot;/&gt;&lt;wsp:rsid wsp:val=&quot;00FE6F9B&quot;/&gt;&lt;wsp:rsid wsp:val=&quot;00FE74E2&quot;/&gt;&lt;wsp:rsid wsp:val=&quot;00FE74FC&quot;/&gt;&lt;wsp:rsid wsp:val=&quot;00FE761D&quot;/&gt;&lt;wsp:rsid wsp:val=&quot;00FE76FA&quot;/&gt;&lt;wsp:rsid wsp:val=&quot;00FE7C3E&quot;/&gt;&lt;wsp:rsid wsp:val=&quot;00FE7F00&quot;/&gt;&lt;wsp:rsid wsp:val=&quot;00FF01A6&quot;/&gt;&lt;wsp:rsid wsp:val=&quot;00FF01C5&quot;/&gt;&lt;wsp:rsid wsp:val=&quot;00FF0224&quot;/&gt;&lt;wsp:rsid wsp:val=&quot;00FF0502&quot;/&gt;&lt;wsp:rsid wsp:val=&quot;00FF06E1&quot;/&gt;&lt;wsp:rsid wsp:val=&quot;00FF0BBB&quot;/&gt;&lt;wsp:rsid wsp:val=&quot;00FF1455&quot;/&gt;&lt;wsp:rsid wsp:val=&quot;00FF1716&quot;/&gt;&lt;wsp:rsid wsp:val=&quot;00FF1862&quot;/&gt;&lt;wsp:rsid wsp:val=&quot;00FF1A6C&quot;/&gt;&lt;wsp:rsid wsp:val=&quot;00FF1D5F&quot;/&gt;&lt;wsp:rsid wsp:val=&quot;00FF2077&quot;/&gt;&lt;wsp:rsid wsp:val=&quot;00FF283C&quot;/&gt;&lt;wsp:rsid wsp:val=&quot;00FF2A88&quot;/&gt;&lt;wsp:rsid wsp:val=&quot;00FF322C&quot;/&gt;&lt;wsp:rsid wsp:val=&quot;00FF37C5&quot;/&gt;&lt;wsp:rsid wsp:val=&quot;00FF3A12&quot;/&gt;&lt;wsp:rsid wsp:val=&quot;00FF3CFC&quot;/&gt;&lt;wsp:rsid wsp:val=&quot;00FF43AF&quot;/&gt;&lt;wsp:rsid wsp:val=&quot;00FF48E0&quot;/&gt;&lt;wsp:rsid wsp:val=&quot;00FF4D22&quot;/&gt;&lt;wsp:rsid wsp:val=&quot;00FF4FCD&quot;/&gt;&lt;wsp:rsid wsp:val=&quot;00FF5026&quot;/&gt;&lt;wsp:rsid wsp:val=&quot;00FF5173&quot;/&gt;&lt;wsp:rsid wsp:val=&quot;00FF51D0&quot;/&gt;&lt;wsp:rsid wsp:val=&quot;00FF52CC&quot;/&gt;&lt;wsp:rsid wsp:val=&quot;00FF52E3&quot;/&gt;&lt;wsp:rsid wsp:val=&quot;00FF5618&quot;/&gt;&lt;wsp:rsid wsp:val=&quot;00FF5B21&quot;/&gt;&lt;wsp:rsid wsp:val=&quot;00FF5EFE&quot;/&gt;&lt;wsp:rsid wsp:val=&quot;00FF609A&quot;/&gt;&lt;wsp:rsid wsp:val=&quot;00FF6A39&quot;/&gt;&lt;wsp:rsid wsp:val=&quot;00FF6CF6&quot;/&gt;&lt;wsp:rsid wsp:val=&quot;00FF707C&quot;/&gt;&lt;wsp:rsid wsp:val=&quot;00FF78DB&quot;/&gt;&lt;/wsp:rsids&gt;&lt;/w:docPr&gt;&lt;w:body&gt;&lt;wx:sect&gt;&lt;w:p wsp:rsidR=&quot;00000000&quot; wsp:rsidRDefault=&quot;00230E8B&quot; wsp:rsidP=&quot;00230E8B&quot;&gt;&lt;m:oMathPara&gt;&lt;m:oMath&gt;&lt;m:r&gt;&lt;w:rPr&gt;&lt;w:rFonts w:ascii=&quot;Cambria Math&quot; w:h-ansi=&quot;Cambria Math&quot;/&gt;&lt;wx:font wx:val=&quot;Cambria Math&quot;/&gt;&lt;w:i/&gt;&lt;/w:rPr&gt;&lt;m:t&gt;Î±&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FA02F0">
              <w:instrText xml:space="preserve"> </w:instrText>
            </w:r>
            <w:r w:rsidRPr="00FA02F0">
              <w:fldChar w:fldCharType="separate"/>
            </w:r>
            <w:r w:rsidR="00EC1ACC">
              <w:rPr>
                <w:position w:val="-5"/>
              </w:rPr>
              <w:pict w14:anchorId="16BD5493">
                <v:shape id="_x0000_i1026" type="#_x0000_t75" style="width:5.9pt;height:18.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printFractionalCharacterWidth/&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RU&quot; w:vendorID=&quot;64&quot; w:dllVersion=&quot;6&quot; w:nlCheck=&quot;on&quot; w:optionSet=&quot;0&quot;/&gt;&lt;w:activeWritingStyle w:lang=&quot;EN-CA&quot; w:vendorID=&quot;64&quot; w:dllVersion=&quot;6&quot; w:nlCheck=&quot;on&quot; w:optionSet=&quot;1&quot;/&gt;&lt;w:activeWritingStyle w:lang=&quot;EN-US&quot; w:vendorID=&quot;64&quot; w:dllVersion=&quot;0&quot; w:nlCheck=&quot;on&quot; w:optionSet=&quot;0&quot;/&gt;&lt;w:activeWritingStyle w:lang=&quot;EN-GB&quot; w:vendorID=&quot;64&quot; w:dllVersion=&quot;0&quot; w:nlCheck=&quot;on&quot; w:optionSet=&quot;0&quot;/&gt;&lt;w:activeWritingStyle w:lang=&quot;FR&quot; w:vendorID=&quot;64&quot; w:dllVersion=&quot;0&quot; w:nlCheck=&quot;on&quot; w:optionSet=&quot;0&quot;/&gt;&lt;w:linkStyles/&gt;&lt;w:stylePaneFormatFilter w:val=&quot;3F01&quot;/&gt;&lt;w:defaultTabStop w:val=&quot;288&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gb2312&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8810FA&quot;/&gt;&lt;wsp:rsid wsp:val=&quot;00000083&quot;/&gt;&lt;wsp:rsid wsp:val=&quot;000000A2&quot;/&gt;&lt;wsp:rsid wsp:val=&quot;000004CA&quot;/&gt;&lt;wsp:rsid wsp:val=&quot;00000515&quot;/&gt;&lt;wsp:rsid wsp:val=&quot;00000C9B&quot;/&gt;&lt;wsp:rsid wsp:val=&quot;00000ECA&quot;/&gt;&lt;wsp:rsid wsp:val=&quot;00000F2A&quot;/&gt;&lt;wsp:rsid wsp:val=&quot;00001FC3&quot;/&gt;&lt;wsp:rsid wsp:val=&quot;00002375&quot;/&gt;&lt;wsp:rsid wsp:val=&quot;00002459&quot;/&gt;&lt;wsp:rsid wsp:val=&quot;00003131&quot;/&gt;&lt;wsp:rsid wsp:val=&quot;000031AB&quot;/&gt;&lt;wsp:rsid wsp:val=&quot;00003772&quot;/&gt;&lt;wsp:rsid wsp:val=&quot;000037FB&quot;/&gt;&lt;wsp:rsid wsp:val=&quot;0000391E&quot;/&gt;&lt;wsp:rsid wsp:val=&quot;00004885&quot;/&gt;&lt;wsp:rsid wsp:val=&quot;00004CD0&quot;/&gt;&lt;wsp:rsid wsp:val=&quot;00004D8C&quot;/&gt;&lt;wsp:rsid wsp:val=&quot;00004DCB&quot;/&gt;&lt;wsp:rsid wsp:val=&quot;000051F0&quot;/&gt;&lt;wsp:rsid wsp:val=&quot;00005327&quot;/&gt;&lt;wsp:rsid wsp:val=&quot;0000553B&quot;/&gt;&lt;wsp:rsid wsp:val=&quot;00005B91&quot;/&gt;&lt;wsp:rsid wsp:val=&quot;0000660A&quot;/&gt;&lt;wsp:rsid wsp:val=&quot;00006780&quot;/&gt;&lt;wsp:rsid wsp:val=&quot;00006C7A&quot;/&gt;&lt;wsp:rsid wsp:val=&quot;00007113&quot;/&gt;&lt;wsp:rsid wsp:val=&quot;000072BD&quot;/&gt;&lt;wsp:rsid wsp:val=&quot;000074A3&quot;/&gt;&lt;wsp:rsid wsp:val=&quot;0000792C&quot;/&gt;&lt;wsp:rsid wsp:val=&quot;00007BE6&quot;/&gt;&lt;wsp:rsid wsp:val=&quot;00007CEF&quot;/&gt;&lt;wsp:rsid wsp:val=&quot;000101EF&quot;/&gt;&lt;wsp:rsid wsp:val=&quot;00010739&quot;/&gt;&lt;wsp:rsid wsp:val=&quot;0001078E&quot;/&gt;&lt;wsp:rsid wsp:val=&quot;00010E97&quot;/&gt;&lt;wsp:rsid wsp:val=&quot;00010FD1&quot;/&gt;&lt;wsp:rsid wsp:val=&quot;00011052&quot;/&gt;&lt;wsp:rsid wsp:val=&quot;00011519&quot;/&gt;&lt;wsp:rsid wsp:val=&quot;00011595&quot;/&gt;&lt;wsp:rsid wsp:val=&quot;00011703&quot;/&gt;&lt;wsp:rsid wsp:val=&quot;000118B4&quot;/&gt;&lt;wsp:rsid wsp:val=&quot;000121EC&quot;/&gt;&lt;wsp:rsid wsp:val=&quot;000124D1&quot;/&gt;&lt;wsp:rsid wsp:val=&quot;00012D90&quot;/&gt;&lt;wsp:rsid wsp:val=&quot;00012DCC&quot;/&gt;&lt;wsp:rsid wsp:val=&quot;0001321B&quot;/&gt;&lt;wsp:rsid wsp:val=&quot;000137FF&quot;/&gt;&lt;wsp:rsid wsp:val=&quot;00013B63&quot;/&gt;&lt;wsp:rsid wsp:val=&quot;00014035&quot;/&gt;&lt;wsp:rsid wsp:val=&quot;0001418B&quot;/&gt;&lt;wsp:rsid wsp:val=&quot;000141F0&quot;/&gt;&lt;wsp:rsid wsp:val=&quot;00015204&quot;/&gt;&lt;wsp:rsid wsp:val=&quot;00015327&quot;/&gt;&lt;wsp:rsid wsp:val=&quot;00015BCB&quot;/&gt;&lt;wsp:rsid wsp:val=&quot;00015FB7&quot;/&gt;&lt;wsp:rsid wsp:val=&quot;00016013&quot;/&gt;&lt;wsp:rsid wsp:val=&quot;000162B2&quot;/&gt;&lt;wsp:rsid wsp:val=&quot;000163F8&quot;/&gt;&lt;wsp:rsid wsp:val=&quot;00016966&quot;/&gt;&lt;wsp:rsid wsp:val=&quot;00016DCE&quot;/&gt;&lt;wsp:rsid wsp:val=&quot;00016DDC&quot;/&gt;&lt;wsp:rsid wsp:val=&quot;000170A8&quot;/&gt;&lt;wsp:rsid wsp:val=&quot;0001729B&quot;/&gt;&lt;wsp:rsid wsp:val=&quot;00017309&quot;/&gt;&lt;wsp:rsid wsp:val=&quot;00017BE2&quot;/&gt;&lt;wsp:rsid wsp:val=&quot;00020331&quot;/&gt;&lt;wsp:rsid wsp:val=&quot;0002033F&quot;/&gt;&lt;wsp:rsid wsp:val=&quot;00020483&quot;/&gt;&lt;wsp:rsid wsp:val=&quot;000205C1&quot;/&gt;&lt;wsp:rsid wsp:val=&quot;000208B8&quot;/&gt;&lt;wsp:rsid wsp:val=&quot;00020D61&quot;/&gt;&lt;wsp:rsid wsp:val=&quot;00020E8F&quot;/&gt;&lt;wsp:rsid wsp:val=&quot;0002130A&quot;/&gt;&lt;wsp:rsid wsp:val=&quot;00021592&quot;/&gt;&lt;wsp:rsid wsp:val=&quot;0002165C&quot;/&gt;&lt;wsp:rsid wsp:val=&quot;00021B70&quot;/&gt;&lt;wsp:rsid wsp:val=&quot;00021C67&quot;/&gt;&lt;wsp:rsid wsp:val=&quot;00021DEC&quot;/&gt;&lt;wsp:rsid wsp:val=&quot;00021E89&quot;/&gt;&lt;wsp:rsid wsp:val=&quot;000222F7&quot;/&gt;&lt;wsp:rsid wsp:val=&quot;000228C4&quot;/&gt;&lt;wsp:rsid wsp:val=&quot;00022BCE&quot;/&gt;&lt;wsp:rsid wsp:val=&quot;0002387B&quot;/&gt;&lt;wsp:rsid wsp:val=&quot;00023985&quot;/&gt;&lt;wsp:rsid wsp:val=&quot;00023C29&quot;/&gt;&lt;wsp:rsid wsp:val=&quot;00024327&quot;/&gt;&lt;wsp:rsid wsp:val=&quot;00024A87&quot;/&gt;&lt;wsp:rsid wsp:val=&quot;00024E37&quot;/&gt;&lt;wsp:rsid wsp:val=&quot;00024E57&quot;/&gt;&lt;wsp:rsid wsp:val=&quot;0002506A&quot;/&gt;&lt;wsp:rsid wsp:val=&quot;00025281&quot;/&gt;&lt;wsp:rsid wsp:val=&quot;000254B6&quot;/&gt;&lt;wsp:rsid wsp:val=&quot;000255A1&quot;/&gt;&lt;wsp:rsid wsp:val=&quot;000258DC&quot;/&gt;&lt;wsp:rsid wsp:val=&quot;000258DD&quot;/&gt;&lt;wsp:rsid wsp:val=&quot;0002591B&quot;/&gt;&lt;wsp:rsid wsp:val=&quot;00025AFC&quot;/&gt;&lt;wsp:rsid wsp:val=&quot;00025C5F&quot;/&gt;&lt;wsp:rsid wsp:val=&quot;000266AE&quot;/&gt;&lt;wsp:rsid wsp:val=&quot;00026905&quot;/&gt;&lt;wsp:rsid wsp:val=&quot;00026977&quot;/&gt;&lt;wsp:rsid wsp:val=&quot;000269C8&quot;/&gt;&lt;wsp:rsid wsp:val=&quot;00026AF7&quot;/&gt;&lt;wsp:rsid wsp:val=&quot;00026EF9&quot;/&gt;&lt;wsp:rsid wsp:val=&quot;00027333&quot;/&gt;&lt;wsp:rsid wsp:val=&quot;0002790C&quot;/&gt;&lt;wsp:rsid wsp:val=&quot;00027E41&quot;/&gt;&lt;wsp:rsid wsp:val=&quot;000300FE&quot;/&gt;&lt;wsp:rsid wsp:val=&quot;00030766&quot;/&gt;&lt;wsp:rsid wsp:val=&quot;00030ED5&quot;/&gt;&lt;wsp:rsid wsp:val=&quot;00030F74&quot;/&gt;&lt;wsp:rsid wsp:val=&quot;00031242&quot;/&gt;&lt;wsp:rsid wsp:val=&quot;0003138D&quot;/&gt;&lt;wsp:rsid wsp:val=&quot;00031E02&quot;/&gt;&lt;wsp:rsid wsp:val=&quot;00031EDD&quot;/&gt;&lt;wsp:rsid wsp:val=&quot;000321DC&quot;/&gt;&lt;wsp:rsid wsp:val=&quot;00032A64&quot;/&gt;&lt;wsp:rsid wsp:val=&quot;000334D2&quot;/&gt;&lt;wsp:rsid wsp:val=&quot;00033834&quot;/&gt;&lt;wsp:rsid wsp:val=&quot;00033A55&quot;/&gt;&lt;wsp:rsid wsp:val=&quot;00033AE8&quot;/&gt;&lt;wsp:rsid wsp:val=&quot;00033E5C&quot;/&gt;&lt;wsp:rsid wsp:val=&quot;000340B2&quot;/&gt;&lt;wsp:rsid wsp:val=&quot;000341B5&quot;/&gt;&lt;wsp:rsid wsp:val=&quot;00034698&quot;/&gt;&lt;wsp:rsid wsp:val=&quot;00034787&quot;/&gt;&lt;wsp:rsid wsp:val=&quot;000349B7&quot;/&gt;&lt;wsp:rsid wsp:val=&quot;00034DC2&quot;/&gt;&lt;wsp:rsid wsp:val=&quot;000350B6&quot;/&gt;&lt;wsp:rsid wsp:val=&quot;000353DB&quot;/&gt;&lt;wsp:rsid wsp:val=&quot;0003540B&quot;/&gt;&lt;wsp:rsid wsp:val=&quot;00035C89&quot;/&gt;&lt;wsp:rsid wsp:val=&quot;00035CAB&quot;/&gt;&lt;wsp:rsid wsp:val=&quot;0003667C&quot;/&gt;&lt;wsp:rsid wsp:val=&quot;00036A16&quot;/&gt;&lt;wsp:rsid wsp:val=&quot;00036C45&quot;/&gt;&lt;wsp:rsid wsp:val=&quot;00036FA7&quot;/&gt;&lt;wsp:rsid wsp:val=&quot;000377E3&quot;/&gt;&lt;wsp:rsid wsp:val=&quot;00037910&quot;/&gt;&lt;wsp:rsid wsp:val=&quot;00037A21&quot;/&gt;&lt;wsp:rsid wsp:val=&quot;00037D3E&quot;/&gt;&lt;wsp:rsid wsp:val=&quot;000404F2&quot;/&gt;&lt;wsp:rsid wsp:val=&quot;00040F7A&quot;/&gt;&lt;wsp:rsid wsp:val=&quot;000412B7&quot;/&gt;&lt;wsp:rsid wsp:val=&quot;000413B8&quot;/&gt;&lt;wsp:rsid wsp:val=&quot;000415EC&quot;/&gt;&lt;wsp:rsid wsp:val=&quot;0004182E&quot;/&gt;&lt;wsp:rsid wsp:val=&quot;000418C8&quot;/&gt;&lt;wsp:rsid wsp:val=&quot;00041AEE&quot;/&gt;&lt;wsp:rsid wsp:val=&quot;00042397&quot;/&gt;&lt;wsp:rsid wsp:val=&quot;000423DD&quot;/&gt;&lt;wsp:rsid wsp:val=&quot;00042527&quot;/&gt;&lt;wsp:rsid wsp:val=&quot;000426B1&quot;/&gt;&lt;wsp:rsid wsp:val=&quot;00042BFC&quot;/&gt;&lt;wsp:rsid wsp:val=&quot;000430CF&quot;/&gt;&lt;wsp:rsid wsp:val=&quot;00043303&quot;/&gt;&lt;wsp:rsid wsp:val=&quot;00043607&quot;/&gt;&lt;wsp:rsid wsp:val=&quot;00043703&quot;/&gt;&lt;wsp:rsid wsp:val=&quot;0004403C&quot;/&gt;&lt;wsp:rsid wsp:val=&quot;00044225&quot;/&gt;&lt;wsp:rsid wsp:val=&quot;00044359&quot;/&gt;&lt;wsp:rsid wsp:val=&quot;000444AD&quot;/&gt;&lt;wsp:rsid wsp:val=&quot;00044576&quot;/&gt;&lt;wsp:rsid wsp:val=&quot;000445D6&quot;/&gt;&lt;wsp:rsid wsp:val=&quot;000445EB&quot;/&gt;&lt;wsp:rsid wsp:val=&quot;00044FC4&quot;/&gt;&lt;wsp:rsid wsp:val=&quot;000451E5&quot;/&gt;&lt;wsp:rsid wsp:val=&quot;000453F6&quot;/&gt;&lt;wsp:rsid wsp:val=&quot;000458CB&quot;/&gt;&lt;wsp:rsid wsp:val=&quot;00045AC3&quot;/&gt;&lt;wsp:rsid wsp:val=&quot;00045B15&quot;/&gt;&lt;wsp:rsid wsp:val=&quot;000462CB&quot;/&gt;&lt;wsp:rsid wsp:val=&quot;00046CD6&quot;/&gt;&lt;wsp:rsid wsp:val=&quot;00046CE4&quot;/&gt;&lt;wsp:rsid wsp:val=&quot;00046F9A&quot;/&gt;&lt;wsp:rsid wsp:val=&quot;0004713D&quot;/&gt;&lt;wsp:rsid wsp:val=&quot;000472F3&quot;/&gt;&lt;wsp:rsid wsp:val=&quot;0004730E&quot;/&gt;&lt;wsp:rsid wsp:val=&quot;0004746D&quot;/&gt;&lt;wsp:rsid wsp:val=&quot;000474A1&quot;/&gt;&lt;wsp:rsid wsp:val=&quot;000475B5&quot;/&gt;&lt;wsp:rsid wsp:val=&quot;000477BB&quot;/&gt;&lt;wsp:rsid wsp:val=&quot;00047A82&quot;/&gt;&lt;wsp:rsid wsp:val=&quot;00047D3D&quot;/&gt;&lt;wsp:rsid wsp:val=&quot;0005055B&quot;/&gt;&lt;wsp:rsid wsp:val=&quot;000505B9&quot;/&gt;&lt;wsp:rsid wsp:val=&quot;000505E0&quot;/&gt;&lt;wsp:rsid wsp:val=&quot;00050D96&quot;/&gt;&lt;wsp:rsid wsp:val=&quot;00051135&quot;/&gt;&lt;wsp:rsid wsp:val=&quot;00051586&quot;/&gt;&lt;wsp:rsid wsp:val=&quot;000516F0&quot;/&gt;&lt;wsp:rsid wsp:val=&quot;00051B57&quot;/&gt;&lt;wsp:rsid wsp:val=&quot;00051C70&quot;/&gt;&lt;wsp:rsid wsp:val=&quot;0005201C&quot;/&gt;&lt;wsp:rsid wsp:val=&quot;000521D1&quot;/&gt;&lt;wsp:rsid wsp:val=&quot;000528EA&quot;/&gt;&lt;wsp:rsid wsp:val=&quot;0005291A&quot;/&gt;&lt;wsp:rsid wsp:val=&quot;00052AE3&quot;/&gt;&lt;wsp:rsid wsp:val=&quot;00052C5E&quot;/&gt;&lt;wsp:rsid wsp:val=&quot;000531A8&quot;/&gt;&lt;wsp:rsid wsp:val=&quot;0005330B&quot;/&gt;&lt;wsp:rsid wsp:val=&quot;0005382E&quot;/&gt;&lt;wsp:rsid wsp:val=&quot;00053849&quot;/&gt;&lt;wsp:rsid wsp:val=&quot;00053A47&quot;/&gt;&lt;wsp:rsid wsp:val=&quot;00054255&quot;/&gt;&lt;wsp:rsid wsp:val=&quot;0005456E&quot;/&gt;&lt;wsp:rsid wsp:val=&quot;00054614&quot;/&gt;&lt;wsp:rsid wsp:val=&quot;0005468A&quot;/&gt;&lt;wsp:rsid wsp:val=&quot;00054A5B&quot;/&gt;&lt;wsp:rsid wsp:val=&quot;00054ACE&quot;/&gt;&lt;wsp:rsid wsp:val=&quot;00054AD7&quot;/&gt;&lt;wsp:rsid wsp:val=&quot;00054AD9&quot;/&gt;&lt;wsp:rsid wsp:val=&quot;00054DAB&quot;/&gt;&lt;wsp:rsid wsp:val=&quot;00054E63&quot;/&gt;&lt;wsp:rsid wsp:val=&quot;0005504C&quot;/&gt;&lt;wsp:rsid wsp:val=&quot;00055873&quot;/&gt;&lt;wsp:rsid wsp:val=&quot;00055B03&quot;/&gt;&lt;wsp:rsid wsp:val=&quot;00055B8E&quot;/&gt;&lt;wsp:rsid wsp:val=&quot;0005602E&quot;/&gt;&lt;wsp:rsid wsp:val=&quot;00056057&quot;/&gt;&lt;wsp:rsid wsp:val=&quot;000572A7&quot;/&gt;&lt;wsp:rsid wsp:val=&quot;00057437&quot;/&gt;&lt;wsp:rsid wsp:val=&quot;00057460&quot;/&gt;&lt;wsp:rsid wsp:val=&quot;000574E1&quot;/&gt;&lt;wsp:rsid wsp:val=&quot;00057511&quot;/&gt;&lt;wsp:rsid wsp:val=&quot;00057AD4&quot;/&gt;&lt;wsp:rsid wsp:val=&quot;00057DF9&quot;/&gt;&lt;wsp:rsid wsp:val=&quot;00057F2C&quot;/&gt;&lt;wsp:rsid wsp:val=&quot;00057F68&quot;/&gt;&lt;wsp:rsid wsp:val=&quot;00057F6C&quot;/&gt;&lt;wsp:rsid wsp:val=&quot;00057FE7&quot;/&gt;&lt;wsp:rsid wsp:val=&quot;00060586&quot;/&gt;&lt;wsp:rsid wsp:val=&quot;00060DDD&quot;/&gt;&lt;wsp:rsid wsp:val=&quot;00060FDB&quot;/&gt;&lt;wsp:rsid wsp:val=&quot;000612C5&quot;/&gt;&lt;wsp:rsid wsp:val=&quot;00061C96&quot;/&gt;&lt;wsp:rsid wsp:val=&quot;00061E34&quot;/&gt;&lt;wsp:rsid wsp:val=&quot;000620C4&quot;/&gt;&lt;wsp:rsid wsp:val=&quot;000621A9&quot;/&gt;&lt;wsp:rsid wsp:val=&quot;0006263A&quot;/&gt;&lt;wsp:rsid wsp:val=&quot;0006289B&quot;/&gt;&lt;wsp:rsid wsp:val=&quot;00063485&quot;/&gt;&lt;wsp:rsid wsp:val=&quot;00063CA3&quot;/&gt;&lt;wsp:rsid wsp:val=&quot;00063F07&quot;/&gt;&lt;wsp:rsid wsp:val=&quot;00063F57&quot;/&gt;&lt;wsp:rsid wsp:val=&quot;000642FD&quot;/&gt;&lt;wsp:rsid wsp:val=&quot;0006436D&quot;/&gt;&lt;wsp:rsid wsp:val=&quot;0006480B&quot;/&gt;&lt;wsp:rsid wsp:val=&quot;00064A18&quot;/&gt;&lt;wsp:rsid wsp:val=&quot;00064A2B&quot;/&gt;&lt;wsp:rsid wsp:val=&quot;0006549C&quot;/&gt;&lt;wsp:rsid wsp:val=&quot;00065636&quot;/&gt;&lt;wsp:rsid wsp:val=&quot;00065D64&quot;/&gt;&lt;wsp:rsid wsp:val=&quot;000667D1&quot;/&gt;&lt;wsp:rsid wsp:val=&quot;00066B01&quot;/&gt;&lt;wsp:rsid wsp:val=&quot;00066E05&quot;/&gt;&lt;wsp:rsid wsp:val=&quot;00067087&quot;/&gt;&lt;wsp:rsid wsp:val=&quot;000671F8&quot;/&gt;&lt;wsp:rsid wsp:val=&quot;0006739D&quot;/&gt;&lt;wsp:rsid wsp:val=&quot;00067436&quot;/&gt;&lt;wsp:rsid wsp:val=&quot;000674DD&quot;/&gt;&lt;wsp:rsid wsp:val=&quot;0006777C&quot;/&gt;&lt;wsp:rsid wsp:val=&quot;00067FE2&quot;/&gt;&lt;wsp:rsid wsp:val=&quot;00070237&quot;/&gt;&lt;wsp:rsid wsp:val=&quot;00070378&quot;/&gt;&lt;wsp:rsid wsp:val=&quot;0007118F&quot;/&gt;&lt;wsp:rsid wsp:val=&quot;000711FC&quot;/&gt;&lt;wsp:rsid wsp:val=&quot;00071422&quot;/&gt;&lt;wsp:rsid wsp:val=&quot;000716FB&quot;/&gt;&lt;wsp:rsid wsp:val=&quot;00071E66&quot;/&gt;&lt;wsp:rsid wsp:val=&quot;00071E9B&quot;/&gt;&lt;wsp:rsid wsp:val=&quot;00071F99&quot;/&gt;&lt;wsp:rsid wsp:val=&quot;0007271A&quot;/&gt;&lt;wsp:rsid wsp:val=&quot;000727D5&quot;/&gt;&lt;wsp:rsid wsp:val=&quot;00072885&quot;/&gt;&lt;wsp:rsid wsp:val=&quot;00072E75&quot;/&gt;&lt;wsp:rsid wsp:val=&quot;00072EFA&quot;/&gt;&lt;wsp:rsid wsp:val=&quot;00073219&quot;/&gt;&lt;wsp:rsid wsp:val=&quot;000735B9&quot;/&gt;&lt;wsp:rsid wsp:val=&quot;00073785&quot;/&gt;&lt;wsp:rsid wsp:val=&quot;00074375&quot;/&gt;&lt;wsp:rsid wsp:val=&quot;000743A0&quot;/&gt;&lt;wsp:rsid wsp:val=&quot;000748A2&quot;/&gt;&lt;wsp:rsid wsp:val=&quot;00074A66&quot;/&gt;&lt;wsp:rsid wsp:val=&quot;00074BF5&quot;/&gt;&lt;wsp:rsid wsp:val=&quot;000752CD&quot;/&gt;&lt;wsp:rsid wsp:val=&quot;00075324&quot;/&gt;&lt;wsp:rsid wsp:val=&quot;00075680&quot;/&gt;&lt;wsp:rsid wsp:val=&quot;000758D3&quot;/&gt;&lt;wsp:rsid wsp:val=&quot;0007590A&quot;/&gt;&lt;wsp:rsid wsp:val=&quot;00075999&quot;/&gt;&lt;wsp:rsid wsp:val=&quot;00075CA6&quot;/&gt;&lt;wsp:rsid wsp:val=&quot;00075FE3&quot;/&gt;&lt;wsp:rsid wsp:val=&quot;00076775&quot;/&gt;&lt;wsp:rsid wsp:val=&quot;00076D63&quot;/&gt;&lt;wsp:rsid wsp:val=&quot;00077579&quot;/&gt;&lt;wsp:rsid wsp:val=&quot;00077A78&quot;/&gt;&lt;wsp:rsid wsp:val=&quot;00080170&quot;/&gt;&lt;wsp:rsid wsp:val=&quot;000805B2&quot;/&gt;&lt;wsp:rsid wsp:val=&quot;00080786&quot;/&gt;&lt;wsp:rsid wsp:val=&quot;00080AE7&quot;/&gt;&lt;wsp:rsid wsp:val=&quot;00080D74&quot;/&gt;&lt;wsp:rsid wsp:val=&quot;00081070&quot;/&gt;&lt;wsp:rsid wsp:val=&quot;00082152&quot;/&gt;&lt;wsp:rsid wsp:val=&quot;00082211&quot;/&gt;&lt;wsp:rsid wsp:val=&quot;000826FF&quot;/&gt;&lt;wsp:rsid wsp:val=&quot;00082A49&quot;/&gt;&lt;wsp:rsid wsp:val=&quot;00082C27&quot;/&gt;&lt;wsp:rsid wsp:val=&quot;00082DA4&quot;/&gt;&lt;wsp:rsid wsp:val=&quot;00082E54&quot;/&gt;&lt;wsp:rsid wsp:val=&quot;000832B3&quot;/&gt;&lt;wsp:rsid wsp:val=&quot;00083322&quot;/&gt;&lt;wsp:rsid wsp:val=&quot;000833CA&quot;/&gt;&lt;wsp:rsid wsp:val=&quot;000835AA&quot;/&gt;&lt;wsp:rsid wsp:val=&quot;00083788&quot;/&gt;&lt;wsp:rsid wsp:val=&quot;00084255&quot;/&gt;&lt;wsp:rsid wsp:val=&quot;00084937&quot;/&gt;&lt;wsp:rsid wsp:val=&quot;00085239&quot;/&gt;&lt;wsp:rsid wsp:val=&quot;0008581F&quot;/&gt;&lt;wsp:rsid wsp:val=&quot;000861E4&quot;/&gt;&lt;wsp:rsid wsp:val=&quot;000862BA&quot;/&gt;&lt;wsp:rsid wsp:val=&quot;00086B50&quot;/&gt;&lt;wsp:rsid wsp:val=&quot;00086C4D&quot;/&gt;&lt;wsp:rsid wsp:val=&quot;00086CF2&quot;/&gt;&lt;wsp:rsid wsp:val=&quot;00086FDD&quot;/&gt;&lt;wsp:rsid wsp:val=&quot;0008731C&quot;/&gt;&lt;wsp:rsid wsp:val=&quot;00087324&quot;/&gt;&lt;wsp:rsid wsp:val=&quot;0008760B&quot;/&gt;&lt;wsp:rsid wsp:val=&quot;00087881&quot;/&gt;&lt;wsp:rsid wsp:val=&quot;00087BAB&quot;/&gt;&lt;wsp:rsid wsp:val=&quot;00087E29&quot;/&gt;&lt;wsp:rsid wsp:val=&quot;00087EE9&quot;/&gt;&lt;wsp:rsid wsp:val=&quot;00087F91&quot;/&gt;&lt;wsp:rsid wsp:val=&quot;00090573&quot;/&gt;&lt;wsp:rsid wsp:val=&quot;00090586&quot;/&gt;&lt;wsp:rsid wsp:val=&quot;00090653&quot;/&gt;&lt;wsp:rsid wsp:val=&quot;00090A5D&quot;/&gt;&lt;wsp:rsid wsp:val=&quot;00091714&quot;/&gt;&lt;wsp:rsid wsp:val=&quot;000921E3&quot;/&gt;&lt;wsp:rsid wsp:val=&quot;00092334&quot;/&gt;&lt;wsp:rsid wsp:val=&quot;000926E1&quot;/&gt;&lt;wsp:rsid wsp:val=&quot;000931C3&quot;/&gt;&lt;wsp:rsid wsp:val=&quot;000938A0&quot;/&gt;&lt;wsp:rsid wsp:val=&quot;00093B72&quot;/&gt;&lt;wsp:rsid wsp:val=&quot;0009437A&quot;/&gt;&lt;wsp:rsid wsp:val=&quot;000947B7&quot;/&gt;&lt;wsp:rsid wsp:val=&quot;00095671&quot;/&gt;&lt;wsp:rsid wsp:val=&quot;00095920&quot;/&gt;&lt;wsp:rsid wsp:val=&quot;00095A47&quot;/&gt;&lt;wsp:rsid wsp:val=&quot;00095F53&quot;/&gt;&lt;wsp:rsid wsp:val=&quot;0009612D&quot;/&gt;&lt;wsp:rsid wsp:val=&quot;0009653B&quot;/&gt;&lt;wsp:rsid wsp:val=&quot;0009680E&quot;/&gt;&lt;wsp:rsid wsp:val=&quot;000968CF&quot;/&gt;&lt;wsp:rsid wsp:val=&quot;000968D8&quot;/&gt;&lt;wsp:rsid wsp:val=&quot;00096CF2&quot;/&gt;&lt;wsp:rsid wsp:val=&quot;0009709B&quot;/&gt;&lt;wsp:rsid wsp:val=&quot;000978DA&quot;/&gt;&lt;wsp:rsid wsp:val=&quot;000979F0&quot;/&gt;&lt;wsp:rsid wsp:val=&quot;00097AE8&quot;/&gt;&lt;wsp:rsid wsp:val=&quot;000A0296&quot;/&gt;&lt;wsp:rsid wsp:val=&quot;000A02DC&quot;/&gt;&lt;wsp:rsid wsp:val=&quot;000A0C0B&quot;/&gt;&lt;wsp:rsid wsp:val=&quot;000A0CA1&quot;/&gt;&lt;wsp:rsid wsp:val=&quot;000A0E99&quot;/&gt;&lt;wsp:rsid wsp:val=&quot;000A0F08&quot;/&gt;&lt;wsp:rsid wsp:val=&quot;000A0F82&quot;/&gt;&lt;wsp:rsid wsp:val=&quot;000A1089&quot;/&gt;&lt;wsp:rsid wsp:val=&quot;000A11BB&quot;/&gt;&lt;wsp:rsid wsp:val=&quot;000A1AD3&quot;/&gt;&lt;wsp:rsid wsp:val=&quot;000A1AF5&quot;/&gt;&lt;wsp:rsid wsp:val=&quot;000A1B06&quot;/&gt;&lt;wsp:rsid wsp:val=&quot;000A1D49&quot;/&gt;&lt;wsp:rsid wsp:val=&quot;000A1F8D&quot;/&gt;&lt;wsp:rsid wsp:val=&quot;000A23B7&quot;/&gt;&lt;wsp:rsid wsp:val=&quot;000A2D70&quot;/&gt;&lt;wsp:rsid wsp:val=&quot;000A3A3A&quot;/&gt;&lt;wsp:rsid wsp:val=&quot;000A3ACB&quot;/&gt;&lt;wsp:rsid wsp:val=&quot;000A3E22&quot;/&gt;&lt;wsp:rsid wsp:val=&quot;000A4492&quot;/&gt;&lt;wsp:rsid wsp:val=&quot;000A4519&quot;/&gt;&lt;wsp:rsid wsp:val=&quot;000A49DE&quot;/&gt;&lt;wsp:rsid wsp:val=&quot;000A4B74&quot;/&gt;&lt;wsp:rsid wsp:val=&quot;000A52B9&quot;/&gt;&lt;wsp:rsid wsp:val=&quot;000A54DF&quot;/&gt;&lt;wsp:rsid wsp:val=&quot;000A5A3D&quot;/&gt;&lt;wsp:rsid wsp:val=&quot;000A5AE2&quot;/&gt;&lt;wsp:rsid wsp:val=&quot;000A5B09&quot;/&gt;&lt;wsp:rsid wsp:val=&quot;000A5D82&quot;/&gt;&lt;wsp:rsid wsp:val=&quot;000A605D&quot;/&gt;&lt;wsp:rsid wsp:val=&quot;000A61CB&quot;/&gt;&lt;wsp:rsid wsp:val=&quot;000A64B8&quot;/&gt;&lt;wsp:rsid wsp:val=&quot;000A6788&quot;/&gt;&lt;wsp:rsid wsp:val=&quot;000A6AC6&quot;/&gt;&lt;wsp:rsid wsp:val=&quot;000A6CFE&quot;/&gt;&lt;wsp:rsid wsp:val=&quot;000A6EAA&quot;/&gt;&lt;wsp:rsid wsp:val=&quot;000A7955&quot;/&gt;&lt;wsp:rsid wsp:val=&quot;000A7C88&quot;/&gt;&lt;wsp:rsid wsp:val=&quot;000A7E17&quot;/&gt;&lt;wsp:rsid wsp:val=&quot;000B02C2&quot;/&gt;&lt;wsp:rsid wsp:val=&quot;000B041B&quot;/&gt;&lt;wsp:rsid wsp:val=&quot;000B081C&quot;/&gt;&lt;wsp:rsid wsp:val=&quot;000B10AB&quot;/&gt;&lt;wsp:rsid wsp:val=&quot;000B17A1&quot;/&gt;&lt;wsp:rsid wsp:val=&quot;000B1CD3&quot;/&gt;&lt;wsp:rsid wsp:val=&quot;000B1E04&quot;/&gt;&lt;wsp:rsid wsp:val=&quot;000B22B6&quot;/&gt;&lt;wsp:rsid wsp:val=&quot;000B256B&quot;/&gt;&lt;wsp:rsid wsp:val=&quot;000B32D4&quot;/&gt;&lt;wsp:rsid wsp:val=&quot;000B38DA&quot;/&gt;&lt;wsp:rsid wsp:val=&quot;000B3F37&quot;/&gt;&lt;wsp:rsid wsp:val=&quot;000B4083&quot;/&gt;&lt;wsp:rsid wsp:val=&quot;000B463C&quot;/&gt;&lt;wsp:rsid wsp:val=&quot;000B49D7&quot;/&gt;&lt;wsp:rsid wsp:val=&quot;000B4EA5&quot;/&gt;&lt;wsp:rsid wsp:val=&quot;000B53AF&quot;/&gt;&lt;wsp:rsid wsp:val=&quot;000B546F&quot;/&gt;&lt;wsp:rsid wsp:val=&quot;000B5642&quot;/&gt;&lt;wsp:rsid wsp:val=&quot;000B60B9&quot;/&gt;&lt;wsp:rsid wsp:val=&quot;000B6199&quot;/&gt;&lt;wsp:rsid wsp:val=&quot;000B6338&quot;/&gt;&lt;wsp:rsid wsp:val=&quot;000B644B&quot;/&gt;&lt;wsp:rsid wsp:val=&quot;000B65BE&quot;/&gt;&lt;wsp:rsid wsp:val=&quot;000B6BDF&quot;/&gt;&lt;wsp:rsid wsp:val=&quot;000B6E2D&quot;/&gt;&lt;wsp:rsid wsp:val=&quot;000B71B6&quot;/&gt;&lt;wsp:rsid wsp:val=&quot;000B7238&quot;/&gt;&lt;wsp:rsid wsp:val=&quot;000B7387&quot;/&gt;&lt;wsp:rsid wsp:val=&quot;000B748D&quot;/&gt;&lt;wsp:rsid wsp:val=&quot;000B7669&quot;/&gt;&lt;wsp:rsid wsp:val=&quot;000B76BB&quot;/&gt;&lt;wsp:rsid wsp:val=&quot;000B77E6&quot;/&gt;&lt;wsp:rsid wsp:val=&quot;000B7D5E&quot;/&gt;&lt;wsp:rsid wsp:val=&quot;000C0B74&quot;/&gt;&lt;wsp:rsid wsp:val=&quot;000C133A&quot;/&gt;&lt;wsp:rsid wsp:val=&quot;000C15EE&quot;/&gt;&lt;wsp:rsid wsp:val=&quot;000C1DBD&quot;/&gt;&lt;wsp:rsid wsp:val=&quot;000C1F69&quot;/&gt;&lt;wsp:rsid wsp:val=&quot;000C2CEB&quot;/&gt;&lt;wsp:rsid wsp:val=&quot;000C2DE1&quot;/&gt;&lt;wsp:rsid wsp:val=&quot;000C3209&quot;/&gt;&lt;wsp:rsid wsp:val=&quot;000C37B2&quot;/&gt;&lt;wsp:rsid wsp:val=&quot;000C393F&quot;/&gt;&lt;wsp:rsid wsp:val=&quot;000C395B&quot;/&gt;&lt;wsp:rsid wsp:val=&quot;000C3987&quot;/&gt;&lt;wsp:rsid wsp:val=&quot;000C3F16&quot;/&gt;&lt;wsp:rsid wsp:val=&quot;000C4C76&quot;/&gt;&lt;wsp:rsid wsp:val=&quot;000C5066&quot;/&gt;&lt;wsp:rsid wsp:val=&quot;000C54A6&quot;/&gt;&lt;wsp:rsid wsp:val=&quot;000C550B&quot;/&gt;&lt;wsp:rsid wsp:val=&quot;000C5759&quot;/&gt;&lt;wsp:rsid wsp:val=&quot;000C5B91&quot;/&gt;&lt;wsp:rsid wsp:val=&quot;000C5E7D&quot;/&gt;&lt;wsp:rsid wsp:val=&quot;000C673C&quot;/&gt;&lt;wsp:rsid wsp:val=&quot;000C69F8&quot;/&gt;&lt;wsp:rsid wsp:val=&quot;000C6C57&quot;/&gt;&lt;wsp:rsid wsp:val=&quot;000C71D9&quot;/&gt;&lt;wsp:rsid wsp:val=&quot;000C7C3E&quot;/&gt;&lt;wsp:rsid wsp:val=&quot;000D037E&quot;/&gt;&lt;wsp:rsid wsp:val=&quot;000D0A0F&quot;/&gt;&lt;wsp:rsid wsp:val=&quot;000D0AB8&quot;/&gt;&lt;wsp:rsid wsp:val=&quot;000D0BCC&quot;/&gt;&lt;wsp:rsid wsp:val=&quot;000D0F9A&quot;/&gt;&lt;wsp:rsid wsp:val=&quot;000D13DD&quot;/&gt;&lt;wsp:rsid wsp:val=&quot;000D148D&quot;/&gt;&lt;wsp:rsid wsp:val=&quot;000D14EB&quot;/&gt;&lt;wsp:rsid wsp:val=&quot;000D1610&quot;/&gt;&lt;wsp:rsid wsp:val=&quot;000D1737&quot;/&gt;&lt;wsp:rsid wsp:val=&quot;000D1915&quot;/&gt;&lt;wsp:rsid wsp:val=&quot;000D1C8F&quot;/&gt;&lt;wsp:rsid wsp:val=&quot;000D206C&quot;/&gt;&lt;wsp:rsid wsp:val=&quot;000D2292&quot;/&gt;&lt;wsp:rsid wsp:val=&quot;000D23C1&quot;/&gt;&lt;wsp:rsid wsp:val=&quot;000D2AE0&quot;/&gt;&lt;wsp:rsid wsp:val=&quot;000D2B3D&quot;/&gt;&lt;wsp:rsid wsp:val=&quot;000D2EA5&quot;/&gt;&lt;wsp:rsid wsp:val=&quot;000D35D4&quot;/&gt;&lt;wsp:rsid wsp:val=&quot;000D362A&quot;/&gt;&lt;wsp:rsid wsp:val=&quot;000D37FA&quot;/&gt;&lt;wsp:rsid wsp:val=&quot;000D3A33&quot;/&gt;&lt;wsp:rsid wsp:val=&quot;000D3A6C&quot;/&gt;&lt;wsp:rsid wsp:val=&quot;000D4324&quot;/&gt;&lt;wsp:rsid wsp:val=&quot;000D46EE&quot;/&gt;&lt;wsp:rsid wsp:val=&quot;000D4ABD&quot;/&gt;&lt;wsp:rsid wsp:val=&quot;000D4B18&quot;/&gt;&lt;wsp:rsid wsp:val=&quot;000D4C88&quot;/&gt;&lt;wsp:rsid wsp:val=&quot;000D4DE6&quot;/&gt;&lt;wsp:rsid wsp:val=&quot;000D4DFF&quot;/&gt;&lt;wsp:rsid wsp:val=&quot;000D4F5A&quot;/&gt;&lt;wsp:rsid wsp:val=&quot;000D5003&quot;/&gt;&lt;wsp:rsid wsp:val=&quot;000D55EA&quot;/&gt;&lt;wsp:rsid wsp:val=&quot;000D5711&quot;/&gt;&lt;wsp:rsid wsp:val=&quot;000D59D6&quot;/&gt;&lt;wsp:rsid wsp:val=&quot;000D5AB0&quot;/&gt;&lt;wsp:rsid wsp:val=&quot;000D5AD1&quot;/&gt;&lt;wsp:rsid wsp:val=&quot;000D5C0C&quot;/&gt;&lt;wsp:rsid wsp:val=&quot;000D5C91&quot;/&gt;&lt;wsp:rsid wsp:val=&quot;000D5D29&quot;/&gt;&lt;wsp:rsid wsp:val=&quot;000D5E4D&quot;/&gt;&lt;wsp:rsid wsp:val=&quot;000D6262&quot;/&gt;&lt;wsp:rsid wsp:val=&quot;000D6541&quot;/&gt;&lt;wsp:rsid wsp:val=&quot;000D697E&quot;/&gt;&lt;wsp:rsid wsp:val=&quot;000D6A9E&quot;/&gt;&lt;wsp:rsid wsp:val=&quot;000D6E96&quot;/&gt;&lt;wsp:rsid wsp:val=&quot;000D7268&quot;/&gt;&lt;wsp:rsid wsp:val=&quot;000D7383&quot;/&gt;&lt;wsp:rsid wsp:val=&quot;000D745D&quot;/&gt;&lt;wsp:rsid wsp:val=&quot;000D75CC&quot;/&gt;&lt;wsp:rsid wsp:val=&quot;000D75EE&quot;/&gt;&lt;wsp:rsid wsp:val=&quot;000D7783&quot;/&gt;&lt;wsp:rsid wsp:val=&quot;000D7C7C&quot;/&gt;&lt;wsp:rsid wsp:val=&quot;000E011D&quot;/&gt;&lt;wsp:rsid wsp:val=&quot;000E0706&quot;/&gt;&lt;wsp:rsid wsp:val=&quot;000E0BAE&quot;/&gt;&lt;wsp:rsid wsp:val=&quot;000E14B9&quot;/&gt;&lt;wsp:rsid wsp:val=&quot;000E182B&quot;/&gt;&lt;wsp:rsid wsp:val=&quot;000E1E8E&quot;/&gt;&lt;wsp:rsid wsp:val=&quot;000E279B&quot;/&gt;&lt;wsp:rsid wsp:val=&quot;000E2D41&quot;/&gt;&lt;wsp:rsid wsp:val=&quot;000E3075&quot;/&gt;&lt;wsp:rsid wsp:val=&quot;000E3147&quot;/&gt;&lt;wsp:rsid wsp:val=&quot;000E3358&quot;/&gt;&lt;wsp:rsid wsp:val=&quot;000E38ED&quot;/&gt;&lt;wsp:rsid wsp:val=&quot;000E3A0F&quot;/&gt;&lt;wsp:rsid wsp:val=&quot;000E3F84&quot;/&gt;&lt;wsp:rsid wsp:val=&quot;000E4216&quot;/&gt;&lt;wsp:rsid wsp:val=&quot;000E4249&quot;/&gt;&lt;wsp:rsid wsp:val=&quot;000E471D&quot;/&gt;&lt;wsp:rsid wsp:val=&quot;000E48CD&quot;/&gt;&lt;wsp:rsid wsp:val=&quot;000E4C9B&quot;/&gt;&lt;wsp:rsid wsp:val=&quot;000E4D01&quot;/&gt;&lt;wsp:rsid wsp:val=&quot;000E4E70&quot;/&gt;&lt;wsp:rsid wsp:val=&quot;000E4EFD&quot;/&gt;&lt;wsp:rsid wsp:val=&quot;000E5094&quot;/&gt;&lt;wsp:rsid wsp:val=&quot;000E56A7&quot;/&gt;&lt;wsp:rsid wsp:val=&quot;000E5830&quot;/&gt;&lt;wsp:rsid wsp:val=&quot;000E5C4E&quot;/&gt;&lt;wsp:rsid wsp:val=&quot;000E65A7&quot;/&gt;&lt;wsp:rsid wsp:val=&quot;000E6635&quot;/&gt;&lt;wsp:rsid wsp:val=&quot;000E6A34&quot;/&gt;&lt;wsp:rsid wsp:val=&quot;000E6F62&quot;/&gt;&lt;wsp:rsid wsp:val=&quot;000E728E&quot;/&gt;&lt;wsp:rsid wsp:val=&quot;000E7535&quot;/&gt;&lt;wsp:rsid wsp:val=&quot;000E7B65&quot;/&gt;&lt;wsp:rsid wsp:val=&quot;000E7F51&quot;/&gt;&lt;wsp:rsid wsp:val=&quot;000F00D8&quot;/&gt;&lt;wsp:rsid wsp:val=&quot;000F04CE&quot;/&gt;&lt;wsp:rsid wsp:val=&quot;000F0771&quot;/&gt;&lt;wsp:rsid wsp:val=&quot;000F095B&quot;/&gt;&lt;wsp:rsid wsp:val=&quot;000F11B4&quot;/&gt;&lt;wsp:rsid wsp:val=&quot;000F13C4&quot;/&gt;&lt;wsp:rsid wsp:val=&quot;000F13D7&quot;/&gt;&lt;wsp:rsid wsp:val=&quot;000F17E4&quot;/&gt;&lt;wsp:rsid wsp:val=&quot;000F1B0F&quot;/&gt;&lt;wsp:rsid wsp:val=&quot;000F1CF3&quot;/&gt;&lt;wsp:rsid wsp:val=&quot;000F203A&quot;/&gt;&lt;wsp:rsid wsp:val=&quot;000F20CD&quot;/&gt;&lt;wsp:rsid wsp:val=&quot;000F2965&quot;/&gt;&lt;wsp:rsid wsp:val=&quot;000F2A21&quot;/&gt;&lt;wsp:rsid wsp:val=&quot;000F2E12&quot;/&gt;&lt;wsp:rsid wsp:val=&quot;000F34C7&quot;/&gt;&lt;wsp:rsid wsp:val=&quot;000F3755&quot;/&gt;&lt;wsp:rsid wsp:val=&quot;000F3B40&quot;/&gt;&lt;wsp:rsid wsp:val=&quot;000F3B6D&quot;/&gt;&lt;wsp:rsid wsp:val=&quot;000F3FFF&quot;/&gt;&lt;wsp:rsid wsp:val=&quot;000F42EA&quot;/&gt;&lt;wsp:rsid wsp:val=&quot;000F4CAF&quot;/&gt;&lt;wsp:rsid wsp:val=&quot;000F4D95&quot;/&gt;&lt;wsp:rsid wsp:val=&quot;000F4F44&quot;/&gt;&lt;wsp:rsid wsp:val=&quot;000F51E3&quot;/&gt;&lt;wsp:rsid wsp:val=&quot;000F5202&quot;/&gt;&lt;wsp:rsid wsp:val=&quot;000F5261&quot;/&gt;&lt;wsp:rsid wsp:val=&quot;000F53CB&quot;/&gt;&lt;wsp:rsid wsp:val=&quot;000F55A9&quot;/&gt;&lt;wsp:rsid wsp:val=&quot;000F5F71&quot;/&gt;&lt;wsp:rsid wsp:val=&quot;000F5F87&quot;/&gt;&lt;wsp:rsid wsp:val=&quot;000F61C4&quot;/&gt;&lt;wsp:rsid wsp:val=&quot;000F6387&quot;/&gt;&lt;wsp:rsid wsp:val=&quot;000F6541&quot;/&gt;&lt;wsp:rsid wsp:val=&quot;000F6646&quot;/&gt;&lt;wsp:rsid wsp:val=&quot;000F6881&quot;/&gt;&lt;wsp:rsid wsp:val=&quot;000F6C32&quot;/&gt;&lt;wsp:rsid wsp:val=&quot;000F6D9F&quot;/&gt;&lt;wsp:rsid wsp:val=&quot;000F7154&quot;/&gt;&lt;wsp:rsid wsp:val=&quot;000F71FE&quot;/&gt;&lt;wsp:rsid wsp:val=&quot;000F77C9&quot;/&gt;&lt;wsp:rsid wsp:val=&quot;000F7C1F&quot;/&gt;&lt;wsp:rsid wsp:val=&quot;00100097&quot;/&gt;&lt;wsp:rsid wsp:val=&quot;001000E9&quot;/&gt;&lt;wsp:rsid wsp:val=&quot;00100169&quot;/&gt;&lt;wsp:rsid wsp:val=&quot;0010047B&quot;/&gt;&lt;wsp:rsid wsp:val=&quot;0010067A&quot;/&gt;&lt;wsp:rsid wsp:val=&quot;001010D1&quot;/&gt;&lt;wsp:rsid wsp:val=&quot;00101489&quot;/&gt;&lt;wsp:rsid wsp:val=&quot;00101513&quot;/&gt;&lt;wsp:rsid wsp:val=&quot;0010163E&quot;/&gt;&lt;wsp:rsid wsp:val=&quot;0010175D&quot;/&gt;&lt;wsp:rsid wsp:val=&quot;00101A0E&quot;/&gt;&lt;wsp:rsid wsp:val=&quot;00101ACE&quot;/&gt;&lt;wsp:rsid wsp:val=&quot;00101F30&quot;/&gt;&lt;wsp:rsid wsp:val=&quot;00102147&quot;/&gt;&lt;wsp:rsid wsp:val=&quot;00102335&quot;/&gt;&lt;wsp:rsid wsp:val=&quot;00102D2E&quot;/&gt;&lt;wsp:rsid wsp:val=&quot;001033D6&quot;/&gt;&lt;wsp:rsid wsp:val=&quot;00103658&quot;/&gt;&lt;wsp:rsid wsp:val=&quot;0010366C&quot;/&gt;&lt;wsp:rsid wsp:val=&quot;00104058&quot;/&gt;&lt;wsp:rsid wsp:val=&quot;0010405D&quot;/&gt;&lt;wsp:rsid wsp:val=&quot;00104228&quot;/&gt;&lt;wsp:rsid wsp:val=&quot;00104730&quot;/&gt;&lt;wsp:rsid wsp:val=&quot;00104A80&quot;/&gt;&lt;wsp:rsid wsp:val=&quot;001050B7&quot;/&gt;&lt;wsp:rsid wsp:val=&quot;0010521E&quot;/&gt;&lt;wsp:rsid wsp:val=&quot;001052CF&quot;/&gt;&lt;wsp:rsid wsp:val=&quot;0010558F&quot;/&gt;&lt;wsp:rsid wsp:val=&quot;0010568A&quot;/&gt;&lt;wsp:rsid wsp:val=&quot;00105748&quot;/&gt;&lt;wsp:rsid wsp:val=&quot;00105820&quot;/&gt;&lt;wsp:rsid wsp:val=&quot;0010585A&quot;/&gt;&lt;wsp:rsid wsp:val=&quot;0010586F&quot;/&gt;&lt;wsp:rsid wsp:val=&quot;0010593E&quot;/&gt;&lt;wsp:rsid wsp:val=&quot;00105CEE&quot;/&gt;&lt;wsp:rsid wsp:val=&quot;00106405&quot;/&gt;&lt;wsp:rsid wsp:val=&quot;0010660E&quot;/&gt;&lt;wsp:rsid wsp:val=&quot;00106A95&quot;/&gt;&lt;wsp:rsid wsp:val=&quot;00106CC3&quot;/&gt;&lt;wsp:rsid wsp:val=&quot;00106E7E&quot;/&gt;&lt;wsp:rsid wsp:val=&quot;001074D1&quot;/&gt;&lt;wsp:rsid wsp:val=&quot;001104F9&quot;/&gt;&lt;wsp:rsid wsp:val=&quot;001106C0&quot;/&gt;&lt;wsp:rsid wsp:val=&quot;00111114&quot;/&gt;&lt;wsp:rsid wsp:val=&quot;001114C5&quot;/&gt;&lt;wsp:rsid wsp:val=&quot;001115C0&quot;/&gt;&lt;wsp:rsid wsp:val=&quot;001115F4&quot;/&gt;&lt;wsp:rsid wsp:val=&quot;001118AA&quot;/&gt;&lt;wsp:rsid wsp:val=&quot;00111AD9&quot;/&gt;&lt;wsp:rsid wsp:val=&quot;00111B0A&quot;/&gt;&lt;wsp:rsid wsp:val=&quot;00111C53&quot;/&gt;&lt;wsp:rsid wsp:val=&quot;00111DCA&quot;/&gt;&lt;wsp:rsid wsp:val=&quot;001122B0&quot;/&gt;&lt;wsp:rsid wsp:val=&quot;001126B0&quot;/&gt;&lt;wsp:rsid wsp:val=&quot;00112979&quot;/&gt;&lt;wsp:rsid wsp:val=&quot;00112B8F&quot;/&gt;&lt;wsp:rsid wsp:val=&quot;00112D41&quot;/&gt;&lt;wsp:rsid wsp:val=&quot;001134DA&quot;/&gt;&lt;wsp:rsid wsp:val=&quot;0011372B&quot;/&gt;&lt;wsp:rsid wsp:val=&quot;0011373E&quot;/&gt;&lt;wsp:rsid wsp:val=&quot;00113D8B&quot;/&gt;&lt;wsp:rsid wsp:val=&quot;00113D8F&quot;/&gt;&lt;wsp:rsid wsp:val=&quot;001140A9&quot;/&gt;&lt;wsp:rsid wsp:val=&quot;001140FA&quot;/&gt;&lt;wsp:rsid wsp:val=&quot;001141CF&quot;/&gt;&lt;wsp:rsid wsp:val=&quot;00114379&quot;/&gt;&lt;wsp:rsid wsp:val=&quot;001146A3&quot;/&gt;&lt;wsp:rsid wsp:val=&quot;001146C6&quot;/&gt;&lt;wsp:rsid wsp:val=&quot;001147B8&quot;/&gt;&lt;wsp:rsid wsp:val=&quot;00114949&quot;/&gt;&lt;wsp:rsid wsp:val=&quot;00114A39&quot;/&gt;&lt;wsp:rsid wsp:val=&quot;00114E61&quot;/&gt;&lt;wsp:rsid wsp:val=&quot;00114EA7&quot;/&gt;&lt;wsp:rsid wsp:val=&quot;0011536C&quot;/&gt;&lt;wsp:rsid wsp:val=&quot;00115480&quot;/&gt;&lt;wsp:rsid wsp:val=&quot;00115685&quot;/&gt;&lt;wsp:rsid wsp:val=&quot;00115716&quot;/&gt;&lt;wsp:rsid wsp:val=&quot;0011584C&quot;/&gt;&lt;wsp:rsid wsp:val=&quot;001158AF&quot;/&gt;&lt;wsp:rsid wsp:val=&quot;001158B4&quot;/&gt;&lt;wsp:rsid wsp:val=&quot;00115D19&quot;/&gt;&lt;wsp:rsid wsp:val=&quot;00116624&quot;/&gt;&lt;wsp:rsid wsp:val=&quot;0011787C&quot;/&gt;&lt;wsp:rsid wsp:val=&quot;00117957&quot;/&gt;&lt;wsp:rsid wsp:val=&quot;00117B4F&quot;/&gt;&lt;wsp:rsid wsp:val=&quot;00117B90&quot;/&gt;&lt;wsp:rsid wsp:val=&quot;001202E9&quot;/&gt;&lt;wsp:rsid wsp:val=&quot;001203DB&quot;/&gt;&lt;wsp:rsid wsp:val=&quot;0012079F&quot;/&gt;&lt;wsp:rsid wsp:val=&quot;001207F3&quot;/&gt;&lt;wsp:rsid wsp:val=&quot;00121316&quot;/&gt;&lt;wsp:rsid wsp:val=&quot;0012142A&quot;/&gt;&lt;wsp:rsid wsp:val=&quot;001215DB&quot;/&gt;&lt;wsp:rsid wsp:val=&quot;00121897&quot;/&gt;&lt;wsp:rsid wsp:val=&quot;001218BF&quot;/&gt;&lt;wsp:rsid wsp:val=&quot;00121A52&quot;/&gt;&lt;wsp:rsid wsp:val=&quot;00122153&quot;/&gt;&lt;wsp:rsid wsp:val=&quot;00122581&quot;/&gt;&lt;wsp:rsid wsp:val=&quot;00122842&quot;/&gt;&lt;wsp:rsid wsp:val=&quot;00122EB3&quot;/&gt;&lt;wsp:rsid wsp:val=&quot;00123090&quot;/&gt;&lt;wsp:rsid wsp:val=&quot;0012345C&quot;/&gt;&lt;wsp:rsid wsp:val=&quot;001235C4&quot;/&gt;&lt;wsp:rsid wsp:val=&quot;00123975&quot;/&gt;&lt;wsp:rsid wsp:val=&quot;00123AED&quot;/&gt;&lt;wsp:rsid wsp:val=&quot;00123DED&quot;/&gt;&lt;wsp:rsid wsp:val=&quot;00123E96&quot;/&gt;&lt;wsp:rsid wsp:val=&quot;0012434E&quot;/&gt;&lt;wsp:rsid wsp:val=&quot;0012467D&quot;/&gt;&lt;wsp:rsid wsp:val=&quot;001246EC&quot;/&gt;&lt;wsp:rsid wsp:val=&quot;001249D7&quot;/&gt;&lt;wsp:rsid wsp:val=&quot;00124E10&quot;/&gt;&lt;wsp:rsid wsp:val=&quot;00125078&quot;/&gt;&lt;wsp:rsid wsp:val=&quot;001252FE&quot;/&gt;&lt;wsp:rsid wsp:val=&quot;001257E6&quot;/&gt;&lt;wsp:rsid wsp:val=&quot;0012674F&quot;/&gt;&lt;wsp:rsid wsp:val=&quot;00126D98&quot;/&gt;&lt;wsp:rsid wsp:val=&quot;00126DAB&quot;/&gt;&lt;wsp:rsid wsp:val=&quot;001274AC&quot;/&gt;&lt;wsp:rsid wsp:val=&quot;001275E6&quot;/&gt;&lt;wsp:rsid wsp:val=&quot;00127DE2&quot;/&gt;&lt;wsp:rsid wsp:val=&quot;00127F28&quot;/&gt;&lt;wsp:rsid wsp:val=&quot;00127F4C&quot;/&gt;&lt;wsp:rsid wsp:val=&quot;001301E5&quot;/&gt;&lt;wsp:rsid wsp:val=&quot;00130714&quot;/&gt;&lt;wsp:rsid wsp:val=&quot;00130953&quot;/&gt;&lt;wsp:rsid wsp:val=&quot;00130A25&quot;/&gt;&lt;wsp:rsid wsp:val=&quot;00131683&quot;/&gt;&lt;wsp:rsid wsp:val=&quot;0013173E&quot;/&gt;&lt;wsp:rsid wsp:val=&quot;00131AC6&quot;/&gt;&lt;wsp:rsid wsp:val=&quot;00131DD0&quot;/&gt;&lt;wsp:rsid wsp:val=&quot;001321CE&quot;/&gt;&lt;wsp:rsid wsp:val=&quot;001322B0&quot;/&gt;&lt;wsp:rsid wsp:val=&quot;00132546&quot;/&gt;&lt;wsp:rsid wsp:val=&quot;00132767&quot;/&gt;&lt;wsp:rsid wsp:val=&quot;00132917&quot;/&gt;&lt;wsp:rsid wsp:val=&quot;00132D74&quot;/&gt;&lt;wsp:rsid wsp:val=&quot;00132E7E&quot;/&gt;&lt;wsp:rsid wsp:val=&quot;0013334C&quot;/&gt;&lt;wsp:rsid wsp:val=&quot;0013344F&quot;/&gt;&lt;wsp:rsid wsp:val=&quot;001334EF&quot;/&gt;&lt;wsp:rsid wsp:val=&quot;0013359C&quot;/&gt;&lt;wsp:rsid wsp:val=&quot;00133E31&quot;/&gt;&lt;wsp:rsid wsp:val=&quot;00133EBD&quot;/&gt;&lt;wsp:rsid wsp:val=&quot;001345D5&quot;/&gt;&lt;wsp:rsid wsp:val=&quot;00134992&quot;/&gt;&lt;wsp:rsid wsp:val=&quot;00134B58&quot;/&gt;&lt;wsp:rsid wsp:val=&quot;00134F3B&quot;/&gt;&lt;wsp:rsid wsp:val=&quot;00135015&quot;/&gt;&lt;wsp:rsid wsp:val=&quot;00135095&quot;/&gt;&lt;wsp:rsid wsp:val=&quot;001352A6&quot;/&gt;&lt;wsp:rsid wsp:val=&quot;00135829&quot;/&gt;&lt;wsp:rsid wsp:val=&quot;001358A7&quot;/&gt;&lt;wsp:rsid wsp:val=&quot;001358F4&quot;/&gt;&lt;wsp:rsid wsp:val=&quot;00135913&quot;/&gt;&lt;wsp:rsid wsp:val=&quot;0013612A&quot;/&gt;&lt;wsp:rsid wsp:val=&quot;00136640&quot;/&gt;&lt;wsp:rsid wsp:val=&quot;00136998&quot;/&gt;&lt;wsp:rsid wsp:val=&quot;001369B4&quot;/&gt;&lt;wsp:rsid wsp:val=&quot;00136AAD&quot;/&gt;&lt;wsp:rsid wsp:val=&quot;00136BA1&quot;/&gt;&lt;wsp:rsid wsp:val=&quot;00136DF8&quot;/&gt;&lt;wsp:rsid wsp:val=&quot;00137280&quot;/&gt;&lt;wsp:rsid wsp:val=&quot;00137288&quot;/&gt;&lt;wsp:rsid wsp:val=&quot;00137480&quot;/&gt;&lt;wsp:rsid wsp:val=&quot;001376F7&quot;/&gt;&lt;wsp:rsid wsp:val=&quot;00137A97&quot;/&gt;&lt;wsp:rsid wsp:val=&quot;00140365&quot;/&gt;&lt;wsp:rsid wsp:val=&quot;00140608&quot;/&gt;&lt;wsp:rsid wsp:val=&quot;0014073C&quot;/&gt;&lt;wsp:rsid wsp:val=&quot;00140762&quot;/&gt;&lt;wsp:rsid wsp:val=&quot;00140CF6&quot;/&gt;&lt;wsp:rsid wsp:val=&quot;00140E5E&quot;/&gt;&lt;wsp:rsid wsp:val=&quot;001410F1&quot;/&gt;&lt;wsp:rsid wsp:val=&quot;001411F6&quot;/&gt;&lt;wsp:rsid wsp:val=&quot;0014126F&quot;/&gt;&lt;wsp:rsid wsp:val=&quot;001414E6&quot;/&gt;&lt;wsp:rsid wsp:val=&quot;0014155A&quot;/&gt;&lt;wsp:rsid wsp:val=&quot;001418FE&quot;/&gt;&lt;wsp:rsid wsp:val=&quot;00141BF7&quot;/&gt;&lt;wsp:rsid wsp:val=&quot;00141E1D&quot;/&gt;&lt;wsp:rsid wsp:val=&quot;00141E46&quot;/&gt;&lt;wsp:rsid wsp:val=&quot;0014206B&quot;/&gt;&lt;wsp:rsid wsp:val=&quot;00142093&quot;/&gt;&lt;wsp:rsid wsp:val=&quot;001421FC&quot;/&gt;&lt;wsp:rsid wsp:val=&quot;001425AC&quot;/&gt;&lt;wsp:rsid wsp:val=&quot;00142E42&quot;/&gt;&lt;wsp:rsid wsp:val=&quot;001433C9&quot;/&gt;&lt;wsp:rsid wsp:val=&quot;0014371C&quot;/&gt;&lt;wsp:rsid wsp:val=&quot;00143E78&quot;/&gt;&lt;wsp:rsid wsp:val=&quot;00143FFE&quot;/&gt;&lt;wsp:rsid wsp:val=&quot;0014471E&quot;/&gt;&lt;wsp:rsid wsp:val=&quot;0014491B&quot;/&gt;&lt;wsp:rsid wsp:val=&quot;00144B3F&quot;/&gt;&lt;wsp:rsid wsp:val=&quot;00144E04&quot;/&gt;&lt;wsp:rsid wsp:val=&quot;001454C4&quot;/&gt;&lt;wsp:rsid wsp:val=&quot;00146129&quot;/&gt;&lt;wsp:rsid wsp:val=&quot;0014624C&quot;/&gt;&lt;wsp:rsid wsp:val=&quot;00146491&quot;/&gt;&lt;wsp:rsid wsp:val=&quot;0014652F&quot;/&gt;&lt;wsp:rsid wsp:val=&quot;00146B4F&quot;/&gt;&lt;wsp:rsid wsp:val=&quot;00146BC8&quot;/&gt;&lt;wsp:rsid wsp:val=&quot;001473A6&quot;/&gt;&lt;wsp:rsid wsp:val=&quot;00147D65&quot;/&gt;&lt;wsp:rsid wsp:val=&quot;00147D91&quot;/&gt;&lt;wsp:rsid wsp:val=&quot;001508E1&quot;/&gt;&lt;wsp:rsid wsp:val=&quot;00150BAF&quot;/&gt;&lt;wsp:rsid wsp:val=&quot;00150CD5&quot;/&gt;&lt;wsp:rsid wsp:val=&quot;00151096&quot;/&gt;&lt;wsp:rsid wsp:val=&quot;001510B6&quot;/&gt;&lt;wsp:rsid wsp:val=&quot;001510BE&quot;/&gt;&lt;wsp:rsid wsp:val=&quot;001510ED&quot;/&gt;&lt;wsp:rsid wsp:val=&quot;00151309&quot;/&gt;&lt;wsp:rsid wsp:val=&quot;00151805&quot;/&gt;&lt;wsp:rsid wsp:val=&quot;0015181D&quot;/&gt;&lt;wsp:rsid wsp:val=&quot;001518AA&quot;/&gt;&lt;wsp:rsid wsp:val=&quot;00152066&quot;/&gt;&lt;wsp:rsid wsp:val=&quot;001526D8&quot;/&gt;&lt;wsp:rsid wsp:val=&quot;0015289B&quot;/&gt;&lt;wsp:rsid wsp:val=&quot;001528BF&quot;/&gt;&lt;wsp:rsid wsp:val=&quot;00152A3B&quot;/&gt;&lt;wsp:rsid wsp:val=&quot;00153021&quot;/&gt;&lt;wsp:rsid wsp:val=&quot;001531FD&quot;/&gt;&lt;wsp:rsid wsp:val=&quot;0015347E&quot;/&gt;&lt;wsp:rsid wsp:val=&quot;00153578&quot;/&gt;&lt;wsp:rsid wsp:val=&quot;00153769&quot;/&gt;&lt;wsp:rsid wsp:val=&quot;00153A48&quot;/&gt;&lt;wsp:rsid wsp:val=&quot;00153A6B&quot;/&gt;&lt;wsp:rsid wsp:val=&quot;00153EEF&quot;/&gt;&lt;wsp:rsid wsp:val=&quot;00153F29&quot;/&gt;&lt;wsp:rsid wsp:val=&quot;001544AB&quot;/&gt;&lt;wsp:rsid wsp:val=&quot;00154B50&quot;/&gt;&lt;wsp:rsid wsp:val=&quot;00154DA3&quot;/&gt;&lt;wsp:rsid wsp:val=&quot;00155839&quot;/&gt;&lt;wsp:rsid wsp:val=&quot;00155B92&quot;/&gt;&lt;wsp:rsid wsp:val=&quot;00155F19&quot;/&gt;&lt;wsp:rsid wsp:val=&quot;00155F7A&quot;/&gt;&lt;wsp:rsid wsp:val=&quot;00156260&quot;/&gt;&lt;wsp:rsid wsp:val=&quot;0015674F&quot;/&gt;&lt;wsp:rsid wsp:val=&quot;0015685D&quot;/&gt;&lt;wsp:rsid wsp:val=&quot;0015698B&quot;/&gt;&lt;wsp:rsid wsp:val=&quot;0015722A&quot;/&gt;&lt;wsp:rsid wsp:val=&quot;0016019C&quot;/&gt;&lt;wsp:rsid wsp:val=&quot;00160674&quot;/&gt;&lt;wsp:rsid wsp:val=&quot;00160786&quot;/&gt;&lt;wsp:rsid wsp:val=&quot;00160D15&quot;/&gt;&lt;wsp:rsid wsp:val=&quot;00160D2A&quot;/&gt;&lt;wsp:rsid wsp:val=&quot;0016117C&quot;/&gt;&lt;wsp:rsid wsp:val=&quot;00161372&quot;/&gt;&lt;wsp:rsid wsp:val=&quot;001613AD&quot;/&gt;&lt;wsp:rsid wsp:val=&quot;001616AF&quot;/&gt;&lt;wsp:rsid wsp:val=&quot;001618A3&quot;/&gt;&lt;wsp:rsid wsp:val=&quot;0016223A&quot;/&gt;&lt;wsp:rsid wsp:val=&quot;00162262&quot;/&gt;&lt;wsp:rsid wsp:val=&quot;00162BD5&quot;/&gt;&lt;wsp:rsid wsp:val=&quot;00162CF1&quot;/&gt;&lt;wsp:rsid wsp:val=&quot;00162D45&quot;/&gt;&lt;wsp:rsid wsp:val=&quot;00162F82&quot;/&gt;&lt;wsp:rsid wsp:val=&quot;001630E4&quot;/&gt;&lt;wsp:rsid wsp:val=&quot;001634E7&quot;/&gt;&lt;wsp:rsid wsp:val=&quot;001639BC&quot;/&gt;&lt;wsp:rsid wsp:val=&quot;00163AFC&quot;/&gt;&lt;wsp:rsid wsp:val=&quot;001644CC&quot;/&gt;&lt;wsp:rsid wsp:val=&quot;00164646&quot;/&gt;&lt;wsp:rsid wsp:val=&quot;001647FA&quot;/&gt;&lt;wsp:rsid wsp:val=&quot;001649D4&quot;/&gt;&lt;wsp:rsid wsp:val=&quot;00165137&quot;/&gt;&lt;wsp:rsid wsp:val=&quot;001651AA&quot;/&gt;&lt;wsp:rsid wsp:val=&quot;00165219&quot;/&gt;&lt;wsp:rsid wsp:val=&quot;0016564B&quot;/&gt;&lt;wsp:rsid wsp:val=&quot;0016634F&quot;/&gt;&lt;wsp:rsid wsp:val=&quot;00166994&quot;/&gt;&lt;wsp:rsid wsp:val=&quot;001669F9&quot;/&gt;&lt;wsp:rsid wsp:val=&quot;00166A5A&quot;/&gt;&lt;wsp:rsid wsp:val=&quot;0016700E&quot;/&gt;&lt;wsp:rsid wsp:val=&quot;0016711A&quot;/&gt;&lt;wsp:rsid wsp:val=&quot;0016764C&quot;/&gt;&lt;wsp:rsid wsp:val=&quot;00167709&quot;/&gt;&lt;wsp:rsid wsp:val=&quot;001678ED&quot;/&gt;&lt;wsp:rsid wsp:val=&quot;00170248&quot;/&gt;&lt;wsp:rsid wsp:val=&quot;00170397&quot;/&gt;&lt;wsp:rsid wsp:val=&quot;001706E4&quot;/&gt;&lt;wsp:rsid wsp:val=&quot;001708D0&quot;/&gt;&lt;wsp:rsid wsp:val=&quot;00171717&quot;/&gt;&lt;wsp:rsid wsp:val=&quot;00171944&quot;/&gt;&lt;wsp:rsid wsp:val=&quot;00171D7E&quot;/&gt;&lt;wsp:rsid wsp:val=&quot;00171F14&quot;/&gt;&lt;wsp:rsid wsp:val=&quot;0017226B&quot;/&gt;&lt;wsp:rsid wsp:val=&quot;001727AC&quot;/&gt;&lt;wsp:rsid wsp:val=&quot;00172903&quot;/&gt;&lt;wsp:rsid wsp:val=&quot;001729E1&quot;/&gt;&lt;wsp:rsid wsp:val=&quot;00172A6E&quot;/&gt;&lt;wsp:rsid wsp:val=&quot;00172B61&quot;/&gt;&lt;wsp:rsid wsp:val=&quot;00172C20&quot;/&gt;&lt;wsp:rsid wsp:val=&quot;00172D21&quot;/&gt;&lt;wsp:rsid wsp:val=&quot;00173869&quot;/&gt;&lt;wsp:rsid wsp:val=&quot;00173893&quot;/&gt;&lt;wsp:rsid wsp:val=&quot;001738A5&quot;/&gt;&lt;wsp:rsid wsp:val=&quot;00173A00&quot;/&gt;&lt;wsp:rsid wsp:val=&quot;0017402B&quot;/&gt;&lt;wsp:rsid wsp:val=&quot;00174DDB&quot;/&gt;&lt;wsp:rsid wsp:val=&quot;00174F2F&quot;/&gt;&lt;wsp:rsid wsp:val=&quot;00175283&quot;/&gt;&lt;wsp:rsid wsp:val=&quot;001752EC&quot;/&gt;&lt;wsp:rsid wsp:val=&quot;0017535F&quot;/&gt;&lt;wsp:rsid wsp:val=&quot;00175965&quot;/&gt;&lt;wsp:rsid wsp:val=&quot;00175B5A&quot;/&gt;&lt;wsp:rsid wsp:val=&quot;00175E60&quot;/&gt;&lt;wsp:rsid wsp:val=&quot;0017608C&quot;/&gt;&lt;wsp:rsid wsp:val=&quot;00176414&quot;/&gt;&lt;wsp:rsid wsp:val=&quot;00176577&quot;/&gt;&lt;wsp:rsid wsp:val=&quot;0017671F&quot;/&gt;&lt;wsp:rsid wsp:val=&quot;0017676C&quot;/&gt;&lt;wsp:rsid wsp:val=&quot;00176E7D&quot;/&gt;&lt;wsp:rsid wsp:val=&quot;00177036&quot;/&gt;&lt;wsp:rsid wsp:val=&quot;0017714C&quot;/&gt;&lt;wsp:rsid wsp:val=&quot;0017722E&quot;/&gt;&lt;wsp:rsid wsp:val=&quot;00177711&quot;/&gt;&lt;wsp:rsid wsp:val=&quot;00177A0D&quot;/&gt;&lt;wsp:rsid wsp:val=&quot;00177DFF&quot;/&gt;&lt;wsp:rsid wsp:val=&quot;00177EBD&quot;/&gt;&lt;wsp:rsid wsp:val=&quot;0018009B&quot;/&gt;&lt;wsp:rsid wsp:val=&quot;001800DB&quot;/&gt;&lt;wsp:rsid wsp:val=&quot;00180149&quot;/&gt;&lt;wsp:rsid wsp:val=&quot;0018016C&quot;/&gt;&lt;wsp:rsid wsp:val=&quot;00180DC7&quot;/&gt;&lt;wsp:rsid wsp:val=&quot;00180E60&quot;/&gt;&lt;wsp:rsid wsp:val=&quot;001817BA&quot;/&gt;&lt;wsp:rsid wsp:val=&quot;00181B3A&quot;/&gt;&lt;wsp:rsid wsp:val=&quot;00182050&quot;/&gt;&lt;wsp:rsid wsp:val=&quot;001820B2&quot;/&gt;&lt;wsp:rsid wsp:val=&quot;001821E9&quot;/&gt;&lt;wsp:rsid wsp:val=&quot;00182608&quot;/&gt;&lt;wsp:rsid wsp:val=&quot;00182E75&quot;/&gt;&lt;wsp:rsid wsp:val=&quot;001835F4&quot;/&gt;&lt;wsp:rsid wsp:val=&quot;001836DF&quot;/&gt;&lt;wsp:rsid wsp:val=&quot;0018397F&quot;/&gt;&lt;wsp:rsid wsp:val=&quot;00183CC6&quot;/&gt;&lt;wsp:rsid wsp:val=&quot;00183D8A&quot;/&gt;&lt;wsp:rsid wsp:val=&quot;00183E8B&quot;/&gt;&lt;wsp:rsid wsp:val=&quot;00183F11&quot;/&gt;&lt;wsp:rsid wsp:val=&quot;001840F5&quot;/&gt;&lt;wsp:rsid wsp:val=&quot;00184DAB&quot;/&gt;&lt;wsp:rsid wsp:val=&quot;00184F51&quot;/&gt;&lt;wsp:rsid wsp:val=&quot;00185257&quot;/&gt;&lt;wsp:rsid wsp:val=&quot;00185E59&quot;/&gt;&lt;wsp:rsid wsp:val=&quot;00185F10&quot;/&gt;&lt;wsp:rsid wsp:val=&quot;00186060&quot;/&gt;&lt;wsp:rsid wsp:val=&quot;00186395&quot;/&gt;&lt;wsp:rsid wsp:val=&quot;00186B4D&quot;/&gt;&lt;wsp:rsid wsp:val=&quot;0018767B&quot;/&gt;&lt;wsp:rsid wsp:val=&quot;0019022C&quot;/&gt;&lt;wsp:rsid wsp:val=&quot;00190307&quot;/&gt;&lt;wsp:rsid wsp:val=&quot;00190927&quot;/&gt;&lt;wsp:rsid wsp:val=&quot;00190BD5&quot;/&gt;&lt;wsp:rsid wsp:val=&quot;00191727&quot;/&gt;&lt;wsp:rsid wsp:val=&quot;00191A2B&quot;/&gt;&lt;wsp:rsid wsp:val=&quot;00191EBF&quot;/&gt;&lt;wsp:rsid wsp:val=&quot;00192573&quot;/&gt;&lt;wsp:rsid wsp:val=&quot;001925E5&quot;/&gt;&lt;wsp:rsid wsp:val=&quot;00192A10&quot;/&gt;&lt;wsp:rsid wsp:val=&quot;00192D98&quot;/&gt;&lt;wsp:rsid wsp:val=&quot;00193747&quot;/&gt;&lt;wsp:rsid wsp:val=&quot;00193987&quot;/&gt;&lt;wsp:rsid wsp:val=&quot;00193A83&quot;/&gt;&lt;wsp:rsid wsp:val=&quot;0019409A&quot;/&gt;&lt;wsp:rsid wsp:val=&quot;001952F2&quot;/&gt;&lt;wsp:rsid wsp:val=&quot;001956BE&quot;/&gt;&lt;wsp:rsid wsp:val=&quot;0019573B&quot;/&gt;&lt;wsp:rsid wsp:val=&quot;0019592C&quot;/&gt;&lt;wsp:rsid wsp:val=&quot;00196085&quot;/&gt;&lt;wsp:rsid wsp:val=&quot;00196300&quot;/&gt;&lt;wsp:rsid wsp:val=&quot;00196A48&quot;/&gt;&lt;wsp:rsid wsp:val=&quot;00196B90&quot;/&gt;&lt;wsp:rsid wsp:val=&quot;00196FF4&quot;/&gt;&lt;wsp:rsid wsp:val=&quot;0019734F&quot;/&gt;&lt;wsp:rsid wsp:val=&quot;001976E2&quot;/&gt;&lt;wsp:rsid wsp:val=&quot;001A0303&quot;/&gt;&lt;wsp:rsid wsp:val=&quot;001A032E&quot;/&gt;&lt;wsp:rsid wsp:val=&quot;001A0421&quot;/&gt;&lt;wsp:rsid wsp:val=&quot;001A067A&quot;/&gt;&lt;wsp:rsid wsp:val=&quot;001A06FC&quot;/&gt;&lt;wsp:rsid wsp:val=&quot;001A09C6&quot;/&gt;&lt;wsp:rsid wsp:val=&quot;001A0A1E&quot;/&gt;&lt;wsp:rsid wsp:val=&quot;001A0CA5&quot;/&gt;&lt;wsp:rsid wsp:val=&quot;001A12DF&quot;/&gt;&lt;wsp:rsid wsp:val=&quot;001A1336&quot;/&gt;&lt;wsp:rsid wsp:val=&quot;001A23F1&quot;/&gt;&lt;wsp:rsid wsp:val=&quot;001A258A&quot;/&gt;&lt;wsp:rsid wsp:val=&quot;001A2939&quot;/&gt;&lt;wsp:rsid wsp:val=&quot;001A2B48&quot;/&gt;&lt;wsp:rsid wsp:val=&quot;001A2FD5&quot;/&gt;&lt;wsp:rsid wsp:val=&quot;001A3037&quot;/&gt;&lt;wsp:rsid wsp:val=&quot;001A30B0&quot;/&gt;&lt;wsp:rsid wsp:val=&quot;001A30FB&quot;/&gt;&lt;wsp:rsid wsp:val=&quot;001A32C6&quot;/&gt;&lt;wsp:rsid wsp:val=&quot;001A35B2&quot;/&gt;&lt;wsp:rsid wsp:val=&quot;001A36CF&quot;/&gt;&lt;wsp:rsid wsp:val=&quot;001A3974&quot;/&gt;&lt;wsp:rsid wsp:val=&quot;001A3F0F&quot;/&gt;&lt;wsp:rsid wsp:val=&quot;001A3FA5&quot;/&gt;&lt;wsp:rsid wsp:val=&quot;001A413A&quot;/&gt;&lt;wsp:rsid wsp:val=&quot;001A4156&quot;/&gt;&lt;wsp:rsid wsp:val=&quot;001A43B8&quot;/&gt;&lt;wsp:rsid wsp:val=&quot;001A43BA&quot;/&gt;&lt;wsp:rsid wsp:val=&quot;001A4EDF&quot;/&gt;&lt;wsp:rsid wsp:val=&quot;001A5174&quot;/&gt;&lt;wsp:rsid wsp:val=&quot;001A5C6E&quot;/&gt;&lt;wsp:rsid wsp:val=&quot;001A61A0&quot;/&gt;&lt;wsp:rsid wsp:val=&quot;001A628F&quot;/&gt;&lt;wsp:rsid wsp:val=&quot;001A6AFE&quot;/&gt;&lt;wsp:rsid wsp:val=&quot;001A6EF1&quot;/&gt;&lt;wsp:rsid wsp:val=&quot;001A6F38&quot;/&gt;&lt;wsp:rsid wsp:val=&quot;001A706D&quot;/&gt;&lt;wsp:rsid wsp:val=&quot;001A71EB&quot;/&gt;&lt;wsp:rsid wsp:val=&quot;001A72EE&quot;/&gt;&lt;wsp:rsid wsp:val=&quot;001A7912&quot;/&gt;&lt;wsp:rsid wsp:val=&quot;001A7920&quot;/&gt;&lt;wsp:rsid wsp:val=&quot;001A7924&quot;/&gt;&lt;wsp:rsid wsp:val=&quot;001A7BF4&quot;/&gt;&lt;wsp:rsid wsp:val=&quot;001A7C23&quot;/&gt;&lt;wsp:rsid wsp:val=&quot;001A7CBD&quot;/&gt;&lt;wsp:rsid wsp:val=&quot;001B00B2&quot;/&gt;&lt;wsp:rsid wsp:val=&quot;001B0149&quot;/&gt;&lt;wsp:rsid wsp:val=&quot;001B0163&quot;/&gt;&lt;wsp:rsid wsp:val=&quot;001B0251&quot;/&gt;&lt;wsp:rsid wsp:val=&quot;001B0F1F&quot;/&gt;&lt;wsp:rsid wsp:val=&quot;001B1565&quot;/&gt;&lt;wsp:rsid wsp:val=&quot;001B1BCF&quot;/&gt;&lt;wsp:rsid wsp:val=&quot;001B1C7B&quot;/&gt;&lt;wsp:rsid wsp:val=&quot;001B1F17&quot;/&gt;&lt;wsp:rsid wsp:val=&quot;001B1F29&quot;/&gt;&lt;wsp:rsid wsp:val=&quot;001B2085&quot;/&gt;&lt;wsp:rsid wsp:val=&quot;001B26EE&quot;/&gt;&lt;wsp:rsid wsp:val=&quot;001B2993&quot;/&gt;&lt;wsp:rsid wsp:val=&quot;001B2DF5&quot;/&gt;&lt;wsp:rsid wsp:val=&quot;001B32E7&quot;/&gt;&lt;wsp:rsid wsp:val=&quot;001B3754&quot;/&gt;&lt;wsp:rsid wsp:val=&quot;001B4398&quot;/&gt;&lt;wsp:rsid wsp:val=&quot;001B4AAD&quot;/&gt;&lt;wsp:rsid wsp:val=&quot;001B5176&quot;/&gt;&lt;wsp:rsid wsp:val=&quot;001B519B&quot;/&gt;&lt;wsp:rsid wsp:val=&quot;001B5332&quot;/&gt;&lt;wsp:rsid wsp:val=&quot;001B53B3&quot;/&gt;&lt;wsp:rsid wsp:val=&quot;001B54E9&quot;/&gt;&lt;wsp:rsid wsp:val=&quot;001B5986&quot;/&gt;&lt;wsp:rsid wsp:val=&quot;001B5F67&quot;/&gt;&lt;wsp:rsid wsp:val=&quot;001B6306&quot;/&gt;&lt;wsp:rsid wsp:val=&quot;001B6488&quot;/&gt;&lt;wsp:rsid wsp:val=&quot;001B6C77&quot;/&gt;&lt;wsp:rsid wsp:val=&quot;001B6D91&quot;/&gt;&lt;wsp:rsid wsp:val=&quot;001B70CF&quot;/&gt;&lt;wsp:rsid wsp:val=&quot;001B716B&quot;/&gt;&lt;wsp:rsid wsp:val=&quot;001B748B&quot;/&gt;&lt;wsp:rsid wsp:val=&quot;001B7CD0&quot;/&gt;&lt;wsp:rsid wsp:val=&quot;001C002C&quot;/&gt;&lt;wsp:rsid wsp:val=&quot;001C0085&quot;/&gt;&lt;wsp:rsid wsp:val=&quot;001C02DA&quot;/&gt;&lt;wsp:rsid wsp:val=&quot;001C04E1&quot;/&gt;&lt;wsp:rsid wsp:val=&quot;001C063F&quot;/&gt;&lt;wsp:rsid wsp:val=&quot;001C0883&quot;/&gt;&lt;wsp:rsid wsp:val=&quot;001C0CD4&quot;/&gt;&lt;wsp:rsid wsp:val=&quot;001C1163&quot;/&gt;&lt;wsp:rsid wsp:val=&quot;001C16A9&quot;/&gt;&lt;wsp:rsid wsp:val=&quot;001C17D4&quot;/&gt;&lt;wsp:rsid wsp:val=&quot;001C1CEA&quot;/&gt;&lt;wsp:rsid wsp:val=&quot;001C1E52&quot;/&gt;&lt;wsp:rsid wsp:val=&quot;001C1E53&quot;/&gt;&lt;wsp:rsid wsp:val=&quot;001C211D&quot;/&gt;&lt;wsp:rsid wsp:val=&quot;001C2582&quot;/&gt;&lt;wsp:rsid wsp:val=&quot;001C2E60&quot;/&gt;&lt;wsp:rsid wsp:val=&quot;001C3474&quot;/&gt;&lt;wsp:rsid wsp:val=&quot;001C3572&quot;/&gt;&lt;wsp:rsid wsp:val=&quot;001C399B&quot;/&gt;&lt;wsp:rsid wsp:val=&quot;001C3B46&quot;/&gt;&lt;wsp:rsid wsp:val=&quot;001C3DC6&quot;/&gt;&lt;wsp:rsid wsp:val=&quot;001C3EAE&quot;/&gt;&lt;wsp:rsid wsp:val=&quot;001C424C&quot;/&gt;&lt;wsp:rsid wsp:val=&quot;001C457D&quot;/&gt;&lt;wsp:rsid wsp:val=&quot;001C4F5F&quot;/&gt;&lt;wsp:rsid wsp:val=&quot;001C518A&quot;/&gt;&lt;wsp:rsid wsp:val=&quot;001C5566&quot;/&gt;&lt;wsp:rsid wsp:val=&quot;001C5796&quot;/&gt;&lt;wsp:rsid wsp:val=&quot;001C589B&quot;/&gt;&lt;wsp:rsid wsp:val=&quot;001C58A6&quot;/&gt;&lt;wsp:rsid wsp:val=&quot;001C5F88&quot;/&gt;&lt;wsp:rsid wsp:val=&quot;001C619C&quot;/&gt;&lt;wsp:rsid wsp:val=&quot;001C70E7&quot;/&gt;&lt;wsp:rsid wsp:val=&quot;001C7185&quot;/&gt;&lt;wsp:rsid wsp:val=&quot;001C76FC&quot;/&gt;&lt;wsp:rsid wsp:val=&quot;001C7AB6&quot;/&gt;&lt;wsp:rsid wsp:val=&quot;001C7F47&quot;/&gt;&lt;wsp:rsid wsp:val=&quot;001D006C&quot;/&gt;&lt;wsp:rsid wsp:val=&quot;001D017C&quot;/&gt;&lt;wsp:rsid wsp:val=&quot;001D0447&quot;/&gt;&lt;wsp:rsid wsp:val=&quot;001D0578&quot;/&gt;&lt;wsp:rsid wsp:val=&quot;001D0593&quot;/&gt;&lt;wsp:rsid wsp:val=&quot;001D0C3F&quot;/&gt;&lt;wsp:rsid wsp:val=&quot;001D1258&quot;/&gt;&lt;wsp:rsid wsp:val=&quot;001D13B0&quot;/&gt;&lt;wsp:rsid wsp:val=&quot;001D19F8&quot;/&gt;&lt;wsp:rsid wsp:val=&quot;001D1CFF&quot;/&gt;&lt;wsp:rsid wsp:val=&quot;001D2B3C&quot;/&gt;&lt;wsp:rsid wsp:val=&quot;001D2BB2&quot;/&gt;&lt;wsp:rsid wsp:val=&quot;001D2C75&quot;/&gt;&lt;wsp:rsid wsp:val=&quot;001D2E6C&quot;/&gt;&lt;wsp:rsid wsp:val=&quot;001D2ECD&quot;/&gt;&lt;wsp:rsid wsp:val=&quot;001D329E&quot;/&gt;&lt;wsp:rsid wsp:val=&quot;001D3555&quot;/&gt;&lt;wsp:rsid wsp:val=&quot;001D3A25&quot;/&gt;&lt;wsp:rsid wsp:val=&quot;001D3C68&quot;/&gt;&lt;wsp:rsid wsp:val=&quot;001D4315&quot;/&gt;&lt;wsp:rsid wsp:val=&quot;001D43C0&quot;/&gt;&lt;wsp:rsid wsp:val=&quot;001D46EB&quot;/&gt;&lt;wsp:rsid wsp:val=&quot;001D492D&quot;/&gt;&lt;wsp:rsid wsp:val=&quot;001D4969&quot;/&gt;&lt;wsp:rsid wsp:val=&quot;001D4AF0&quot;/&gt;&lt;wsp:rsid wsp:val=&quot;001D4F24&quot;/&gt;&lt;wsp:rsid wsp:val=&quot;001D506F&quot;/&gt;&lt;wsp:rsid wsp:val=&quot;001D53DC&quot;/&gt;&lt;wsp:rsid wsp:val=&quot;001D57BC&quot;/&gt;&lt;wsp:rsid wsp:val=&quot;001D6581&quot;/&gt;&lt;wsp:rsid wsp:val=&quot;001D6AEA&quot;/&gt;&lt;wsp:rsid wsp:val=&quot;001D6CC4&quot;/&gt;&lt;wsp:rsid wsp:val=&quot;001D6E61&quot;/&gt;&lt;wsp:rsid wsp:val=&quot;001D6F30&quot;/&gt;&lt;wsp:rsid wsp:val=&quot;001D6F9A&quot;/&gt;&lt;wsp:rsid wsp:val=&quot;001D7260&quot;/&gt;&lt;wsp:rsid wsp:val=&quot;001D7816&quot;/&gt;&lt;wsp:rsid wsp:val=&quot;001D78B1&quot;/&gt;&lt;wsp:rsid wsp:val=&quot;001D7B96&quot;/&gt;&lt;wsp:rsid wsp:val=&quot;001D7D45&quot;/&gt;&lt;wsp:rsid wsp:val=&quot;001D7F8C&quot;/&gt;&lt;wsp:rsid wsp:val=&quot;001D7FE2&quot;/&gt;&lt;wsp:rsid wsp:val=&quot;001E022E&quot;/&gt;&lt;wsp:rsid wsp:val=&quot;001E09F4&quot;/&gt;&lt;wsp:rsid wsp:val=&quot;001E0A73&quot;/&gt;&lt;wsp:rsid wsp:val=&quot;001E105C&quot;/&gt;&lt;wsp:rsid wsp:val=&quot;001E111F&quot;/&gt;&lt;wsp:rsid wsp:val=&quot;001E1284&quot;/&gt;&lt;wsp:rsid wsp:val=&quot;001E13E0&quot;/&gt;&lt;wsp:rsid wsp:val=&quot;001E1524&quot;/&gt;&lt;wsp:rsid wsp:val=&quot;001E1D3C&quot;/&gt;&lt;wsp:rsid wsp:val=&quot;001E216A&quot;/&gt;&lt;wsp:rsid wsp:val=&quot;001E220A&quot;/&gt;&lt;wsp:rsid wsp:val=&quot;001E251E&quot;/&gt;&lt;wsp:rsid wsp:val=&quot;001E266E&quot;/&gt;&lt;wsp:rsid wsp:val=&quot;001E2EEF&quot;/&gt;&lt;wsp:rsid wsp:val=&quot;001E3099&quot;/&gt;&lt;wsp:rsid wsp:val=&quot;001E3188&quot;/&gt;&lt;wsp:rsid wsp:val=&quot;001E31D1&quot;/&gt;&lt;wsp:rsid wsp:val=&quot;001E32BE&quot;/&gt;&lt;wsp:rsid wsp:val=&quot;001E3350&quot;/&gt;&lt;wsp:rsid wsp:val=&quot;001E33D7&quot;/&gt;&lt;wsp:rsid wsp:val=&quot;001E3A14&quot;/&gt;&lt;wsp:rsid wsp:val=&quot;001E3A45&quot;/&gt;&lt;wsp:rsid wsp:val=&quot;001E420B&quot;/&gt;&lt;wsp:rsid wsp:val=&quot;001E4583&quot;/&gt;&lt;wsp:rsid wsp:val=&quot;001E4704&quot;/&gt;&lt;wsp:rsid wsp:val=&quot;001E474A&quot;/&gt;&lt;wsp:rsid wsp:val=&quot;001E4CE2&quot;/&gt;&lt;wsp:rsid wsp:val=&quot;001E4D9A&quot;/&gt;&lt;wsp:rsid wsp:val=&quot;001E50CB&quot;/&gt;&lt;wsp:rsid wsp:val=&quot;001E5BB2&quot;/&gt;&lt;wsp:rsid wsp:val=&quot;001E5D1F&quot;/&gt;&lt;wsp:rsid wsp:val=&quot;001E636D&quot;/&gt;&lt;wsp:rsid wsp:val=&quot;001E6446&quot;/&gt;&lt;wsp:rsid wsp:val=&quot;001E684F&quot;/&gt;&lt;wsp:rsid wsp:val=&quot;001E689D&quot;/&gt;&lt;wsp:rsid wsp:val=&quot;001E6C17&quot;/&gt;&lt;wsp:rsid wsp:val=&quot;001E6C1B&quot;/&gt;&lt;wsp:rsid wsp:val=&quot;001E6D5E&quot;/&gt;&lt;wsp:rsid wsp:val=&quot;001E6DE6&quot;/&gt;&lt;wsp:rsid wsp:val=&quot;001E6ED5&quot;/&gt;&lt;wsp:rsid wsp:val=&quot;001E6F14&quot;/&gt;&lt;wsp:rsid wsp:val=&quot;001E719A&quot;/&gt;&lt;wsp:rsid wsp:val=&quot;001E750C&quot;/&gt;&lt;wsp:rsid wsp:val=&quot;001F04C3&quot;/&gt;&lt;wsp:rsid wsp:val=&quot;001F053B&quot;/&gt;&lt;wsp:rsid wsp:val=&quot;001F0546&quot;/&gt;&lt;wsp:rsid wsp:val=&quot;001F0BCC&quot;/&gt;&lt;wsp:rsid wsp:val=&quot;001F0DDF&quot;/&gt;&lt;wsp:rsid wsp:val=&quot;001F125F&quot;/&gt;&lt;wsp:rsid wsp:val=&quot;001F1509&quot;/&gt;&lt;wsp:rsid wsp:val=&quot;001F15CC&quot;/&gt;&lt;wsp:rsid wsp:val=&quot;001F16BF&quot;/&gt;&lt;wsp:rsid wsp:val=&quot;001F16FD&quot;/&gt;&lt;wsp:rsid wsp:val=&quot;001F17CF&quot;/&gt;&lt;wsp:rsid wsp:val=&quot;001F1B1E&quot;/&gt;&lt;wsp:rsid wsp:val=&quot;001F1DFA&quot;/&gt;&lt;wsp:rsid wsp:val=&quot;001F1F07&quot;/&gt;&lt;wsp:rsid wsp:val=&quot;001F22A9&quot;/&gt;&lt;wsp:rsid wsp:val=&quot;001F22FE&quot;/&gt;&lt;wsp:rsid wsp:val=&quot;001F2536&quot;/&gt;&lt;wsp:rsid wsp:val=&quot;001F26E9&quot;/&gt;&lt;wsp:rsid wsp:val=&quot;001F287C&quot;/&gt;&lt;wsp:rsid wsp:val=&quot;001F2B48&quot;/&gt;&lt;wsp:rsid wsp:val=&quot;001F2E08&quot;/&gt;&lt;wsp:rsid wsp:val=&quot;001F37ED&quot;/&gt;&lt;wsp:rsid wsp:val=&quot;001F39AB&quot;/&gt;&lt;wsp:rsid wsp:val=&quot;001F3FC0&quot;/&gt;&lt;wsp:rsid wsp:val=&quot;001F45E8&quot;/&gt;&lt;wsp:rsid wsp:val=&quot;001F4AE1&quot;/&gt;&lt;wsp:rsid wsp:val=&quot;001F4B34&quot;/&gt;&lt;wsp:rsid wsp:val=&quot;001F4E57&quot;/&gt;&lt;wsp:rsid wsp:val=&quot;001F51A4&quot;/&gt;&lt;wsp:rsid wsp:val=&quot;001F5323&quot;/&gt;&lt;wsp:rsid wsp:val=&quot;001F53A2&quot;/&gt;&lt;wsp:rsid wsp:val=&quot;001F55C8&quot;/&gt;&lt;wsp:rsid wsp:val=&quot;001F5AF6&quot;/&gt;&lt;wsp:rsid wsp:val=&quot;001F5C95&quot;/&gt;&lt;wsp:rsid wsp:val=&quot;001F5C9E&quot;/&gt;&lt;wsp:rsid wsp:val=&quot;001F5D53&quot;/&gt;&lt;wsp:rsid wsp:val=&quot;001F5E73&quot;/&gt;&lt;wsp:rsid wsp:val=&quot;001F5ED8&quot;/&gt;&lt;wsp:rsid wsp:val=&quot;001F5F10&quot;/&gt;&lt;wsp:rsid wsp:val=&quot;001F6192&quot;/&gt;&lt;wsp:rsid wsp:val=&quot;001F6408&quot;/&gt;&lt;wsp:rsid wsp:val=&quot;001F644E&quot;/&gt;&lt;wsp:rsid wsp:val=&quot;001F6AB8&quot;/&gt;&lt;wsp:rsid wsp:val=&quot;001F6E45&quot;/&gt;&lt;wsp:rsid wsp:val=&quot;001F71EA&quot;/&gt;&lt;wsp:rsid wsp:val=&quot;001F7317&quot;/&gt;&lt;wsp:rsid wsp:val=&quot;001F7456&quot;/&gt;&lt;wsp:rsid wsp:val=&quot;001F74FD&quot;/&gt;&lt;wsp:rsid wsp:val=&quot;001F798D&quot;/&gt;&lt;wsp:rsid wsp:val=&quot;001F7DC7&quot;/&gt;&lt;wsp:rsid wsp:val=&quot;001F7DD6&quot;/&gt;&lt;wsp:rsid wsp:val=&quot;002000F2&quot;/&gt;&lt;wsp:rsid wsp:val=&quot;002000FC&quot;/&gt;&lt;wsp:rsid wsp:val=&quot;0020043F&quot;/&gt;&lt;wsp:rsid wsp:val=&quot;00200A13&quot;/&gt;&lt;wsp:rsid wsp:val=&quot;00200A92&quot;/&gt;&lt;wsp:rsid wsp:val=&quot;00200BF9&quot;/&gt;&lt;wsp:rsid wsp:val=&quot;00200E3B&quot;/&gt;&lt;wsp:rsid wsp:val=&quot;00201B7E&quot;/&gt;&lt;wsp:rsid wsp:val=&quot;00201C4B&quot;/&gt;&lt;wsp:rsid wsp:val=&quot;00201C7E&quot;/&gt;&lt;wsp:rsid wsp:val=&quot;00201D85&quot;/&gt;&lt;wsp:rsid wsp:val=&quot;00202201&quot;/&gt;&lt;wsp:rsid wsp:val=&quot;00202D2E&quot;/&gt;&lt;wsp:rsid wsp:val=&quot;00203159&quot;/&gt;&lt;wsp:rsid wsp:val=&quot;00203A6E&quot;/&gt;&lt;wsp:rsid wsp:val=&quot;00203F00&quot;/&gt;&lt;wsp:rsid wsp:val=&quot;00203F5C&quot;/&gt;&lt;wsp:rsid wsp:val=&quot;002047DE&quot;/&gt;&lt;wsp:rsid wsp:val=&quot;0020492D&quot;/&gt;&lt;wsp:rsid wsp:val=&quot;00204A5A&quot;/&gt;&lt;wsp:rsid wsp:val=&quot;00204C12&quot;/&gt;&lt;wsp:rsid wsp:val=&quot;00204D22&quot;/&gt;&lt;wsp:rsid wsp:val=&quot;00204F33&quot;/&gt;&lt;wsp:rsid wsp:val=&quot;00205635&quot;/&gt;&lt;wsp:rsid wsp:val=&quot;002056B8&quot;/&gt;&lt;wsp:rsid wsp:val=&quot;002058DC&quot;/&gt;&lt;wsp:rsid wsp:val=&quot;00205AB2&quot;/&gt;&lt;wsp:rsid wsp:val=&quot;00205CB2&quot;/&gt;&lt;wsp:rsid wsp:val=&quot;0020610B&quot;/&gt;&lt;wsp:rsid wsp:val=&quot;00206133&quot;/&gt;&lt;wsp:rsid wsp:val=&quot;002063A7&quot;/&gt;&lt;wsp:rsid wsp:val=&quot;0020674D&quot;/&gt;&lt;wsp:rsid wsp:val=&quot;00206799&quot;/&gt;&lt;wsp:rsid wsp:val=&quot;00206E5A&quot;/&gt;&lt;wsp:rsid wsp:val=&quot;00207441&quot;/&gt;&lt;wsp:rsid wsp:val=&quot;0020749B&quot;/&gt;&lt;wsp:rsid wsp:val=&quot;00207613&quot;/&gt;&lt;wsp:rsid wsp:val=&quot;00207847&quot;/&gt;&lt;wsp:rsid wsp:val=&quot;00207AF9&quot;/&gt;&lt;wsp:rsid wsp:val=&quot;00207BB9&quot;/&gt;&lt;wsp:rsid wsp:val=&quot;00207EB6&quot;/&gt;&lt;wsp:rsid wsp:val=&quot;00210018&quot;/&gt;&lt;wsp:rsid wsp:val=&quot;00210174&quot;/&gt;&lt;wsp:rsid wsp:val=&quot;00210662&quot;/&gt;&lt;wsp:rsid wsp:val=&quot;002109D5&quot;/&gt;&lt;wsp:rsid wsp:val=&quot;00210A2E&quot;/&gt;&lt;wsp:rsid wsp:val=&quot;00210C84&quot;/&gt;&lt;wsp:rsid wsp:val=&quot;00210C91&quot;/&gt;&lt;wsp:rsid wsp:val=&quot;00210CF7&quot;/&gt;&lt;wsp:rsid wsp:val=&quot;00210F42&quot;/&gt;&lt;wsp:rsid wsp:val=&quot;00211042&quot;/&gt;&lt;wsp:rsid wsp:val=&quot;00211345&quot;/&gt;&lt;wsp:rsid wsp:val=&quot;00211390&quot;/&gt;&lt;wsp:rsid wsp:val=&quot;0021148E&quot;/&gt;&lt;wsp:rsid wsp:val=&quot;002114FA&quot;/&gt;&lt;wsp:rsid wsp:val=&quot;00211789&quot;/&gt;&lt;wsp:rsid wsp:val=&quot;00211D31&quot;/&gt;&lt;wsp:rsid wsp:val=&quot;00211DD9&quot;/&gt;&lt;wsp:rsid wsp:val=&quot;0021213F&quot;/&gt;&lt;wsp:rsid wsp:val=&quot;002125B4&quot;/&gt;&lt;wsp:rsid wsp:val=&quot;002126FB&quot;/&gt;&lt;wsp:rsid wsp:val=&quot;00212816&quot;/&gt;&lt;wsp:rsid wsp:val=&quot;00212D30&quot;/&gt;&lt;wsp:rsid wsp:val=&quot;002130BD&quot;/&gt;&lt;wsp:rsid wsp:val=&quot;002134D8&quot;/&gt;&lt;wsp:rsid wsp:val=&quot;002134FD&quot;/&gt;&lt;wsp:rsid wsp:val=&quot;00213706&quot;/&gt;&lt;wsp:rsid wsp:val=&quot;00213851&quot;/&gt;&lt;wsp:rsid wsp:val=&quot;00213FF2&quot;/&gt;&lt;wsp:rsid wsp:val=&quot;00214416&quot;/&gt;&lt;wsp:rsid wsp:val=&quot;00214E0D&quot;/&gt;&lt;wsp:rsid wsp:val=&quot;0021521A&quot;/&gt;&lt;wsp:rsid wsp:val=&quot;0021586D&quot;/&gt;&lt;wsp:rsid wsp:val=&quot;002161EE&quot;/&gt;&lt;wsp:rsid wsp:val=&quot;002162EA&quot;/&gt;&lt;wsp:rsid wsp:val=&quot;002165F9&quot;/&gt;&lt;wsp:rsid wsp:val=&quot;00216685&quot;/&gt;&lt;wsp:rsid wsp:val=&quot;00216796&quot;/&gt;&lt;wsp:rsid wsp:val=&quot;00216B17&quot;/&gt;&lt;wsp:rsid wsp:val=&quot;00216BBF&quot;/&gt;&lt;wsp:rsid wsp:val=&quot;00216E47&quot;/&gt;&lt;wsp:rsid wsp:val=&quot;00217135&quot;/&gt;&lt;wsp:rsid wsp:val=&quot;0021737B&quot;/&gt;&lt;wsp:rsid wsp:val=&quot;00217577&quot;/&gt;&lt;wsp:rsid wsp:val=&quot;00217CE8&quot;/&gt;&lt;wsp:rsid wsp:val=&quot;0022000C&quot;/&gt;&lt;wsp:rsid wsp:val=&quot;002202EC&quot;/&gt;&lt;wsp:rsid wsp:val=&quot;002204ED&quot;/&gt;&lt;wsp:rsid wsp:val=&quot;00220E92&quot;/&gt;&lt;wsp:rsid wsp:val=&quot;002211DD&quot;/&gt;&lt;wsp:rsid wsp:val=&quot;0022135D&quot;/&gt;&lt;wsp:rsid wsp:val=&quot;00221B93&quot;/&gt;&lt;wsp:rsid wsp:val=&quot;002222A4&quot;/&gt;&lt;wsp:rsid wsp:val=&quot;002225CD&quot;/&gt;&lt;wsp:rsid wsp:val=&quot;00223111&quot;/&gt;&lt;wsp:rsid wsp:val=&quot;00223322&quot;/&gt;&lt;wsp:rsid wsp:val=&quot;0022337A&quot;/&gt;&lt;wsp:rsid wsp:val=&quot;002237AE&quot;/&gt;&lt;wsp:rsid wsp:val=&quot;00223833&quot;/&gt;&lt;wsp:rsid wsp:val=&quot;00223ACD&quot;/&gt;&lt;wsp:rsid wsp:val=&quot;00223ADC&quot;/&gt;&lt;wsp:rsid wsp:val=&quot;00223F34&quot;/&gt;&lt;wsp:rsid wsp:val=&quot;0022418A&quot;/&gt;&lt;wsp:rsid wsp:val=&quot;002241C9&quot;/&gt;&lt;wsp:rsid wsp:val=&quot;00224A9B&quot;/&gt;&lt;wsp:rsid wsp:val=&quot;00224C25&quot;/&gt;&lt;wsp:rsid wsp:val=&quot;00225161&quot;/&gt;&lt;wsp:rsid wsp:val=&quot;00225709&quot;/&gt;&lt;wsp:rsid wsp:val=&quot;00225BC3&quot;/&gt;&lt;wsp:rsid wsp:val=&quot;00225BEB&quot;/&gt;&lt;wsp:rsid wsp:val=&quot;0022657F&quot;/&gt;&lt;wsp:rsid wsp:val=&quot;002269A7&quot;/&gt;&lt;wsp:rsid wsp:val=&quot;00226BD3&quot;/&gt;&lt;wsp:rsid wsp:val=&quot;00226CCA&quot;/&gt;&lt;wsp:rsid wsp:val=&quot;00226F21&quot;/&gt;&lt;wsp:rsid wsp:val=&quot;0022735A&quot;/&gt;&lt;wsp:rsid wsp:val=&quot;002275A8&quot;/&gt;&lt;wsp:rsid wsp:val=&quot;00227873&quot;/&gt;&lt;wsp:rsid wsp:val=&quot;002279D2&quot;/&gt;&lt;wsp:rsid wsp:val=&quot;00227C3A&quot;/&gt;&lt;wsp:rsid wsp:val=&quot;00227F9E&quot;/&gt;&lt;wsp:rsid wsp:val=&quot;00230040&quot;/&gt;&lt;wsp:rsid wsp:val=&quot;002300E1&quot;/&gt;&lt;wsp:rsid wsp:val=&quot;002305EF&quot;/&gt;&lt;wsp:rsid wsp:val=&quot;00230806&quot;/&gt;&lt;wsp:rsid wsp:val=&quot;00230944&quot;/&gt;&lt;wsp:rsid wsp:val=&quot;00230AD3&quot;/&gt;&lt;wsp:rsid wsp:val=&quot;00230BB1&quot;/&gt;&lt;wsp:rsid wsp:val=&quot;00230D7B&quot;/&gt;&lt;wsp:rsid wsp:val=&quot;00230E8B&quot;/&gt;&lt;wsp:rsid wsp:val=&quot;0023101D&quot;/&gt;&lt;wsp:rsid wsp:val=&quot;002313B5&quot;/&gt;&lt;wsp:rsid wsp:val=&quot;002314EE&quot;/&gt;&lt;wsp:rsid wsp:val=&quot;00231740&quot;/&gt;&lt;wsp:rsid wsp:val=&quot;00231929&quot;/&gt;&lt;wsp:rsid wsp:val=&quot;00231D67&quot;/&gt;&lt;wsp:rsid wsp:val=&quot;00232191&quot;/&gt;&lt;wsp:rsid wsp:val=&quot;002326A1&quot;/&gt;&lt;wsp:rsid wsp:val=&quot;00232E9D&quot;/&gt;&lt;wsp:rsid wsp:val=&quot;0023302F&quot;/&gt;&lt;wsp:rsid wsp:val=&quot;0023311D&quot;/&gt;&lt;wsp:rsid wsp:val=&quot;0023399C&quot;/&gt;&lt;wsp:rsid wsp:val=&quot;00233B04&quot;/&gt;&lt;wsp:rsid wsp:val=&quot;002341D4&quot;/&gt;&lt;wsp:rsid wsp:val=&quot;002344C8&quot;/&gt;&lt;wsp:rsid wsp:val=&quot;00234692&quot;/&gt;&lt;wsp:rsid wsp:val=&quot;002346B0&quot;/&gt;&lt;wsp:rsid wsp:val=&quot;002349C5&quot;/&gt;&lt;wsp:rsid wsp:val=&quot;00234E0D&quot;/&gt;&lt;wsp:rsid wsp:val=&quot;00235581&quot;/&gt;&lt;wsp:rsid wsp:val=&quot;00235698&quot;/&gt;&lt;wsp:rsid wsp:val=&quot;00235724&quot;/&gt;&lt;wsp:rsid wsp:val=&quot;0023577D&quot;/&gt;&lt;wsp:rsid wsp:val=&quot;00235A15&quot;/&gt;&lt;wsp:rsid wsp:val=&quot;00236400&quot;/&gt;&lt;wsp:rsid wsp:val=&quot;00236ABB&quot;/&gt;&lt;wsp:rsid wsp:val=&quot;00236E1F&quot;/&gt;&lt;wsp:rsid wsp:val=&quot;00236F55&quot;/&gt;&lt;wsp:rsid wsp:val=&quot;00236F71&quot;/&gt;&lt;wsp:rsid wsp:val=&quot;002373FC&quot;/&gt;&lt;wsp:rsid wsp:val=&quot;0023776F&quot;/&gt;&lt;wsp:rsid wsp:val=&quot;00237C6F&quot;/&gt;&lt;wsp:rsid wsp:val=&quot;00237D22&quot;/&gt;&lt;wsp:rsid wsp:val=&quot;002409A7&quot;/&gt;&lt;wsp:rsid wsp:val=&quot;00240A69&quot;/&gt;&lt;wsp:rsid wsp:val=&quot;00240B7D&quot;/&gt;&lt;wsp:rsid wsp:val=&quot;00240F76&quot;/&gt;&lt;wsp:rsid wsp:val=&quot;0024103F&quot;/&gt;&lt;wsp:rsid wsp:val=&quot;00241C7B&quot;/&gt;&lt;wsp:rsid wsp:val=&quot;00241CAE&quot;/&gt;&lt;wsp:rsid wsp:val=&quot;002421F2&quot;/&gt;&lt;wsp:rsid wsp:val=&quot;00242B2A&quot;/&gt;&lt;wsp:rsid wsp:val=&quot;00242CAE&quot;/&gt;&lt;wsp:rsid wsp:val=&quot;00243ACD&quot;/&gt;&lt;wsp:rsid wsp:val=&quot;00243DCC&quot;/&gt;&lt;wsp:rsid wsp:val=&quot;00243ED0&quot;/&gt;&lt;wsp:rsid wsp:val=&quot;002443C2&quot;/&gt;&lt;wsp:rsid wsp:val=&quot;00244606&quot;/&gt;&lt;wsp:rsid wsp:val=&quot;00244924&quot;/&gt;&lt;wsp:rsid wsp:val=&quot;002452BE&quot;/&gt;&lt;wsp:rsid wsp:val=&quot;00245492&quot;/&gt;&lt;wsp:rsid wsp:val=&quot;002457CA&quot;/&gt;&lt;wsp:rsid wsp:val=&quot;00245A41&quot;/&gt;&lt;wsp:rsid wsp:val=&quot;00245B70&quot;/&gt;&lt;wsp:rsid wsp:val=&quot;00245D7D&quot;/&gt;&lt;wsp:rsid wsp:val=&quot;00245E39&quot;/&gt;&lt;wsp:rsid wsp:val=&quot;00245FBA&quot;/&gt;&lt;wsp:rsid wsp:val=&quot;00246C52&quot;/&gt;&lt;wsp:rsid wsp:val=&quot;00246C98&quot;/&gt;&lt;wsp:rsid wsp:val=&quot;00246EB6&quot;/&gt;&lt;wsp:rsid wsp:val=&quot;00246F1F&quot;/&gt;&lt;wsp:rsid wsp:val=&quot;002471AB&quot;/&gt;&lt;wsp:rsid wsp:val=&quot;0024785A&quot;/&gt;&lt;wsp:rsid wsp:val=&quot;00247C82&quot;/&gt;&lt;wsp:rsid wsp:val=&quot;00247D8E&quot;/&gt;&lt;wsp:rsid wsp:val=&quot;00247DD1&quot;/&gt;&lt;wsp:rsid wsp:val=&quot;00250CD0&quot;/&gt;&lt;wsp:rsid wsp:val=&quot;00250D9C&quot;/&gt;&lt;wsp:rsid wsp:val=&quot;00250E53&quot;/&gt;&lt;wsp:rsid wsp:val=&quot;00251117&quot;/&gt;&lt;wsp:rsid wsp:val=&quot;002512A9&quot;/&gt;&lt;wsp:rsid wsp:val=&quot;0025169E&quot;/&gt;&lt;wsp:rsid wsp:val=&quot;00251929&quot;/&gt;&lt;wsp:rsid wsp:val=&quot;00251F5E&quot;/&gt;&lt;wsp:rsid wsp:val=&quot;002520A6&quot;/&gt;&lt;wsp:rsid wsp:val=&quot;002521CC&quot;/&gt;&lt;wsp:rsid wsp:val=&quot;002522FF&quot;/&gt;&lt;wsp:rsid wsp:val=&quot;00252719&quot;/&gt;&lt;wsp:rsid wsp:val=&quot;00252A05&quot;/&gt;&lt;wsp:rsid wsp:val=&quot;00252A61&quot;/&gt;&lt;wsp:rsid wsp:val=&quot;0025308E&quot;/&gt;&lt;wsp:rsid wsp:val=&quot;002530CC&quot;/&gt;&lt;wsp:rsid wsp:val=&quot;002530D6&quot;/&gt;&lt;wsp:rsid wsp:val=&quot;002530D9&quot;/&gt;&lt;wsp:rsid wsp:val=&quot;0025325D&quot;/&gt;&lt;wsp:rsid wsp:val=&quot;002533FF&quot;/&gt;&lt;wsp:rsid wsp:val=&quot;00253400&quot;/&gt;&lt;wsp:rsid wsp:val=&quot;002534B8&quot;/&gt;&lt;wsp:rsid wsp:val=&quot;002537F5&quot;/&gt;&lt;wsp:rsid wsp:val=&quot;00253A89&quot;/&gt;&lt;wsp:rsid wsp:val=&quot;00253D64&quot;/&gt;&lt;wsp:rsid wsp:val=&quot;0025464E&quot;/&gt;&lt;wsp:rsid wsp:val=&quot;00254D49&quot;/&gt;&lt;wsp:rsid wsp:val=&quot;00254D76&quot;/&gt;&lt;wsp:rsid wsp:val=&quot;00255B17&quot;/&gt;&lt;wsp:rsid wsp:val=&quot;00255BAF&quot;/&gt;&lt;wsp:rsid wsp:val=&quot;00255C71&quot;/&gt;&lt;wsp:rsid wsp:val=&quot;00255C73&quot;/&gt;&lt;wsp:rsid wsp:val=&quot;00255D42&quot;/&gt;&lt;wsp:rsid wsp:val=&quot;00256F02&quot;/&gt;&lt;wsp:rsid wsp:val=&quot;002571C8&quot;/&gt;&lt;wsp:rsid wsp:val=&quot;002572F1&quot;/&gt;&lt;wsp:rsid wsp:val=&quot;0025779C&quot;/&gt;&lt;wsp:rsid wsp:val=&quot;00257A62&quot;/&gt;&lt;wsp:rsid wsp:val=&quot;00257CB5&quot;/&gt;&lt;wsp:rsid wsp:val=&quot;00260156&quot;/&gt;&lt;wsp:rsid wsp:val=&quot;0026037C&quot;/&gt;&lt;wsp:rsid wsp:val=&quot;0026075E&quot;/&gt;&lt;wsp:rsid wsp:val=&quot;00260FAD&quot;/&gt;&lt;wsp:rsid wsp:val=&quot;002612A1&quot;/&gt;&lt;wsp:rsid wsp:val=&quot;00261559&quot;/&gt;&lt;wsp:rsid wsp:val=&quot;00261A63&quot;/&gt;&lt;wsp:rsid wsp:val=&quot;00261BCF&quot;/&gt;&lt;wsp:rsid wsp:val=&quot;00261D05&quot;/&gt;&lt;wsp:rsid wsp:val=&quot;002622E3&quot;/&gt;&lt;wsp:rsid wsp:val=&quot;002623AC&quot;/&gt;&lt;wsp:rsid wsp:val=&quot;002623DA&quot;/&gt;&lt;wsp:rsid wsp:val=&quot;00262524&quot;/&gt;&lt;wsp:rsid wsp:val=&quot;00262979&quot;/&gt;&lt;wsp:rsid wsp:val=&quot;00262A27&quot;/&gt;&lt;wsp:rsid wsp:val=&quot;00262BAD&quot;/&gt;&lt;wsp:rsid wsp:val=&quot;00262CEB&quot;/&gt;&lt;wsp:rsid wsp:val=&quot;00262E69&quot;/&gt;&lt;wsp:rsid wsp:val=&quot;00263038&quot;/&gt;&lt;wsp:rsid wsp:val=&quot;00263B02&quot;/&gt;&lt;wsp:rsid wsp:val=&quot;00263D8E&quot;/&gt;&lt;wsp:rsid wsp:val=&quot;00263DD9&quot;/&gt;&lt;wsp:rsid wsp:val=&quot;002643C7&quot;/&gt;&lt;wsp:rsid wsp:val=&quot;0026455A&quot;/&gt;&lt;wsp:rsid wsp:val=&quot;0026468A&quot;/&gt;&lt;wsp:rsid wsp:val=&quot;00264C28&quot;/&gt;&lt;wsp:rsid wsp:val=&quot;00264F6D&quot;/&gt;&lt;wsp:rsid wsp:val=&quot;0026509A&quot;/&gt;&lt;wsp:rsid wsp:val=&quot;002651FC&quot;/&gt;&lt;wsp:rsid wsp:val=&quot;00265571&quot;/&gt;&lt;wsp:rsid wsp:val=&quot;00265701&quot;/&gt;&lt;wsp:rsid wsp:val=&quot;00265C3B&quot;/&gt;&lt;wsp:rsid wsp:val=&quot;00265D41&quot;/&gt;&lt;wsp:rsid wsp:val=&quot;00265E9A&quot;/&gt;&lt;wsp:rsid wsp:val=&quot;00266012&quot;/&gt;&lt;wsp:rsid wsp:val=&quot;00266210&quot;/&gt;&lt;wsp:rsid wsp:val=&quot;00266427&quot;/&gt;&lt;wsp:rsid wsp:val=&quot;00267026&quot;/&gt;&lt;wsp:rsid wsp:val=&quot;002670B0&quot;/&gt;&lt;wsp:rsid wsp:val=&quot;0026716C&quot;/&gt;&lt;wsp:rsid wsp:val=&quot;00267959&quot;/&gt;&lt;wsp:rsid wsp:val=&quot;00267D2F&quot;/&gt;&lt;wsp:rsid wsp:val=&quot;00270C63&quot;/&gt;&lt;wsp:rsid wsp:val=&quot;00270C70&quot;/&gt;&lt;wsp:rsid wsp:val=&quot;00270C98&quot;/&gt;&lt;wsp:rsid wsp:val=&quot;00270E57&quot;/&gt;&lt;wsp:rsid wsp:val=&quot;0027149E&quot;/&gt;&lt;wsp:rsid wsp:val=&quot;00271738&quot;/&gt;&lt;wsp:rsid wsp:val=&quot;0027193C&quot;/&gt;&lt;wsp:rsid wsp:val=&quot;00271A6C&quot;/&gt;&lt;wsp:rsid wsp:val=&quot;00271B1E&quot;/&gt;&lt;wsp:rsid wsp:val=&quot;00271EEF&quot;/&gt;&lt;wsp:rsid wsp:val=&quot;0027242C&quot;/&gt;&lt;wsp:rsid wsp:val=&quot;00272474&quot;/&gt;&lt;wsp:rsid wsp:val=&quot;0027249B&quot;/&gt;&lt;wsp:rsid wsp:val=&quot;0027280D&quot;/&gt;&lt;wsp:rsid wsp:val=&quot;00272D06&quot;/&gt;&lt;wsp:rsid wsp:val=&quot;00272FEB&quot;/&gt;&lt;wsp:rsid wsp:val=&quot;0027309D&quot;/&gt;&lt;wsp:rsid wsp:val=&quot;00273759&quot;/&gt;&lt;wsp:rsid wsp:val=&quot;002738C9&quot;/&gt;&lt;wsp:rsid wsp:val=&quot;00273B2D&quot;/&gt;&lt;wsp:rsid wsp:val=&quot;00273C14&quot;/&gt;&lt;wsp:rsid wsp:val=&quot;00273C3F&quot;/&gt;&lt;wsp:rsid wsp:val=&quot;00273CFB&quot;/&gt;&lt;wsp:rsid wsp:val=&quot;00274391&quot;/&gt;&lt;wsp:rsid wsp:val=&quot;002749C8&quot;/&gt;&lt;wsp:rsid wsp:val=&quot;00274D08&quot;/&gt;&lt;wsp:rsid wsp:val=&quot;00275435&quot;/&gt;&lt;wsp:rsid wsp:val=&quot;00275464&quot;/&gt;&lt;wsp:rsid wsp:val=&quot;0027568B&quot;/&gt;&lt;wsp:rsid wsp:val=&quot;002756D5&quot;/&gt;&lt;wsp:rsid wsp:val=&quot;002758B1&quot;/&gt;&lt;wsp:rsid wsp:val=&quot;00276001&quot;/&gt;&lt;wsp:rsid wsp:val=&quot;00276457&quot;/&gt;&lt;wsp:rsid wsp:val=&quot;002764FB&quot;/&gt;&lt;wsp:rsid wsp:val=&quot;00276995&quot;/&gt;&lt;wsp:rsid wsp:val=&quot;00276BEE&quot;/&gt;&lt;wsp:rsid wsp:val=&quot;00276EFA&quot;/&gt;&lt;wsp:rsid wsp:val=&quot;00277E66&quot;/&gt;&lt;wsp:rsid wsp:val=&quot;002801E2&quot;/&gt;&lt;wsp:rsid wsp:val=&quot;0028052D&quot;/&gt;&lt;wsp:rsid wsp:val=&quot;00280684&quot;/&gt;&lt;wsp:rsid wsp:val=&quot;00280706&quot;/&gt;&lt;wsp:rsid wsp:val=&quot;0028073A&quot;/&gt;&lt;wsp:rsid wsp:val=&quot;002807D6&quot;/&gt;&lt;wsp:rsid wsp:val=&quot;00280851&quot;/&gt;&lt;wsp:rsid wsp:val=&quot;00280960&quot;/&gt;&lt;wsp:rsid wsp:val=&quot;00280D6E&quot;/&gt;&lt;wsp:rsid wsp:val=&quot;00281166&quot;/&gt;&lt;wsp:rsid wsp:val=&quot;00281B68&quot;/&gt;&lt;wsp:rsid wsp:val=&quot;002825CE&quot;/&gt;&lt;wsp:rsid wsp:val=&quot;002826D0&quot;/&gt;&lt;wsp:rsid wsp:val=&quot;00282753&quot;/&gt;&lt;wsp:rsid wsp:val=&quot;002829E8&quot;/&gt;&lt;wsp:rsid wsp:val=&quot;00282FCB&quot;/&gt;&lt;wsp:rsid wsp:val=&quot;0028316F&quot;/&gt;&lt;wsp:rsid wsp:val=&quot;00283181&quot;/&gt;&lt;wsp:rsid wsp:val=&quot;002832C5&quot;/&gt;&lt;wsp:rsid wsp:val=&quot;002835A5&quot;/&gt;&lt;wsp:rsid wsp:val=&quot;002836DC&quot;/&gt;&lt;wsp:rsid wsp:val=&quot;00283D6B&quot;/&gt;&lt;wsp:rsid wsp:val=&quot;00284BE8&quot;/&gt;&lt;wsp:rsid wsp:val=&quot;00284E7F&quot;/&gt;&lt;wsp:rsid wsp:val=&quot;002850A8&quot;/&gt;&lt;wsp:rsid wsp:val=&quot;002851CC&quot;/&gt;&lt;wsp:rsid wsp:val=&quot;00285520&quot;/&gt;&lt;wsp:rsid wsp:val=&quot;00285894&quot;/&gt;&lt;wsp:rsid wsp:val=&quot;00285E28&quot;/&gt;&lt;wsp:rsid wsp:val=&quot;00286432&quot;/&gt;&lt;wsp:rsid wsp:val=&quot;00286487&quot;/&gt;&lt;wsp:rsid wsp:val=&quot;00286631&quot;/&gt;&lt;wsp:rsid wsp:val=&quot;00286B14&quot;/&gt;&lt;wsp:rsid wsp:val=&quot;00286B1F&quot;/&gt;&lt;wsp:rsid wsp:val=&quot;00286DD8&quot;/&gt;&lt;wsp:rsid wsp:val=&quot;00286ED5&quot;/&gt;&lt;wsp:rsid wsp:val=&quot;00286F76&quot;/&gt;&lt;wsp:rsid wsp:val=&quot;00287376&quot;/&gt;&lt;wsp:rsid wsp:val=&quot;002875DB&quot;/&gt;&lt;wsp:rsid wsp:val=&quot;002877DE&quot;/&gt;&lt;wsp:rsid wsp:val=&quot;00287C28&quot;/&gt;&lt;wsp:rsid wsp:val=&quot;00287EA3&quot;/&gt;&lt;wsp:rsid wsp:val=&quot;00290006&quot;/&gt;&lt;wsp:rsid wsp:val=&quot;00290254&quot;/&gt;&lt;wsp:rsid wsp:val=&quot;0029111B&quot;/&gt;&lt;wsp:rsid wsp:val=&quot;0029178D&quot;/&gt;&lt;wsp:rsid wsp:val=&quot;0029178F&quot;/&gt;&lt;wsp:rsid wsp:val=&quot;00291B01&quot;/&gt;&lt;wsp:rsid wsp:val=&quot;0029230A&quot;/&gt;&lt;wsp:rsid wsp:val=&quot;00292491&quot;/&gt;&lt;wsp:rsid wsp:val=&quot;0029267A&quot;/&gt;&lt;wsp:rsid wsp:val=&quot;002928BD&quot;/&gt;&lt;wsp:rsid wsp:val=&quot;00293504&quot;/&gt;&lt;wsp:rsid wsp:val=&quot;002935D3&quot;/&gt;&lt;wsp:rsid wsp:val=&quot;002943A9&quot;/&gt;&lt;wsp:rsid wsp:val=&quot;002944CA&quot;/&gt;&lt;wsp:rsid wsp:val=&quot;00294722&quot;/&gt;&lt;wsp:rsid wsp:val=&quot;00294AB1&quot;/&gt;&lt;wsp:rsid wsp:val=&quot;00294E70&quot;/&gt;&lt;wsp:rsid wsp:val=&quot;00295018&quot;/&gt;&lt;wsp:rsid wsp:val=&quot;00295226&quot;/&gt;&lt;wsp:rsid wsp:val=&quot;0029548C&quot;/&gt;&lt;wsp:rsid wsp:val=&quot;00295539&quot;/&gt;&lt;wsp:rsid wsp:val=&quot;00295F1C&quot;/&gt;&lt;wsp:rsid wsp:val=&quot;00295FB1&quot;/&gt;&lt;wsp:rsid wsp:val=&quot;0029636B&quot;/&gt;&lt;wsp:rsid wsp:val=&quot;002963EC&quot;/&gt;&lt;wsp:rsid wsp:val=&quot;002965C5&quot;/&gt;&lt;wsp:rsid wsp:val=&quot;00296AE3&quot;/&gt;&lt;wsp:rsid wsp:val=&quot;00296E40&quot;/&gt;&lt;wsp:rsid wsp:val=&quot;00296FD8&quot;/&gt;&lt;wsp:rsid wsp:val=&quot;0029743A&quot;/&gt;&lt;wsp:rsid wsp:val=&quot;00297499&quot;/&gt;&lt;wsp:rsid wsp:val=&quot;002974AA&quot;/&gt;&lt;wsp:rsid wsp:val=&quot;00297F46&quot;/&gt;&lt;wsp:rsid wsp:val=&quot;002A0028&quot;/&gt;&lt;wsp:rsid wsp:val=&quot;002A0155&quot;/&gt;&lt;wsp:rsid wsp:val=&quot;002A0581&quot;/&gt;&lt;wsp:rsid wsp:val=&quot;002A05EF&quot;/&gt;&lt;wsp:rsid wsp:val=&quot;002A0724&quot;/&gt;&lt;wsp:rsid wsp:val=&quot;002A1737&quot;/&gt;&lt;wsp:rsid wsp:val=&quot;002A1A57&quot;/&gt;&lt;wsp:rsid wsp:val=&quot;002A1DA1&quot;/&gt;&lt;wsp:rsid wsp:val=&quot;002A205B&quot;/&gt;&lt;wsp:rsid wsp:val=&quot;002A207F&quot;/&gt;&lt;wsp:rsid wsp:val=&quot;002A22F3&quot;/&gt;&lt;wsp:rsid wsp:val=&quot;002A24F5&quot;/&gt;&lt;wsp:rsid wsp:val=&quot;002A2546&quot;/&gt;&lt;wsp:rsid wsp:val=&quot;002A2FE5&quot;/&gt;&lt;wsp:rsid wsp:val=&quot;002A31FF&quot;/&gt;&lt;wsp:rsid wsp:val=&quot;002A3389&quot;/&gt;&lt;wsp:rsid wsp:val=&quot;002A33EB&quot;/&gt;&lt;wsp:rsid wsp:val=&quot;002A3668&quot;/&gt;&lt;wsp:rsid wsp:val=&quot;002A3771&quot;/&gt;&lt;wsp:rsid wsp:val=&quot;002A3B12&quot;/&gt;&lt;wsp:rsid wsp:val=&quot;002A3B65&quot;/&gt;&lt;wsp:rsid wsp:val=&quot;002A3CF2&quot;/&gt;&lt;wsp:rsid wsp:val=&quot;002A3EB8&quot;/&gt;&lt;wsp:rsid wsp:val=&quot;002A4102&quot;/&gt;&lt;wsp:rsid wsp:val=&quot;002A4625&quot;/&gt;&lt;wsp:rsid wsp:val=&quot;002A4918&quot;/&gt;&lt;wsp:rsid wsp:val=&quot;002A49F0&quot;/&gt;&lt;wsp:rsid wsp:val=&quot;002A4E20&quot;/&gt;&lt;wsp:rsid wsp:val=&quot;002A523D&quot;/&gt;&lt;wsp:rsid wsp:val=&quot;002A5488&quot;/&gt;&lt;wsp:rsid wsp:val=&quot;002A5FC1&quot;/&gt;&lt;wsp:rsid wsp:val=&quot;002A60B6&quot;/&gt;&lt;wsp:rsid wsp:val=&quot;002A624D&quot;/&gt;&lt;wsp:rsid wsp:val=&quot;002A66B1&quot;/&gt;&lt;wsp:rsid wsp:val=&quot;002A6751&quot;/&gt;&lt;wsp:rsid wsp:val=&quot;002A6FDC&quot;/&gt;&lt;wsp:rsid wsp:val=&quot;002A7234&quot;/&gt;&lt;wsp:rsid wsp:val=&quot;002A732C&quot;/&gt;&lt;wsp:rsid wsp:val=&quot;002A7364&quot;/&gt;&lt;wsp:rsid wsp:val=&quot;002A7A6A&quot;/&gt;&lt;wsp:rsid wsp:val=&quot;002A7AB4&quot;/&gt;&lt;wsp:rsid wsp:val=&quot;002A7B72&quot;/&gt;&lt;wsp:rsid wsp:val=&quot;002B0232&quot;/&gt;&lt;wsp:rsid wsp:val=&quot;002B0322&quot;/&gt;&lt;wsp:rsid wsp:val=&quot;002B0343&quot;/&gt;&lt;wsp:rsid wsp:val=&quot;002B03D8&quot;/&gt;&lt;wsp:rsid wsp:val=&quot;002B049E&quot;/&gt;&lt;wsp:rsid wsp:val=&quot;002B07BF&quot;/&gt;&lt;wsp:rsid wsp:val=&quot;002B0805&quot;/&gt;&lt;wsp:rsid wsp:val=&quot;002B0C99&quot;/&gt;&lt;wsp:rsid wsp:val=&quot;002B0EDA&quot;/&gt;&lt;wsp:rsid wsp:val=&quot;002B10F9&quot;/&gt;&lt;wsp:rsid wsp:val=&quot;002B1DBA&quot;/&gt;&lt;wsp:rsid wsp:val=&quot;002B21D6&quot;/&gt;&lt;wsp:rsid wsp:val=&quot;002B23AE&quot;/&gt;&lt;wsp:rsid wsp:val=&quot;002B2C92&quot;/&gt;&lt;wsp:rsid wsp:val=&quot;002B2F3E&quot;/&gt;&lt;wsp:rsid wsp:val=&quot;002B2F85&quot;/&gt;&lt;wsp:rsid wsp:val=&quot;002B3081&quot;/&gt;&lt;wsp:rsid wsp:val=&quot;002B318B&quot;/&gt;&lt;wsp:rsid wsp:val=&quot;002B32BC&quot;/&gt;&lt;wsp:rsid wsp:val=&quot;002B340B&quot;/&gt;&lt;wsp:rsid wsp:val=&quot;002B347A&quot;/&gt;&lt;wsp:rsid wsp:val=&quot;002B34AE&quot;/&gt;&lt;wsp:rsid wsp:val=&quot;002B3BA5&quot;/&gt;&lt;wsp:rsid wsp:val=&quot;002B3D90&quot;/&gt;&lt;wsp:rsid wsp:val=&quot;002B497C&quot;/&gt;&lt;wsp:rsid wsp:val=&quot;002B4C37&quot;/&gt;&lt;wsp:rsid wsp:val=&quot;002B4C39&quot;/&gt;&lt;wsp:rsid wsp:val=&quot;002B5976&quot;/&gt;&lt;wsp:rsid wsp:val=&quot;002B5A52&quot;/&gt;&lt;wsp:rsid wsp:val=&quot;002B6397&quot;/&gt;&lt;wsp:rsid wsp:val=&quot;002B64FE&quot;/&gt;&lt;wsp:rsid wsp:val=&quot;002B651D&quot;/&gt;&lt;wsp:rsid wsp:val=&quot;002B6890&quot;/&gt;&lt;wsp:rsid wsp:val=&quot;002B694E&quot;/&gt;&lt;wsp:rsid wsp:val=&quot;002B6C2C&quot;/&gt;&lt;wsp:rsid wsp:val=&quot;002B7095&quot;/&gt;&lt;wsp:rsid wsp:val=&quot;002B776C&quot;/&gt;&lt;wsp:rsid wsp:val=&quot;002C021C&quot;/&gt;&lt;wsp:rsid wsp:val=&quot;002C026F&quot;/&gt;&lt;wsp:rsid wsp:val=&quot;002C04C2&quot;/&gt;&lt;wsp:rsid wsp:val=&quot;002C0818&quot;/&gt;&lt;wsp:rsid wsp:val=&quot;002C0AC9&quot;/&gt;&lt;wsp:rsid wsp:val=&quot;002C0DD0&quot;/&gt;&lt;wsp:rsid wsp:val=&quot;002C0E0A&quot;/&gt;&lt;wsp:rsid wsp:val=&quot;002C1368&quot;/&gt;&lt;wsp:rsid wsp:val=&quot;002C1654&quot;/&gt;&lt;wsp:rsid wsp:val=&quot;002C1DF1&quot;/&gt;&lt;wsp:rsid wsp:val=&quot;002C203A&quot;/&gt;&lt;wsp:rsid wsp:val=&quot;002C2502&quot;/&gt;&lt;wsp:rsid wsp:val=&quot;002C2CF2&quot;/&gt;&lt;wsp:rsid wsp:val=&quot;002C2E8A&quot;/&gt;&lt;wsp:rsid wsp:val=&quot;002C2FCD&quot;/&gt;&lt;wsp:rsid wsp:val=&quot;002C3289&quot;/&gt;&lt;wsp:rsid wsp:val=&quot;002C33D3&quot;/&gt;&lt;wsp:rsid wsp:val=&quot;002C36D3&quot;/&gt;&lt;wsp:rsid wsp:val=&quot;002C3AE4&quot;/&gt;&lt;wsp:rsid wsp:val=&quot;002C3C99&quot;/&gt;&lt;wsp:rsid wsp:val=&quot;002C3E10&quot;/&gt;&lt;wsp:rsid wsp:val=&quot;002C3E89&quot;/&gt;&lt;wsp:rsid wsp:val=&quot;002C451B&quot;/&gt;&lt;wsp:rsid wsp:val=&quot;002C4602&quot;/&gt;&lt;wsp:rsid wsp:val=&quot;002C4DFD&quot;/&gt;&lt;wsp:rsid wsp:val=&quot;002C5533&quot;/&gt;&lt;wsp:rsid wsp:val=&quot;002C55C7&quot;/&gt;&lt;wsp:rsid wsp:val=&quot;002C5620&quot;/&gt;&lt;wsp:rsid wsp:val=&quot;002C5A6B&quot;/&gt;&lt;wsp:rsid wsp:val=&quot;002C5D7C&quot;/&gt;&lt;wsp:rsid wsp:val=&quot;002C61E0&quot;/&gt;&lt;wsp:rsid wsp:val=&quot;002C6F88&quot;/&gt;&lt;wsp:rsid wsp:val=&quot;002C7014&quot;/&gt;&lt;wsp:rsid wsp:val=&quot;002C782F&quot;/&gt;&lt;wsp:rsid wsp:val=&quot;002C7B03&quot;/&gt;&lt;wsp:rsid wsp:val=&quot;002C7B0D&quot;/&gt;&lt;wsp:rsid wsp:val=&quot;002C7BC3&quot;/&gt;&lt;wsp:rsid wsp:val=&quot;002C7D31&quot;/&gt;&lt;wsp:rsid wsp:val=&quot;002C7D95&quot;/&gt;&lt;wsp:rsid wsp:val=&quot;002C7EC6&quot;/&gt;&lt;wsp:rsid wsp:val=&quot;002D001E&quot;/&gt;&lt;wsp:rsid wsp:val=&quot;002D0199&quot;/&gt;&lt;wsp:rsid wsp:val=&quot;002D0298&quot;/&gt;&lt;wsp:rsid wsp:val=&quot;002D04DC&quot;/&gt;&lt;wsp:rsid wsp:val=&quot;002D0657&quot;/&gt;&lt;wsp:rsid wsp:val=&quot;002D09B3&quot;/&gt;&lt;wsp:rsid wsp:val=&quot;002D0DAA&quot;/&gt;&lt;wsp:rsid wsp:val=&quot;002D0E91&quot;/&gt;&lt;wsp:rsid wsp:val=&quot;002D0F42&quot;/&gt;&lt;wsp:rsid wsp:val=&quot;002D1371&quot;/&gt;&lt;wsp:rsid wsp:val=&quot;002D13B7&quot;/&gt;&lt;wsp:rsid wsp:val=&quot;002D15C0&quot;/&gt;&lt;wsp:rsid wsp:val=&quot;002D2057&quot;/&gt;&lt;wsp:rsid wsp:val=&quot;002D2615&quot;/&gt;&lt;wsp:rsid wsp:val=&quot;002D2B4E&quot;/&gt;&lt;wsp:rsid wsp:val=&quot;002D2C1A&quot;/&gt;&lt;wsp:rsid wsp:val=&quot;002D3968&quot;/&gt;&lt;wsp:rsid wsp:val=&quot;002D425A&quot;/&gt;&lt;wsp:rsid wsp:val=&quot;002D426D&quot;/&gt;&lt;wsp:rsid wsp:val=&quot;002D42E6&quot;/&gt;&lt;wsp:rsid wsp:val=&quot;002D4322&quot;/&gt;&lt;wsp:rsid wsp:val=&quot;002D4A54&quot;/&gt;&lt;wsp:rsid wsp:val=&quot;002D4A85&quot;/&gt;&lt;wsp:rsid wsp:val=&quot;002D4E37&quot;/&gt;&lt;wsp:rsid wsp:val=&quot;002D52E0&quot;/&gt;&lt;wsp:rsid wsp:val=&quot;002D5DEA&quot;/&gt;&lt;wsp:rsid wsp:val=&quot;002D6127&quot;/&gt;&lt;wsp:rsid wsp:val=&quot;002D62B2&quot;/&gt;&lt;wsp:rsid wsp:val=&quot;002D68C3&quot;/&gt;&lt;wsp:rsid wsp:val=&quot;002D6B9D&quot;/&gt;&lt;wsp:rsid wsp:val=&quot;002D6C69&quot;/&gt;&lt;wsp:rsid wsp:val=&quot;002D7058&quot;/&gt;&lt;wsp:rsid wsp:val=&quot;002D772F&quot;/&gt;&lt;wsp:rsid wsp:val=&quot;002D7833&quot;/&gt;&lt;wsp:rsid wsp:val=&quot;002E018E&quot;/&gt;&lt;wsp:rsid wsp:val=&quot;002E03E6&quot;/&gt;&lt;wsp:rsid wsp:val=&quot;002E04F0&quot;/&gt;&lt;wsp:rsid wsp:val=&quot;002E0661&quot;/&gt;&lt;wsp:rsid wsp:val=&quot;002E086B&quot;/&gt;&lt;wsp:rsid wsp:val=&quot;002E0D41&quot;/&gt;&lt;wsp:rsid wsp:val=&quot;002E0E94&quot;/&gt;&lt;wsp:rsid wsp:val=&quot;002E16BC&quot;/&gt;&lt;wsp:rsid wsp:val=&quot;002E1941&quot;/&gt;&lt;wsp:rsid wsp:val=&quot;002E21D5&quot;/&gt;&lt;wsp:rsid wsp:val=&quot;002E251B&quot;/&gt;&lt;wsp:rsid wsp:val=&quot;002E2846&quot;/&gt;&lt;wsp:rsid wsp:val=&quot;002E2923&quot;/&gt;&lt;wsp:rsid wsp:val=&quot;002E2A76&quot;/&gt;&lt;wsp:rsid wsp:val=&quot;002E306D&quot;/&gt;&lt;wsp:rsid wsp:val=&quot;002E3624&quot;/&gt;&lt;wsp:rsid wsp:val=&quot;002E3653&quot;/&gt;&lt;wsp:rsid wsp:val=&quot;002E36AE&quot;/&gt;&lt;wsp:rsid wsp:val=&quot;002E38B7&quot;/&gt;&lt;wsp:rsid wsp:val=&quot;002E484C&quot;/&gt;&lt;wsp:rsid wsp:val=&quot;002E4B7B&quot;/&gt;&lt;wsp:rsid wsp:val=&quot;002E4C0E&quot;/&gt;&lt;wsp:rsid wsp:val=&quot;002E501A&quot;/&gt;&lt;wsp:rsid wsp:val=&quot;002E550C&quot;/&gt;&lt;wsp:rsid wsp:val=&quot;002E58E1&quot;/&gt;&lt;wsp:rsid wsp:val=&quot;002E5BDD&quot;/&gt;&lt;wsp:rsid wsp:val=&quot;002E5C56&quot;/&gt;&lt;wsp:rsid wsp:val=&quot;002E679D&quot;/&gt;&lt;wsp:rsid wsp:val=&quot;002E6D8A&quot;/&gt;&lt;wsp:rsid wsp:val=&quot;002E7321&quot;/&gt;&lt;wsp:rsid wsp:val=&quot;002E7894&quot;/&gt;&lt;wsp:rsid wsp:val=&quot;002E7C45&quot;/&gt;&lt;wsp:rsid wsp:val=&quot;002F0045&quot;/&gt;&lt;wsp:rsid wsp:val=&quot;002F00F0&quot;/&gt;&lt;wsp:rsid wsp:val=&quot;002F025B&quot;/&gt;&lt;wsp:rsid wsp:val=&quot;002F0675&quot;/&gt;&lt;wsp:rsid wsp:val=&quot;002F0684&quot;/&gt;&lt;wsp:rsid wsp:val=&quot;002F0ADB&quot;/&gt;&lt;wsp:rsid wsp:val=&quot;002F13AA&quot;/&gt;&lt;wsp:rsid wsp:val=&quot;002F15C7&quot;/&gt;&lt;wsp:rsid wsp:val=&quot;002F1BBA&quot;/&gt;&lt;wsp:rsid wsp:val=&quot;002F23FC&quot;/&gt;&lt;wsp:rsid wsp:val=&quot;002F2AE0&quot;/&gt;&lt;wsp:rsid wsp:val=&quot;002F2B32&quot;/&gt;&lt;wsp:rsid wsp:val=&quot;002F378C&quot;/&gt;&lt;wsp:rsid wsp:val=&quot;002F3AAA&quot;/&gt;&lt;wsp:rsid wsp:val=&quot;002F3F16&quot;/&gt;&lt;wsp:rsid wsp:val=&quot;002F413F&quot;/&gt;&lt;wsp:rsid wsp:val=&quot;002F41C1&quot;/&gt;&lt;wsp:rsid wsp:val=&quot;002F44AD&quot;/&gt;&lt;wsp:rsid wsp:val=&quot;002F45D3&quot;/&gt;&lt;wsp:rsid wsp:val=&quot;002F4934&quot;/&gt;&lt;wsp:rsid wsp:val=&quot;002F4936&quot;/&gt;&lt;wsp:rsid wsp:val=&quot;002F4A52&quot;/&gt;&lt;wsp:rsid wsp:val=&quot;002F4CF5&quot;/&gt;&lt;wsp:rsid wsp:val=&quot;002F4FC5&quot;/&gt;&lt;wsp:rsid wsp:val=&quot;002F511A&quot;/&gt;&lt;wsp:rsid wsp:val=&quot;002F5422&quot;/&gt;&lt;wsp:rsid wsp:val=&quot;002F5634&quot;/&gt;&lt;wsp:rsid wsp:val=&quot;002F5F14&quot;/&gt;&lt;wsp:rsid wsp:val=&quot;002F5FDA&quot;/&gt;&lt;wsp:rsid wsp:val=&quot;002F619C&quot;/&gt;&lt;wsp:rsid wsp:val=&quot;002F622F&quot;/&gt;&lt;wsp:rsid wsp:val=&quot;002F6319&quot;/&gt;&lt;wsp:rsid wsp:val=&quot;002F67E2&quot;/&gt;&lt;wsp:rsid wsp:val=&quot;002F6BDA&quot;/&gt;&lt;wsp:rsid wsp:val=&quot;002F6C02&quot;/&gt;&lt;wsp:rsid wsp:val=&quot;002F6EA2&quot;/&gt;&lt;wsp:rsid wsp:val=&quot;002F7055&quot;/&gt;&lt;wsp:rsid wsp:val=&quot;002F722D&quot;/&gt;&lt;wsp:rsid wsp:val=&quot;002F7B6D&quot;/&gt;&lt;wsp:rsid wsp:val=&quot;002F7B7D&quot;/&gt;&lt;wsp:rsid wsp:val=&quot;002F7D48&quot;/&gt;&lt;wsp:rsid wsp:val=&quot;002F7DA8&quot;/&gt;&lt;wsp:rsid wsp:val=&quot;002F7E27&quot;/&gt;&lt;wsp:rsid wsp:val=&quot;002F7EC5&quot;/&gt;&lt;wsp:rsid wsp:val=&quot;003000CB&quot;/&gt;&lt;wsp:rsid wsp:val=&quot;003003AD&quot;/&gt;&lt;wsp:rsid wsp:val=&quot;003003C3&quot;/&gt;&lt;wsp:rsid wsp:val=&quot;00300430&quot;/&gt;&lt;wsp:rsid wsp:val=&quot;003004CC&quot;/&gt;&lt;wsp:rsid wsp:val=&quot;0030066E&quot;/&gt;&lt;wsp:rsid wsp:val=&quot;00300FC7&quot;/&gt;&lt;wsp:rsid wsp:val=&quot;003011C0&quot;/&gt;&lt;wsp:rsid wsp:val=&quot;0030159E&quot;/&gt;&lt;wsp:rsid wsp:val=&quot;00301927&quot;/&gt;&lt;wsp:rsid wsp:val=&quot;00301D96&quot;/&gt;&lt;wsp:rsid wsp:val=&quot;00301EE4&quot;/&gt;&lt;wsp:rsid wsp:val=&quot;003024AF&quot;/&gt;&lt;wsp:rsid wsp:val=&quot;003024DE&quot;/&gt;&lt;wsp:rsid wsp:val=&quot;003025A7&quot;/&gt;&lt;wsp:rsid wsp:val=&quot;00302701&quot;/&gt;&lt;wsp:rsid wsp:val=&quot;00302739&quot;/&gt;&lt;wsp:rsid wsp:val=&quot;00302B0F&quot;/&gt;&lt;wsp:rsid wsp:val=&quot;00302BD2&quot;/&gt;&lt;wsp:rsid wsp:val=&quot;0030361B&quot;/&gt;&lt;wsp:rsid wsp:val=&quot;00303853&quot;/&gt;&lt;wsp:rsid wsp:val=&quot;00303FB7&quot;/&gt;&lt;wsp:rsid wsp:val=&quot;00304549&quot;/&gt;&lt;wsp:rsid wsp:val=&quot;00304AC5&quot;/&gt;&lt;wsp:rsid wsp:val=&quot;00304FCA&quot;/&gt;&lt;wsp:rsid wsp:val=&quot;00305372&quot;/&gt;&lt;wsp:rsid wsp:val=&quot;003054BD&quot;/&gt;&lt;wsp:rsid wsp:val=&quot;0030555B&quot;/&gt;&lt;wsp:rsid wsp:val=&quot;0030621C&quot;/&gt;&lt;wsp:rsid wsp:val=&quot;00306306&quot;/&gt;&lt;wsp:rsid wsp:val=&quot;003065FB&quot;/&gt;&lt;wsp:rsid wsp:val=&quot;00306C47&quot;/&gt;&lt;wsp:rsid wsp:val=&quot;00306D00&quot;/&gt;&lt;wsp:rsid wsp:val=&quot;003076A5&quot;/&gt;&lt;wsp:rsid wsp:val=&quot;00307B27&quot;/&gt;&lt;wsp:rsid wsp:val=&quot;00307F28&quot;/&gt;&lt;wsp:rsid wsp:val=&quot;003101DC&quot;/&gt;&lt;wsp:rsid wsp:val=&quot;0031035A&quot;/&gt;&lt;wsp:rsid wsp:val=&quot;00310CC6&quot;/&gt;&lt;wsp:rsid wsp:val=&quot;00311642&quot;/&gt;&lt;wsp:rsid wsp:val=&quot;00311761&quot;/&gt;&lt;wsp:rsid wsp:val=&quot;003117E1&quot;/&gt;&lt;wsp:rsid wsp:val=&quot;00311941&quot;/&gt;&lt;wsp:rsid wsp:val=&quot;00312064&quot;/&gt;&lt;wsp:rsid wsp:val=&quot;003121B8&quot;/&gt;&lt;wsp:rsid wsp:val=&quot;0031328B&quot;/&gt;&lt;wsp:rsid wsp:val=&quot;003137A0&quot;/&gt;&lt;wsp:rsid wsp:val=&quot;003137ED&quot;/&gt;&lt;wsp:rsid wsp:val=&quot;00313C4F&quot;/&gt;&lt;wsp:rsid wsp:val=&quot;0031403D&quot;/&gt;&lt;wsp:rsid wsp:val=&quot;00314176&quot;/&gt;&lt;wsp:rsid wsp:val=&quot;003141C2&quot;/&gt;&lt;wsp:rsid wsp:val=&quot;00314629&quot;/&gt;&lt;wsp:rsid wsp:val=&quot;0031477C&quot;/&gt;&lt;wsp:rsid wsp:val=&quot;003150EA&quot;/&gt;&lt;wsp:rsid wsp:val=&quot;0031599D&quot;/&gt;&lt;wsp:rsid wsp:val=&quot;00315C4C&quot;/&gt;&lt;wsp:rsid wsp:val=&quot;00315F72&quot;/&gt;&lt;wsp:rsid wsp:val=&quot;00316072&quot;/&gt;&lt;wsp:rsid wsp:val=&quot;003160FB&quot;/&gt;&lt;wsp:rsid wsp:val=&quot;00316265&quot;/&gt;&lt;wsp:rsid wsp:val=&quot;00316C58&quot;/&gt;&lt;wsp:rsid wsp:val=&quot;00316E46&quot;/&gt;&lt;wsp:rsid wsp:val=&quot;00317050&quot;/&gt;&lt;wsp:rsid wsp:val=&quot;00317368&quot;/&gt;&lt;wsp:rsid wsp:val=&quot;00317884&quot;/&gt;&lt;wsp:rsid wsp:val=&quot;003200D5&quot;/&gt;&lt;wsp:rsid wsp:val=&quot;00320312&quot;/&gt;&lt;wsp:rsid wsp:val=&quot;003203F1&quot;/&gt;&lt;wsp:rsid wsp:val=&quot;00320B1B&quot;/&gt;&lt;wsp:rsid wsp:val=&quot;00320F24&quot;/&gt;&lt;wsp:rsid wsp:val=&quot;003216F4&quot;/&gt;&lt;wsp:rsid wsp:val=&quot;0032172E&quot;/&gt;&lt;wsp:rsid wsp:val=&quot;00321822&quot;/&gt;&lt;wsp:rsid wsp:val=&quot;00321B02&quot;/&gt;&lt;wsp:rsid wsp:val=&quot;00321ECD&quot;/&gt;&lt;wsp:rsid wsp:val=&quot;00322021&quot;/&gt;&lt;wsp:rsid wsp:val=&quot;003222E4&quot;/&gt;&lt;wsp:rsid wsp:val=&quot;00322722&quot;/&gt;&lt;wsp:rsid wsp:val=&quot;00322929&quot;/&gt;&lt;wsp:rsid wsp:val=&quot;00322A6A&quot;/&gt;&lt;wsp:rsid wsp:val=&quot;00322BC3&quot;/&gt;&lt;wsp:rsid wsp:val=&quot;00322E3B&quot;/&gt;&lt;wsp:rsid wsp:val=&quot;00323F98&quot;/&gt;&lt;wsp:rsid wsp:val=&quot;00323FAD&quot;/&gt;&lt;wsp:rsid wsp:val=&quot;003242C1&quot;/&gt;&lt;wsp:rsid wsp:val=&quot;00324731&quot;/&gt;&lt;wsp:rsid wsp:val=&quot;003249F8&quot;/&gt;&lt;wsp:rsid wsp:val=&quot;00324F6C&quot;/&gt;&lt;wsp:rsid wsp:val=&quot;00325C1C&quot;/&gt;&lt;wsp:rsid wsp:val=&quot;00325C6E&quot;/&gt;&lt;wsp:rsid wsp:val=&quot;0032649F&quot;/&gt;&lt;wsp:rsid wsp:val=&quot;0032695B&quot;/&gt;&lt;wsp:rsid wsp:val=&quot;00326BBA&quot;/&gt;&lt;wsp:rsid wsp:val=&quot;003271E3&quot;/&gt;&lt;wsp:rsid wsp:val=&quot;003272D0&quot;/&gt;&lt;wsp:rsid wsp:val=&quot;003273DE&quot;/&gt;&lt;wsp:rsid wsp:val=&quot;00327470&quot;/&gt;&lt;wsp:rsid wsp:val=&quot;003278C7&quot;/&gt;&lt;wsp:rsid wsp:val=&quot;0032793B&quot;/&gt;&lt;wsp:rsid wsp:val=&quot;00327AEA&quot;/&gt;&lt;wsp:rsid wsp:val=&quot;00327F11&quot;/&gt;&lt;wsp:rsid wsp:val=&quot;003308C4&quot;/&gt;&lt;wsp:rsid wsp:val=&quot;00330C30&quot;/&gt;&lt;wsp:rsid wsp:val=&quot;00330DE8&quot;/&gt;&lt;wsp:rsid wsp:val=&quot;00331086&quot;/&gt;&lt;wsp:rsid wsp:val=&quot;00331572&quot;/&gt;&lt;wsp:rsid wsp:val=&quot;003317E8&quot;/&gt;&lt;wsp:rsid wsp:val=&quot;00331B93&quot;/&gt;&lt;wsp:rsid wsp:val=&quot;00331BCC&quot;/&gt;&lt;wsp:rsid wsp:val=&quot;003321C3&quot;/&gt;&lt;wsp:rsid wsp:val=&quot;00332962&quot;/&gt;&lt;wsp:rsid wsp:val=&quot;00333A53&quot;/&gt;&lt;wsp:rsid wsp:val=&quot;00333D73&quot;/&gt;&lt;wsp:rsid wsp:val=&quot;00333FB4&quot;/&gt;&lt;wsp:rsid wsp:val=&quot;00334799&quot;/&gt;&lt;wsp:rsid wsp:val=&quot;00335250&quot;/&gt;&lt;wsp:rsid wsp:val=&quot;0033588B&quot;/&gt;&lt;wsp:rsid wsp:val=&quot;0033592C&quot;/&gt;&lt;wsp:rsid wsp:val=&quot;00335E2A&quot;/&gt;&lt;wsp:rsid wsp:val=&quot;00336225&quot;/&gt;&lt;wsp:rsid wsp:val=&quot;00336780&quot;/&gt;&lt;wsp:rsid wsp:val=&quot;003367C5&quot;/&gt;&lt;wsp:rsid wsp:val=&quot;003370D3&quot;/&gt;&lt;wsp:rsid wsp:val=&quot;00337793&quot;/&gt;&lt;wsp:rsid wsp:val=&quot;003378A3&quot;/&gt;&lt;wsp:rsid wsp:val=&quot;00337A57&quot;/&gt;&lt;wsp:rsid wsp:val=&quot;00337C71&quot;/&gt;&lt;wsp:rsid wsp:val=&quot;00337D68&quot;/&gt;&lt;wsp:rsid wsp:val=&quot;00340083&quot;/&gt;&lt;wsp:rsid wsp:val=&quot;00340E16&quot;/&gt;&lt;wsp:rsid wsp:val=&quot;00340E58&quot;/&gt;&lt;wsp:rsid wsp:val=&quot;00340F47&quot;/&gt;&lt;wsp:rsid wsp:val=&quot;00341087&quot;/&gt;&lt;wsp:rsid wsp:val=&quot;003413A1&quot;/&gt;&lt;wsp:rsid wsp:val=&quot;00341840&quot;/&gt;&lt;wsp:rsid wsp:val=&quot;00341CDF&quot;/&gt;&lt;wsp:rsid wsp:val=&quot;0034243C&quot;/&gt;&lt;wsp:rsid wsp:val=&quot;0034246D&quot;/&gt;&lt;wsp:rsid wsp:val=&quot;003426DE&quot;/&gt;&lt;wsp:rsid wsp:val=&quot;00342B86&quot;/&gt;&lt;wsp:rsid wsp:val=&quot;00342BD6&quot;/&gt;&lt;wsp:rsid wsp:val=&quot;0034305B&quot;/&gt;&lt;wsp:rsid wsp:val=&quot;003430E0&quot;/&gt;&lt;wsp:rsid wsp:val=&quot;00343187&quot;/&gt;&lt;wsp:rsid wsp:val=&quot;00343236&quot;/&gt;&lt;wsp:rsid wsp:val=&quot;00343752&quot;/&gt;&lt;wsp:rsid wsp:val=&quot;003438EB&quot;/&gt;&lt;wsp:rsid wsp:val=&quot;00343C24&quot;/&gt;&lt;wsp:rsid wsp:val=&quot;00343DA5&quot;/&gt;&lt;wsp:rsid wsp:val=&quot;00344725&quot;/&gt;&lt;wsp:rsid wsp:val=&quot;00344CAE&quot;/&gt;&lt;wsp:rsid wsp:val=&quot;0034511B&quot;/&gt;&lt;wsp:rsid wsp:val=&quot;00345127&quot;/&gt;&lt;wsp:rsid wsp:val=&quot;00345243&quot;/&gt;&lt;wsp:rsid wsp:val=&quot;003454A2&quot;/&gt;&lt;wsp:rsid wsp:val=&quot;00345D23&quot;/&gt;&lt;wsp:rsid wsp:val=&quot;00345F46&quot;/&gt;&lt;wsp:rsid wsp:val=&quot;003460F4&quot;/&gt;&lt;wsp:rsid wsp:val=&quot;003460F6&quot;/&gt;&lt;wsp:rsid wsp:val=&quot;0034666E&quot;/&gt;&lt;wsp:rsid wsp:val=&quot;00346A3C&quot;/&gt;&lt;wsp:rsid wsp:val=&quot;003471DC&quot;/&gt;&lt;wsp:rsid wsp:val=&quot;0034745C&quot;/&gt;&lt;wsp:rsid wsp:val=&quot;00347F2E&quot;/&gt;&lt;wsp:rsid wsp:val=&quot;0035016E&quot;/&gt;&lt;wsp:rsid wsp:val=&quot;00350186&quot;/&gt;&lt;wsp:rsid wsp:val=&quot;0035025F&quot;/&gt;&lt;wsp:rsid wsp:val=&quot;003503F4&quot;/&gt;&lt;wsp:rsid wsp:val=&quot;0035041A&quot;/&gt;&lt;wsp:rsid wsp:val=&quot;0035058D&quot;/&gt;&lt;wsp:rsid wsp:val=&quot;003505AD&quot;/&gt;&lt;wsp:rsid wsp:val=&quot;00350631&quot;/&gt;&lt;wsp:rsid wsp:val=&quot;0035180B&quot;/&gt;&lt;wsp:rsid wsp:val=&quot;00351C98&quot;/&gt;&lt;wsp:rsid wsp:val=&quot;00351EAA&quot;/&gt;&lt;wsp:rsid wsp:val=&quot;0035216E&quot;/&gt;&lt;wsp:rsid wsp:val=&quot;003522C9&quot;/&gt;&lt;wsp:rsid wsp:val=&quot;0035265C&quot;/&gt;&lt;wsp:rsid wsp:val=&quot;00352759&quot;/&gt;&lt;wsp:rsid wsp:val=&quot;0035276D&quot;/&gt;&lt;wsp:rsid wsp:val=&quot;00352828&quot;/&gt;&lt;wsp:rsid wsp:val=&quot;00352952&quot;/&gt;&lt;wsp:rsid wsp:val=&quot;00352A91&quot;/&gt;&lt;wsp:rsid wsp:val=&quot;00352CC9&quot;/&gt;&lt;wsp:rsid wsp:val=&quot;00352DAE&quot;/&gt;&lt;wsp:rsid wsp:val=&quot;00352FD6&quot;/&gt;&lt;wsp:rsid wsp:val=&quot;003530A0&quot;/&gt;&lt;wsp:rsid wsp:val=&quot;003531B0&quot;/&gt;&lt;wsp:rsid wsp:val=&quot;003532D2&quot;/&gt;&lt;wsp:rsid wsp:val=&quot;00353318&quot;/&gt;&lt;wsp:rsid wsp:val=&quot;003534DF&quot;/&gt;&lt;wsp:rsid wsp:val=&quot;00353591&quot;/&gt;&lt;wsp:rsid wsp:val=&quot;003536C6&quot;/&gt;&lt;wsp:rsid wsp:val=&quot;003539B2&quot;/&gt;&lt;wsp:rsid wsp:val=&quot;00353EE1&quot;/&gt;&lt;wsp:rsid wsp:val=&quot;00353F9F&quot;/&gt;&lt;wsp:rsid wsp:val=&quot;0035414B&quot;/&gt;&lt;wsp:rsid wsp:val=&quot;0035414E&quot;/&gt;&lt;wsp:rsid wsp:val=&quot;0035496D&quot;/&gt;&lt;wsp:rsid wsp:val=&quot;003552C6&quot;/&gt;&lt;wsp:rsid wsp:val=&quot;00355A83&quot;/&gt;&lt;wsp:rsid wsp:val=&quot;00355DD6&quot;/&gt;&lt;wsp:rsid wsp:val=&quot;003560B8&quot;/&gt;&lt;wsp:rsid wsp:val=&quot;003562D7&quot;/&gt;&lt;wsp:rsid wsp:val=&quot;00356353&quot;/&gt;&lt;wsp:rsid wsp:val=&quot;003567C9&quot;/&gt;&lt;wsp:rsid wsp:val=&quot;00356895&quot;/&gt;&lt;wsp:rsid wsp:val=&quot;00356B3C&quot;/&gt;&lt;wsp:rsid wsp:val=&quot;00356CEC&quot;/&gt;&lt;wsp:rsid wsp:val=&quot;00356E93&quot;/&gt;&lt;wsp:rsid wsp:val=&quot;003572DE&quot;/&gt;&lt;wsp:rsid wsp:val=&quot;00357659&quot;/&gt;&lt;wsp:rsid wsp:val=&quot;00357712&quot;/&gt;&lt;wsp:rsid wsp:val=&quot;00357D8A&quot;/&gt;&lt;wsp:rsid wsp:val=&quot;003600B8&quot;/&gt;&lt;wsp:rsid wsp:val=&quot;0036012E&quot;/&gt;&lt;wsp:rsid wsp:val=&quot;003603DD&quot;/&gt;&lt;wsp:rsid wsp:val=&quot;003604BF&quot;/&gt;&lt;wsp:rsid wsp:val=&quot;003604DB&quot;/&gt;&lt;wsp:rsid wsp:val=&quot;0036056F&quot;/&gt;&lt;wsp:rsid wsp:val=&quot;00360624&quot;/&gt;&lt;wsp:rsid wsp:val=&quot;00361477&quot;/&gt;&lt;wsp:rsid wsp:val=&quot;00361711&quot;/&gt;&lt;wsp:rsid wsp:val=&quot;003617B5&quot;/&gt;&lt;wsp:rsid wsp:val=&quot;0036185C&quot;/&gt;&lt;wsp:rsid wsp:val=&quot;003621A7&quot;/&gt;&lt;wsp:rsid wsp:val=&quot;0036262C&quot;/&gt;&lt;wsp:rsid wsp:val=&quot;00362A2B&quot;/&gt;&lt;wsp:rsid wsp:val=&quot;00362C5A&quot;/&gt;&lt;wsp:rsid wsp:val=&quot;00362EE7&quot;/&gt;&lt;wsp:rsid wsp:val=&quot;00363984&quot;/&gt;&lt;wsp:rsid wsp:val=&quot;00363E62&quot;/&gt;&lt;wsp:rsid wsp:val=&quot;00363EE9&quot;/&gt;&lt;wsp:rsid wsp:val=&quot;003643FD&quot;/&gt;&lt;wsp:rsid wsp:val=&quot;00364A63&quot;/&gt;&lt;wsp:rsid wsp:val=&quot;003654DA&quot;/&gt;&lt;wsp:rsid wsp:val=&quot;0036636F&quot;/&gt;&lt;wsp:rsid wsp:val=&quot;00366687&quot;/&gt;&lt;wsp:rsid wsp:val=&quot;00366AD7&quot;/&gt;&lt;wsp:rsid wsp:val=&quot;00367D2F&quot;/&gt;&lt;wsp:rsid wsp:val=&quot;003700A7&quot;/&gt;&lt;wsp:rsid wsp:val=&quot;00370285&quot;/&gt;&lt;wsp:rsid wsp:val=&quot;003704EE&quot;/&gt;&lt;wsp:rsid wsp:val=&quot;00370585&quot;/&gt;&lt;wsp:rsid wsp:val=&quot;00370880&quot;/&gt;&lt;wsp:rsid wsp:val=&quot;00370915&quot;/&gt;&lt;wsp:rsid wsp:val=&quot;00370AB5&quot;/&gt;&lt;wsp:rsid wsp:val=&quot;00370EFD&quot;/&gt;&lt;wsp:rsid wsp:val=&quot;00371137&quot;/&gt;&lt;wsp:rsid wsp:val=&quot;00371730&quot;/&gt;&lt;wsp:rsid wsp:val=&quot;00371766&quot;/&gt;&lt;wsp:rsid wsp:val=&quot;0037180A&quot;/&gt;&lt;wsp:rsid wsp:val=&quot;00371831&quot;/&gt;&lt;wsp:rsid wsp:val=&quot;003719F5&quot;/&gt;&lt;wsp:rsid wsp:val=&quot;00372029&quot;/&gt;&lt;wsp:rsid wsp:val=&quot;0037238C&quot;/&gt;&lt;wsp:rsid wsp:val=&quot;003723D0&quot;/&gt;&lt;wsp:rsid wsp:val=&quot;003724A1&quot;/&gt;&lt;wsp:rsid wsp:val=&quot;003724BC&quot;/&gt;&lt;wsp:rsid wsp:val=&quot;00372A6B&quot;/&gt;&lt;wsp:rsid wsp:val=&quot;00372FD7&quot;/&gt;&lt;wsp:rsid wsp:val=&quot;00373750&quot;/&gt;&lt;wsp:rsid wsp:val=&quot;00373E10&quot;/&gt;&lt;wsp:rsid wsp:val=&quot;00373F2C&quot;/&gt;&lt;wsp:rsid wsp:val=&quot;0037406C&quot;/&gt;&lt;wsp:rsid wsp:val=&quot;003741D2&quot;/&gt;&lt;wsp:rsid wsp:val=&quot;003744CB&quot;/&gt;&lt;wsp:rsid wsp:val=&quot;00374804&quot;/&gt;&lt;wsp:rsid wsp:val=&quot;00374C90&quot;/&gt;&lt;wsp:rsid wsp:val=&quot;00374F06&quot;/&gt;&lt;wsp:rsid wsp:val=&quot;00374F99&quot;/&gt;&lt;wsp:rsid wsp:val=&quot;00375FFC&quot;/&gt;&lt;wsp:rsid wsp:val=&quot;0037626F&quot;/&gt;&lt;wsp:rsid wsp:val=&quot;003764FA&quot;/&gt;&lt;wsp:rsid wsp:val=&quot;0037664D&quot;/&gt;&lt;wsp:rsid wsp:val=&quot;00376778&quot;/&gt;&lt;wsp:rsid wsp:val=&quot;003769B8&quot;/&gt;&lt;wsp:rsid wsp:val=&quot;00376CD6&quot;/&gt;&lt;wsp:rsid wsp:val=&quot;00376E52&quot;/&gt;&lt;wsp:rsid wsp:val=&quot;0037709A&quot;/&gt;&lt;wsp:rsid wsp:val=&quot;003770D3&quot;/&gt;&lt;wsp:rsid wsp:val=&quot;00377146&quot;/&gt;&lt;wsp:rsid wsp:val=&quot;00377397&quot;/&gt;&lt;wsp:rsid wsp:val=&quot;003774FD&quot;/&gt;&lt;wsp:rsid wsp:val=&quot;003775BD&quot;/&gt;&lt;wsp:rsid wsp:val=&quot;003802CD&quot;/&gt;&lt;wsp:rsid wsp:val=&quot;0038084F&quot;/&gt;&lt;wsp:rsid wsp:val=&quot;00380892&quot;/&gt;&lt;wsp:rsid wsp:val=&quot;00381079&quot;/&gt;&lt;wsp:rsid wsp:val=&quot;00381202&quot;/&gt;&lt;wsp:rsid wsp:val=&quot;0038162E&quot;/&gt;&lt;wsp:rsid wsp:val=&quot;00381685&quot;/&gt;&lt;wsp:rsid wsp:val=&quot;00381918&quot;/&gt;&lt;wsp:rsid wsp:val=&quot;003821E7&quot;/&gt;&lt;wsp:rsid wsp:val=&quot;0038227A&quot;/&gt;&lt;wsp:rsid wsp:val=&quot;0038245B&quot;/&gt;&lt;wsp:rsid wsp:val=&quot;003827B3&quot;/&gt;&lt;wsp:rsid wsp:val=&quot;00382903&quot;/&gt;&lt;wsp:rsid wsp:val=&quot;003829F6&quot;/&gt;&lt;wsp:rsid wsp:val=&quot;00383483&quot;/&gt;&lt;wsp:rsid wsp:val=&quot;00383D4B&quot;/&gt;&lt;wsp:rsid wsp:val=&quot;00383DDB&quot;/&gt;&lt;wsp:rsid wsp:val=&quot;003842A8&quot;/&gt;&lt;wsp:rsid wsp:val=&quot;003848D9&quot;/&gt;&lt;wsp:rsid wsp:val=&quot;00385192&quot;/&gt;&lt;wsp:rsid wsp:val=&quot;003852CC&quot;/&gt;&lt;wsp:rsid wsp:val=&quot;0038556E&quot;/&gt;&lt;wsp:rsid wsp:val=&quot;00385823&quot;/&gt;&lt;wsp:rsid wsp:val=&quot;00385BD7&quot;/&gt;&lt;wsp:rsid wsp:val=&quot;003862D5&quot;/&gt;&lt;wsp:rsid wsp:val=&quot;00386A15&quot;/&gt;&lt;wsp:rsid wsp:val=&quot;00386B71&quot;/&gt;&lt;wsp:rsid wsp:val=&quot;00386EB4&quot;/&gt;&lt;wsp:rsid wsp:val=&quot;0038702D&quot;/&gt;&lt;wsp:rsid wsp:val=&quot;003870BC&quot;/&gt;&lt;wsp:rsid wsp:val=&quot;0038732E&quot;/&gt;&lt;wsp:rsid wsp:val=&quot;00387675&quot;/&gt;&lt;wsp:rsid wsp:val=&quot;00387771&quot;/&gt;&lt;wsp:rsid wsp:val=&quot;00387B2B&quot;/&gt;&lt;wsp:rsid wsp:val=&quot;003904B1&quot;/&gt;&lt;wsp:rsid wsp:val=&quot;0039051D&quot;/&gt;&lt;wsp:rsid wsp:val=&quot;003907D2&quot;/&gt;&lt;wsp:rsid wsp:val=&quot;00390837&quot;/&gt;&lt;wsp:rsid wsp:val=&quot;00390B8F&quot;/&gt;&lt;wsp:rsid wsp:val=&quot;00390C56&quot;/&gt;&lt;wsp:rsid wsp:val=&quot;00390DD0&quot;/&gt;&lt;wsp:rsid wsp:val=&quot;00390E89&quot;/&gt;&lt;wsp:rsid wsp:val=&quot;0039122C&quot;/&gt;&lt;wsp:rsid wsp:val=&quot;0039124D&quot;/&gt;&lt;wsp:rsid wsp:val=&quot;003914C2&quot;/&gt;&lt;wsp:rsid wsp:val=&quot;00391A92&quot;/&gt;&lt;wsp:rsid wsp:val=&quot;003926BE&quot;/&gt;&lt;wsp:rsid wsp:val=&quot;00392C9B&quot;/&gt;&lt;wsp:rsid wsp:val=&quot;00392DB8&quot;/&gt;&lt;wsp:rsid wsp:val=&quot;00392E8F&quot;/&gt;&lt;wsp:rsid wsp:val=&quot;00393798&quot;/&gt;&lt;wsp:rsid wsp:val=&quot;0039383E&quot;/&gt;&lt;wsp:rsid wsp:val=&quot;00393B78&quot;/&gt;&lt;wsp:rsid wsp:val=&quot;00393E7D&quot;/&gt;&lt;wsp:rsid wsp:val=&quot;003941AC&quot;/&gt;&lt;wsp:rsid wsp:val=&quot;00394775&quot;/&gt;&lt;wsp:rsid wsp:val=&quot;00394928&quot;/&gt;&lt;wsp:rsid wsp:val=&quot;00394B44&quot;/&gt;&lt;wsp:rsid wsp:val=&quot;00394B72&quot;/&gt;&lt;wsp:rsid wsp:val=&quot;0039502C&quot;/&gt;&lt;wsp:rsid wsp:val=&quot;00395140&quot;/&gt;&lt;wsp:rsid wsp:val=&quot;003956CC&quot;/&gt;&lt;wsp:rsid wsp:val=&quot;003956DF&quot;/&gt;&lt;wsp:rsid wsp:val=&quot;003956FE&quot;/&gt;&lt;wsp:rsid wsp:val=&quot;0039598F&quot;/&gt;&lt;wsp:rsid wsp:val=&quot;003960D5&quot;/&gt;&lt;wsp:rsid wsp:val=&quot;0039610F&quot;/&gt;&lt;wsp:rsid wsp:val=&quot;00396639&quot;/&gt;&lt;wsp:rsid wsp:val=&quot;0039665F&quot;/&gt;&lt;wsp:rsid wsp:val=&quot;00397464&quot;/&gt;&lt;wsp:rsid wsp:val=&quot;00397514&quot;/&gt;&lt;wsp:rsid wsp:val=&quot;00397817&quot;/&gt;&lt;wsp:rsid wsp:val=&quot;0039782A&quot;/&gt;&lt;wsp:rsid wsp:val=&quot;003978B8&quot;/&gt;&lt;wsp:rsid wsp:val=&quot;00397A0D&quot;/&gt;&lt;wsp:rsid wsp:val=&quot;00397B96&quot;/&gt;&lt;wsp:rsid wsp:val=&quot;00397C4E&quot;/&gt;&lt;wsp:rsid wsp:val=&quot;00397C89&quot;/&gt;&lt;wsp:rsid wsp:val=&quot;00397DD1&quot;/&gt;&lt;wsp:rsid wsp:val=&quot;003A0152&quot;/&gt;&lt;wsp:rsid wsp:val=&quot;003A02E0&quot;/&gt;&lt;wsp:rsid wsp:val=&quot;003A0311&quot;/&gt;&lt;wsp:rsid wsp:val=&quot;003A0736&quot;/&gt;&lt;wsp:rsid wsp:val=&quot;003A07F5&quot;/&gt;&lt;wsp:rsid wsp:val=&quot;003A0EB1&quot;/&gt;&lt;wsp:rsid wsp:val=&quot;003A1135&quot;/&gt;&lt;wsp:rsid wsp:val=&quot;003A1341&quot;/&gt;&lt;wsp:rsid wsp:val=&quot;003A162C&quot;/&gt;&lt;wsp:rsid wsp:val=&quot;003A19E0&quot;/&gt;&lt;wsp:rsid wsp:val=&quot;003A1DD5&quot;/&gt;&lt;wsp:rsid wsp:val=&quot;003A2019&quot;/&gt;&lt;wsp:rsid wsp:val=&quot;003A288B&quot;/&gt;&lt;wsp:rsid wsp:val=&quot;003A2BBA&quot;/&gt;&lt;wsp:rsid wsp:val=&quot;003A2D39&quot;/&gt;&lt;wsp:rsid wsp:val=&quot;003A2EBA&quot;/&gt;&lt;wsp:rsid wsp:val=&quot;003A2FE7&quot;/&gt;&lt;wsp:rsid wsp:val=&quot;003A392F&quot;/&gt;&lt;wsp:rsid wsp:val=&quot;003A3A27&quot;/&gt;&lt;wsp:rsid wsp:val=&quot;003A42BB&quot;/&gt;&lt;wsp:rsid wsp:val=&quot;003A44E3&quot;/&gt;&lt;wsp:rsid wsp:val=&quot;003A45FB&quot;/&gt;&lt;wsp:rsid wsp:val=&quot;003A471D&quot;/&gt;&lt;wsp:rsid wsp:val=&quot;003A48FC&quot;/&gt;&lt;wsp:rsid wsp:val=&quot;003A4E82&quot;/&gt;&lt;wsp:rsid wsp:val=&quot;003A5167&quot;/&gt;&lt;wsp:rsid wsp:val=&quot;003A590E&quot;/&gt;&lt;wsp:rsid wsp:val=&quot;003A5C66&quot;/&gt;&lt;wsp:rsid wsp:val=&quot;003A6330&quot;/&gt;&lt;wsp:rsid wsp:val=&quot;003A67EA&quot;/&gt;&lt;wsp:rsid wsp:val=&quot;003A6A9D&quot;/&gt;&lt;wsp:rsid wsp:val=&quot;003A6BC9&quot;/&gt;&lt;wsp:rsid wsp:val=&quot;003A6F54&quot;/&gt;&lt;wsp:rsid wsp:val=&quot;003A7427&quot;/&gt;&lt;wsp:rsid wsp:val=&quot;003A76A9&quot;/&gt;&lt;wsp:rsid wsp:val=&quot;003A7747&quot;/&gt;&lt;wsp:rsid wsp:val=&quot;003B00CC&quot;/&gt;&lt;wsp:rsid wsp:val=&quot;003B0299&quot;/&gt;&lt;wsp:rsid wsp:val=&quot;003B03CC&quot;/&gt;&lt;wsp:rsid wsp:val=&quot;003B0901&quot;/&gt;&lt;wsp:rsid wsp:val=&quot;003B0B4D&quot;/&gt;&lt;wsp:rsid wsp:val=&quot;003B0F9B&quot;/&gt;&lt;wsp:rsid wsp:val=&quot;003B1046&quot;/&gt;&lt;wsp:rsid wsp:val=&quot;003B1087&quot;/&gt;&lt;wsp:rsid wsp:val=&quot;003B14B8&quot;/&gt;&lt;wsp:rsid wsp:val=&quot;003B1575&quot;/&gt;&lt;wsp:rsid wsp:val=&quot;003B188F&quot;/&gt;&lt;wsp:rsid wsp:val=&quot;003B1CC2&quot;/&gt;&lt;wsp:rsid wsp:val=&quot;003B21B1&quot;/&gt;&lt;wsp:rsid wsp:val=&quot;003B28F1&quot;/&gt;&lt;wsp:rsid wsp:val=&quot;003B2B79&quot;/&gt;&lt;wsp:rsid wsp:val=&quot;003B31F9&quot;/&gt;&lt;wsp:rsid wsp:val=&quot;003B429B&quot;/&gt;&lt;wsp:rsid wsp:val=&quot;003B4482&quot;/&gt;&lt;wsp:rsid wsp:val=&quot;003B4D20&quot;/&gt;&lt;wsp:rsid wsp:val=&quot;003B4E9A&quot;/&gt;&lt;wsp:rsid wsp:val=&quot;003B4FC5&quot;/&gt;&lt;wsp:rsid wsp:val=&quot;003B521B&quot;/&gt;&lt;wsp:rsid wsp:val=&quot;003B570F&quot;/&gt;&lt;wsp:rsid wsp:val=&quot;003B5B57&quot;/&gt;&lt;wsp:rsid wsp:val=&quot;003B5B7E&quot;/&gt;&lt;wsp:rsid wsp:val=&quot;003B5E30&quot;/&gt;&lt;wsp:rsid wsp:val=&quot;003B5EB9&quot;/&gt;&lt;wsp:rsid wsp:val=&quot;003B5FBD&quot;/&gt;&lt;wsp:rsid wsp:val=&quot;003B6194&quot;/&gt;&lt;wsp:rsid wsp:val=&quot;003B674F&quot;/&gt;&lt;wsp:rsid wsp:val=&quot;003B6F75&quot;/&gt;&lt;wsp:rsid wsp:val=&quot;003B6FCB&quot;/&gt;&lt;wsp:rsid wsp:val=&quot;003B7020&quot;/&gt;&lt;wsp:rsid wsp:val=&quot;003B7271&quot;/&gt;&lt;wsp:rsid wsp:val=&quot;003B7294&quot;/&gt;&lt;wsp:rsid wsp:val=&quot;003B734E&quot;/&gt;&lt;wsp:rsid wsp:val=&quot;003B76FE&quot;/&gt;&lt;wsp:rsid wsp:val=&quot;003C009A&quot;/&gt;&lt;wsp:rsid wsp:val=&quot;003C02B2&quot;/&gt;&lt;wsp:rsid wsp:val=&quot;003C0456&quot;/&gt;&lt;wsp:rsid wsp:val=&quot;003C07D7&quot;/&gt;&lt;wsp:rsid wsp:val=&quot;003C0985&quot;/&gt;&lt;wsp:rsid wsp:val=&quot;003C0D37&quot;/&gt;&lt;wsp:rsid wsp:val=&quot;003C16F5&quot;/&gt;&lt;wsp:rsid wsp:val=&quot;003C1EC9&quot;/&gt;&lt;wsp:rsid wsp:val=&quot;003C2B4A&quot;/&gt;&lt;wsp:rsid wsp:val=&quot;003C2C9D&quot;/&gt;&lt;wsp:rsid wsp:val=&quot;003C3204&quot;/&gt;&lt;wsp:rsid wsp:val=&quot;003C3B73&quot;/&gt;&lt;wsp:rsid wsp:val=&quot;003C3D8B&quot;/&gt;&lt;wsp:rsid wsp:val=&quot;003C3EB2&quot;/&gt;&lt;wsp:rsid wsp:val=&quot;003C4250&quot;/&gt;&lt;wsp:rsid wsp:val=&quot;003C4952&quot;/&gt;&lt;wsp:rsid wsp:val=&quot;003C4D16&quot;/&gt;&lt;wsp:rsid wsp:val=&quot;003C4D7A&quot;/&gt;&lt;wsp:rsid wsp:val=&quot;003C4D8C&quot;/&gt;&lt;wsp:rsid wsp:val=&quot;003C4F25&quot;/&gt;&lt;wsp:rsid wsp:val=&quot;003C6580&quot;/&gt;&lt;wsp:rsid wsp:val=&quot;003C7459&quot;/&gt;&lt;wsp:rsid wsp:val=&quot;003C78C0&quot;/&gt;&lt;wsp:rsid wsp:val=&quot;003C79A4&quot;/&gt;&lt;wsp:rsid wsp:val=&quot;003C7D16&quot;/&gt;&lt;wsp:rsid wsp:val=&quot;003D04C1&quot;/&gt;&lt;wsp:rsid wsp:val=&quot;003D09DA&quot;/&gt;&lt;wsp:rsid wsp:val=&quot;003D0A97&quot;/&gt;&lt;wsp:rsid wsp:val=&quot;003D0D75&quot;/&gt;&lt;wsp:rsid wsp:val=&quot;003D0E68&quot;/&gt;&lt;wsp:rsid wsp:val=&quot;003D10E7&quot;/&gt;&lt;wsp:rsid wsp:val=&quot;003D124C&quot;/&gt;&lt;wsp:rsid wsp:val=&quot;003D2050&quot;/&gt;&lt;wsp:rsid wsp:val=&quot;003D2339&quot;/&gt;&lt;wsp:rsid wsp:val=&quot;003D26AA&quot;/&gt;&lt;wsp:rsid wsp:val=&quot;003D2802&quot;/&gt;&lt;wsp:rsid wsp:val=&quot;003D29DE&quot;/&gt;&lt;wsp:rsid wsp:val=&quot;003D2A2B&quot;/&gt;&lt;wsp:rsid wsp:val=&quot;003D2AFE&quot;/&gt;&lt;wsp:rsid wsp:val=&quot;003D30C7&quot;/&gt;&lt;wsp:rsid wsp:val=&quot;003D39A6&quot;/&gt;&lt;wsp:rsid wsp:val=&quot;003D3E74&quot;/&gt;&lt;wsp:rsid wsp:val=&quot;003D41AC&quot;/&gt;&lt;wsp:rsid wsp:val=&quot;003D4330&quot;/&gt;&lt;wsp:rsid wsp:val=&quot;003D4350&quot;/&gt;&lt;wsp:rsid wsp:val=&quot;003D4409&quot;/&gt;&lt;wsp:rsid wsp:val=&quot;003D4CA8&quot;/&gt;&lt;wsp:rsid wsp:val=&quot;003D4E60&quot;/&gt;&lt;wsp:rsid wsp:val=&quot;003D50AE&quot;/&gt;&lt;wsp:rsid wsp:val=&quot;003D5176&quot;/&gt;&lt;wsp:rsid wsp:val=&quot;003D52A8&quot;/&gt;&lt;wsp:rsid wsp:val=&quot;003D5329&quot;/&gt;&lt;wsp:rsid wsp:val=&quot;003D5717&quot;/&gt;&lt;wsp:rsid wsp:val=&quot;003D5726&quot;/&gt;&lt;wsp:rsid wsp:val=&quot;003D5878&quot;/&gt;&lt;wsp:rsid wsp:val=&quot;003D59FE&quot;/&gt;&lt;wsp:rsid wsp:val=&quot;003D5C1B&quot;/&gt;&lt;wsp:rsid wsp:val=&quot;003D5E8F&quot;/&gt;&lt;wsp:rsid wsp:val=&quot;003D60D5&quot;/&gt;&lt;wsp:rsid wsp:val=&quot;003D6348&quot;/&gt;&lt;wsp:rsid wsp:val=&quot;003D63BA&quot;/&gt;&lt;wsp:rsid wsp:val=&quot;003D680E&quot;/&gt;&lt;wsp:rsid wsp:val=&quot;003D75D3&quot;/&gt;&lt;wsp:rsid wsp:val=&quot;003D79E8&quot;/&gt;&lt;wsp:rsid wsp:val=&quot;003E01AE&quot;/&gt;&lt;wsp:rsid wsp:val=&quot;003E089F&quot;/&gt;&lt;wsp:rsid wsp:val=&quot;003E0ADB&quot;/&gt;&lt;wsp:rsid wsp:val=&quot;003E0CE4&quot;/&gt;&lt;wsp:rsid wsp:val=&quot;003E1049&quot;/&gt;&lt;wsp:rsid wsp:val=&quot;003E1304&quot;/&gt;&lt;wsp:rsid wsp:val=&quot;003E1748&quot;/&gt;&lt;wsp:rsid wsp:val=&quot;003E1CF4&quot;/&gt;&lt;wsp:rsid wsp:val=&quot;003E240A&quot;/&gt;&lt;wsp:rsid wsp:val=&quot;003E2719&quot;/&gt;&lt;wsp:rsid wsp:val=&quot;003E2BF4&quot;/&gt;&lt;wsp:rsid wsp:val=&quot;003E2E52&quot;/&gt;&lt;wsp:rsid wsp:val=&quot;003E31BF&quot;/&gt;&lt;wsp:rsid wsp:val=&quot;003E34E1&quot;/&gt;&lt;wsp:rsid wsp:val=&quot;003E3524&quot;/&gt;&lt;wsp:rsid wsp:val=&quot;003E3C5B&quot;/&gt;&lt;wsp:rsid wsp:val=&quot;003E3D11&quot;/&gt;&lt;wsp:rsid wsp:val=&quot;003E40B3&quot;/&gt;&lt;wsp:rsid wsp:val=&quot;003E40C9&quot;/&gt;&lt;wsp:rsid wsp:val=&quot;003E4CDB&quot;/&gt;&lt;wsp:rsid wsp:val=&quot;003E4E26&quot;/&gt;&lt;wsp:rsid wsp:val=&quot;003E52EB&quot;/&gt;&lt;wsp:rsid wsp:val=&quot;003E6279&quot;/&gt;&lt;wsp:rsid wsp:val=&quot;003E6592&quot;/&gt;&lt;wsp:rsid wsp:val=&quot;003E6C48&quot;/&gt;&lt;wsp:rsid wsp:val=&quot;003E703E&quot;/&gt;&lt;wsp:rsid wsp:val=&quot;003E73BC&quot;/&gt;&lt;wsp:rsid wsp:val=&quot;003E740A&quot;/&gt;&lt;wsp:rsid wsp:val=&quot;003E7A02&quot;/&gt;&lt;wsp:rsid wsp:val=&quot;003E7A07&quot;/&gt;&lt;wsp:rsid wsp:val=&quot;003E7E69&quot;/&gt;&lt;wsp:rsid wsp:val=&quot;003F0656&quot;/&gt;&lt;wsp:rsid wsp:val=&quot;003F08C9&quot;/&gt;&lt;wsp:rsid wsp:val=&quot;003F0905&quot;/&gt;&lt;wsp:rsid wsp:val=&quot;003F0B44&quot;/&gt;&lt;wsp:rsid wsp:val=&quot;003F16E1&quot;/&gt;&lt;wsp:rsid wsp:val=&quot;003F184C&quot;/&gt;&lt;wsp:rsid wsp:val=&quot;003F1B6D&quot;/&gt;&lt;wsp:rsid wsp:val=&quot;003F1D73&quot;/&gt;&lt;wsp:rsid wsp:val=&quot;003F20E2&quot;/&gt;&lt;wsp:rsid wsp:val=&quot;003F2244&quot;/&gt;&lt;wsp:rsid wsp:val=&quot;003F23A7&quot;/&gt;&lt;wsp:rsid wsp:val=&quot;003F2564&quot;/&gt;&lt;wsp:rsid wsp:val=&quot;003F2624&quot;/&gt;&lt;wsp:rsid wsp:val=&quot;003F2711&quot;/&gt;&lt;wsp:rsid wsp:val=&quot;003F2876&quot;/&gt;&lt;wsp:rsid wsp:val=&quot;003F2A56&quot;/&gt;&lt;wsp:rsid wsp:val=&quot;003F2B5E&quot;/&gt;&lt;wsp:rsid wsp:val=&quot;003F3865&quot;/&gt;&lt;wsp:rsid wsp:val=&quot;003F4933&quot;/&gt;&lt;wsp:rsid wsp:val=&quot;003F4977&quot;/&gt;&lt;wsp:rsid wsp:val=&quot;003F4E1C&quot;/&gt;&lt;wsp:rsid wsp:val=&quot;003F4E39&quot;/&gt;&lt;wsp:rsid wsp:val=&quot;003F536B&quot;/&gt;&lt;wsp:rsid wsp:val=&quot;003F586D&quot;/&gt;&lt;wsp:rsid wsp:val=&quot;003F60EF&quot;/&gt;&lt;wsp:rsid wsp:val=&quot;003F6131&quot;/&gt;&lt;wsp:rsid wsp:val=&quot;003F62B4&quot;/&gt;&lt;wsp:rsid wsp:val=&quot;003F63ED&quot;/&gt;&lt;wsp:rsid wsp:val=&quot;003F6853&quot;/&gt;&lt;wsp:rsid wsp:val=&quot;003F6930&quot;/&gt;&lt;wsp:rsid wsp:val=&quot;003F6F1A&quot;/&gt;&lt;wsp:rsid wsp:val=&quot;003F6F25&quot;/&gt;&lt;wsp:rsid wsp:val=&quot;003F73A0&quot;/&gt;&lt;wsp:rsid wsp:val=&quot;003F75DD&quot;/&gt;&lt;wsp:rsid wsp:val=&quot;003F7DFF&quot;/&gt;&lt;wsp:rsid wsp:val=&quot;00400094&quot;/&gt;&lt;wsp:rsid wsp:val=&quot;004000BE&quot;/&gt;&lt;wsp:rsid wsp:val=&quot;00400147&quot;/&gt;&lt;wsp:rsid wsp:val=&quot;0040015E&quot;/&gt;&lt;wsp:rsid wsp:val=&quot;00400427&quot;/&gt;&lt;wsp:rsid wsp:val=&quot;004010CF&quot;/&gt;&lt;wsp:rsid wsp:val=&quot;004012FA&quot;/&gt;&lt;wsp:rsid wsp:val=&quot;00401612&quot;/&gt;&lt;wsp:rsid wsp:val=&quot;004017C6&quot;/&gt;&lt;wsp:rsid wsp:val=&quot;004024AB&quot;/&gt;&lt;wsp:rsid wsp:val=&quot;00402F2C&quot;/&gt;&lt;wsp:rsid wsp:val=&quot;0040303D&quot;/&gt;&lt;wsp:rsid wsp:val=&quot;0040379F&quot;/&gt;&lt;wsp:rsid wsp:val=&quot;00403805&quot;/&gt;&lt;wsp:rsid wsp:val=&quot;00403824&quot;/&gt;&lt;wsp:rsid wsp:val=&quot;00403F25&quot;/&gt;&lt;wsp:rsid wsp:val=&quot;004041D2&quot;/&gt;&lt;wsp:rsid wsp:val=&quot;00404370&quot;/&gt;&lt;wsp:rsid wsp:val=&quot;0040495B&quot;/&gt;&lt;wsp:rsid wsp:val=&quot;00404AE9&quot;/&gt;&lt;wsp:rsid wsp:val=&quot;00405194&quot;/&gt;&lt;wsp:rsid wsp:val=&quot;00405476&quot;/&gt;&lt;wsp:rsid wsp:val=&quot;00405898&quot;/&gt;&lt;wsp:rsid wsp:val=&quot;00405D95&quot;/&gt;&lt;wsp:rsid wsp:val=&quot;00405F90&quot;/&gt;&lt;wsp:rsid wsp:val=&quot;00406064&quot;/&gt;&lt;wsp:rsid wsp:val=&quot;00406108&quot;/&gt;&lt;wsp:rsid wsp:val=&quot;00406412&quot;/&gt;&lt;wsp:rsid wsp:val=&quot;00406B1A&quot;/&gt;&lt;wsp:rsid wsp:val=&quot;00406F4B&quot;/&gt;&lt;wsp:rsid wsp:val=&quot;00406FBD&quot;/&gt;&lt;wsp:rsid wsp:val=&quot;00407023&quot;/&gt;&lt;wsp:rsid wsp:val=&quot;00407186&quot;/&gt;&lt;wsp:rsid wsp:val=&quot;004073B0&quot;/&gt;&lt;wsp:rsid wsp:val=&quot;00407612&quot;/&gt;&lt;wsp:rsid wsp:val=&quot;00407A66&quot;/&gt;&lt;wsp:rsid wsp:val=&quot;00407C9E&quot;/&gt;&lt;wsp:rsid wsp:val=&quot;0041029D&quot;/&gt;&lt;wsp:rsid wsp:val=&quot;004103F7&quot;/&gt;&lt;wsp:rsid wsp:val=&quot;00410C05&quot;/&gt;&lt;wsp:rsid wsp:val=&quot;00411230&quot;/&gt;&lt;wsp:rsid wsp:val=&quot;004118C9&quot;/&gt;&lt;wsp:rsid wsp:val=&quot;0041195D&quot;/&gt;&lt;wsp:rsid wsp:val=&quot;00412045&quot;/&gt;&lt;wsp:rsid wsp:val=&quot;0041209A&quot;/&gt;&lt;wsp:rsid wsp:val=&quot;00412697&quot;/&gt;&lt;wsp:rsid wsp:val=&quot;004127C5&quot;/&gt;&lt;wsp:rsid wsp:val=&quot;00412E2A&quot;/&gt;&lt;wsp:rsid wsp:val=&quot;00412F8D&quot;/&gt;&lt;wsp:rsid wsp:val=&quot;00413369&quot;/&gt;&lt;wsp:rsid wsp:val=&quot;00413E02&quot;/&gt;&lt;wsp:rsid wsp:val=&quot;00413FF2&quot;/&gt;&lt;wsp:rsid wsp:val=&quot;004140E7&quot;/&gt;&lt;wsp:rsid wsp:val=&quot;00414129&quot;/&gt;&lt;wsp:rsid wsp:val=&quot;004145AE&quot;/&gt;&lt;wsp:rsid wsp:val=&quot;00414EF6&quot;/&gt;&lt;wsp:rsid wsp:val=&quot;0041577E&quot;/&gt;&lt;wsp:rsid wsp:val=&quot;004157F6&quot;/&gt;&lt;wsp:rsid wsp:val=&quot;004159D3&quot;/&gt;&lt;wsp:rsid wsp:val=&quot;00415A14&quot;/&gt;&lt;wsp:rsid wsp:val=&quot;00415A76&quot;/&gt;&lt;wsp:rsid wsp:val=&quot;00415B30&quot;/&gt;&lt;wsp:rsid wsp:val=&quot;0041616C&quot;/&gt;&lt;wsp:rsid wsp:val=&quot;0041620F&quot;/&gt;&lt;wsp:rsid wsp:val=&quot;0041653E&quot;/&gt;&lt;wsp:rsid wsp:val=&quot;00416845&quot;/&gt;&lt;wsp:rsid wsp:val=&quot;00416A66&quot;/&gt;&lt;wsp:rsid wsp:val=&quot;00416DCB&quot;/&gt;&lt;wsp:rsid wsp:val=&quot;00417678&quot;/&gt;&lt;wsp:rsid wsp:val=&quot;0041769B&quot;/&gt;&lt;wsp:rsid wsp:val=&quot;00417706&quot;/&gt;&lt;wsp:rsid wsp:val=&quot;004200C1&quot;/&gt;&lt;wsp:rsid wsp:val=&quot;00420126&quot;/&gt;&lt;wsp:rsid wsp:val=&quot;004203CF&quot;/&gt;&lt;wsp:rsid wsp:val=&quot;004205B8&quot;/&gt;&lt;wsp:rsid wsp:val=&quot;00420755&quot;/&gt;&lt;wsp:rsid wsp:val=&quot;00420CB7&quot;/&gt;&lt;wsp:rsid wsp:val=&quot;00420F26&quot;/&gt;&lt;wsp:rsid wsp:val=&quot;00421078&quot;/&gt;&lt;wsp:rsid wsp:val=&quot;0042110F&quot;/&gt;&lt;wsp:rsid wsp:val=&quot;004213E8&quot;/&gt;&lt;wsp:rsid wsp:val=&quot;0042149F&quot;/&gt;&lt;wsp:rsid wsp:val=&quot;0042156E&quot;/&gt;&lt;wsp:rsid wsp:val=&quot;00421EC5&quot;/&gt;&lt;wsp:rsid wsp:val=&quot;004222BF&quot;/&gt;&lt;wsp:rsid wsp:val=&quot;00422399&quot;/&gt;&lt;wsp:rsid wsp:val=&quot;00422531&quot;/&gt;&lt;wsp:rsid wsp:val=&quot;004225E8&quot;/&gt;&lt;wsp:rsid wsp:val=&quot;004228B8&quot;/&gt;&lt;wsp:rsid wsp:val=&quot;00422A01&quot;/&gt;&lt;wsp:rsid wsp:val=&quot;00422C78&quot;/&gt;&lt;wsp:rsid wsp:val=&quot;00422DB5&quot;/&gt;&lt;wsp:rsid wsp:val=&quot;0042307B&quot;/&gt;&lt;wsp:rsid wsp:val=&quot;00423326&quot;/&gt;&lt;wsp:rsid wsp:val=&quot;00423E24&quot;/&gt;&lt;wsp:rsid wsp:val=&quot;00423FC4&quot;/&gt;&lt;wsp:rsid wsp:val=&quot;00424C34&quot;/&gt;&lt;wsp:rsid wsp:val=&quot;004252AA&quot;/&gt;&lt;wsp:rsid wsp:val=&quot;00425476&quot;/&gt;&lt;wsp:rsid wsp:val=&quot;00425771&quot;/&gt;&lt;wsp:rsid wsp:val=&quot;00425B4E&quot;/&gt;&lt;wsp:rsid wsp:val=&quot;00425C97&quot;/&gt;&lt;wsp:rsid wsp:val=&quot;00425FFD&quot;/&gt;&lt;wsp:rsid wsp:val=&quot;00426227&quot;/&gt;&lt;wsp:rsid wsp:val=&quot;004262F8&quot;/&gt;&lt;wsp:rsid wsp:val=&quot;00426363&quot;/&gt;&lt;wsp:rsid wsp:val=&quot;00426442&quot;/&gt;&lt;wsp:rsid wsp:val=&quot;0042654A&quot;/&gt;&lt;wsp:rsid wsp:val=&quot;0042661D&quot;/&gt;&lt;wsp:rsid wsp:val=&quot;00426A93&quot;/&gt;&lt;wsp:rsid wsp:val=&quot;00426DFA&quot;/&gt;&lt;wsp:rsid wsp:val=&quot;00427300&quot;/&gt;&lt;wsp:rsid wsp:val=&quot;004276E3&quot;/&gt;&lt;wsp:rsid wsp:val=&quot;004279ED&quot;/&gt;&lt;wsp:rsid wsp:val=&quot;00427DD2&quot;/&gt;&lt;wsp:rsid wsp:val=&quot;00427E67&quot;/&gt;&lt;wsp:rsid wsp:val=&quot;00427ECD&quot;/&gt;&lt;wsp:rsid wsp:val=&quot;00430178&quot;/&gt;&lt;wsp:rsid wsp:val=&quot;00430495&quot;/&gt;&lt;wsp:rsid wsp:val=&quot;00430680&quot;/&gt;&lt;wsp:rsid wsp:val=&quot;00430720&quot;/&gt;&lt;wsp:rsid wsp:val=&quot;00430773&quot;/&gt;&lt;wsp:rsid wsp:val=&quot;00430A72&quot;/&gt;&lt;wsp:rsid wsp:val=&quot;00430FB9&quot;/&gt;&lt;wsp:rsid wsp:val=&quot;004314E7&quot;/&gt;&lt;wsp:rsid wsp:val=&quot;0043189C&quot;/&gt;&lt;wsp:rsid wsp:val=&quot;00431CB1&quot;/&gt;&lt;wsp:rsid wsp:val=&quot;00431DB5&quot;/&gt;&lt;wsp:rsid wsp:val=&quot;00432230&quot;/&gt;&lt;wsp:rsid wsp:val=&quot;004326CF&quot;/&gt;&lt;wsp:rsid wsp:val=&quot;0043270B&quot;/&gt;&lt;wsp:rsid wsp:val=&quot;00432780&quot;/&gt;&lt;wsp:rsid wsp:val=&quot;00432D99&quot;/&gt;&lt;wsp:rsid wsp:val=&quot;00432DB9&quot;/&gt;&lt;wsp:rsid wsp:val=&quot;00432DF0&quot;/&gt;&lt;wsp:rsid wsp:val=&quot;00432E64&quot;/&gt;&lt;wsp:rsid wsp:val=&quot;00432F8F&quot;/&gt;&lt;wsp:rsid wsp:val=&quot;00432F9E&quot;/&gt;&lt;wsp:rsid wsp:val=&quot;004330CC&quot;/&gt;&lt;wsp:rsid wsp:val=&quot;00433106&quot;/&gt;&lt;wsp:rsid wsp:val=&quot;004338F7&quot;/&gt;&lt;wsp:rsid wsp:val=&quot;00433C6F&quot;/&gt;&lt;wsp:rsid wsp:val=&quot;00433CD4&quot;/&gt;&lt;wsp:rsid wsp:val=&quot;00433D17&quot;/&gt;&lt;wsp:rsid wsp:val=&quot;0043417D&quot;/&gt;&lt;wsp:rsid wsp:val=&quot;0043441F&quot;/&gt;&lt;wsp:rsid wsp:val=&quot;00434583&quot;/&gt;&lt;wsp:rsid wsp:val=&quot;00434754&quot;/&gt;&lt;wsp:rsid wsp:val=&quot;0043480E&quot;/&gt;&lt;wsp:rsid wsp:val=&quot;00434A45&quot;/&gt;&lt;wsp:rsid wsp:val=&quot;00434D46&quot;/&gt;&lt;wsp:rsid wsp:val=&quot;00435041&quot;/&gt;&lt;wsp:rsid wsp:val=&quot;00435248&quot;/&gt;&lt;wsp:rsid wsp:val=&quot;004353C1&quot;/&gt;&lt;wsp:rsid wsp:val=&quot;0043542F&quot;/&gt;&lt;wsp:rsid wsp:val=&quot;004355EB&quot;/&gt;&lt;wsp:rsid wsp:val=&quot;00435602&quot;/&gt;&lt;wsp:rsid wsp:val=&quot;004356FA&quot;/&gt;&lt;wsp:rsid wsp:val=&quot;00435CCF&quot;/&gt;&lt;wsp:rsid wsp:val=&quot;004364D4&quot;/&gt;&lt;wsp:rsid wsp:val=&quot;00436A3B&quot;/&gt;&lt;wsp:rsid wsp:val=&quot;00436CA7&quot;/&gt;&lt;wsp:rsid wsp:val=&quot;00436CDA&quot;/&gt;&lt;wsp:rsid wsp:val=&quot;00436D26&quot;/&gt;&lt;wsp:rsid wsp:val=&quot;00437027&quot;/&gt;&lt;wsp:rsid wsp:val=&quot;004370C7&quot;/&gt;&lt;wsp:rsid wsp:val=&quot;004371AB&quot;/&gt;&lt;wsp:rsid wsp:val=&quot;004402A7&quot;/&gt;&lt;wsp:rsid wsp:val=&quot;004402C5&quot;/&gt;&lt;wsp:rsid wsp:val=&quot;0044035D&quot;/&gt;&lt;wsp:rsid wsp:val=&quot;00440AB6&quot;/&gt;&lt;wsp:rsid wsp:val=&quot;00440EA5&quot;/&gt;&lt;wsp:rsid wsp:val=&quot;0044131C&quot;/&gt;&lt;wsp:rsid wsp:val=&quot;0044142F&quot;/&gt;&lt;wsp:rsid wsp:val=&quot;004423B8&quot;/&gt;&lt;wsp:rsid wsp:val=&quot;004425C2&quot;/&gt;&lt;wsp:rsid wsp:val=&quot;00442824&quot;/&gt;&lt;wsp:rsid wsp:val=&quot;0044289C&quot;/&gt;&lt;wsp:rsid wsp:val=&quot;00442942&quot;/&gt;&lt;wsp:rsid wsp:val=&quot;00442DCF&quot;/&gt;&lt;wsp:rsid wsp:val=&quot;00442FFB&quot;/&gt;&lt;wsp:rsid wsp:val=&quot;004430FD&quot;/&gt;&lt;wsp:rsid wsp:val=&quot;0044335B&quot;/&gt;&lt;wsp:rsid wsp:val=&quot;004442A7&quot;/&gt;&lt;wsp:rsid wsp:val=&quot;00444901&quot;/&gt;&lt;wsp:rsid wsp:val=&quot;00444934&quot;/&gt;&lt;wsp:rsid wsp:val=&quot;00444F5E&quot;/&gt;&lt;wsp:rsid wsp:val=&quot;0044540F&quot;/&gt;&lt;wsp:rsid wsp:val=&quot;00445494&quot;/&gt;&lt;wsp:rsid wsp:val=&quot;00445513&quot;/&gt;&lt;wsp:rsid wsp:val=&quot;00445907&quot;/&gt;&lt;wsp:rsid wsp:val=&quot;00445CFF&quot;/&gt;&lt;wsp:rsid wsp:val=&quot;00445E2C&quot;/&gt;&lt;wsp:rsid wsp:val=&quot;00446087&quot;/&gt;&lt;wsp:rsid wsp:val=&quot;004462AF&quot;/&gt;&lt;wsp:rsid wsp:val=&quot;00446505&quot;/&gt;&lt;wsp:rsid wsp:val=&quot;0044662A&quot;/&gt;&lt;wsp:rsid wsp:val=&quot;0044666E&quot;/&gt;&lt;wsp:rsid wsp:val=&quot;00446B69&quot;/&gt;&lt;wsp:rsid wsp:val=&quot;00447134&quot;/&gt;&lt;wsp:rsid wsp:val=&quot;00447486&quot;/&gt;&lt;wsp:rsid wsp:val=&quot;0044782A&quot;/&gt;&lt;wsp:rsid wsp:val=&quot;00450778&quot;/&gt;&lt;wsp:rsid wsp:val=&quot;00450D3B&quot;/&gt;&lt;wsp:rsid wsp:val=&quot;004518D5&quot;/&gt;&lt;wsp:rsid wsp:val=&quot;004519BF&quot;/&gt;&lt;wsp:rsid wsp:val=&quot;00451A5C&quot;/&gt;&lt;wsp:rsid wsp:val=&quot;00451B06&quot;/&gt;&lt;wsp:rsid wsp:val=&quot;00451BEB&quot;/&gt;&lt;wsp:rsid wsp:val=&quot;00451C54&quot;/&gt;&lt;wsp:rsid wsp:val=&quot;004525E6&quot;/&gt;&lt;wsp:rsid wsp:val=&quot;004527C0&quot;/&gt;&lt;wsp:rsid wsp:val=&quot;00453871&quot;/&gt;&lt;wsp:rsid wsp:val=&quot;00453BC3&quot;/&gt;&lt;wsp:rsid wsp:val=&quot;00453DEF&quot;/&gt;&lt;wsp:rsid wsp:val=&quot;00453E84&quot;/&gt;&lt;wsp:rsid wsp:val=&quot;00453F94&quot;/&gt;&lt;wsp:rsid wsp:val=&quot;004543E4&quot;/&gt;&lt;wsp:rsid wsp:val=&quot;004548E5&quot;/&gt;&lt;wsp:rsid wsp:val=&quot;00454CF7&quot;/&gt;&lt;wsp:rsid wsp:val=&quot;00454F08&quot;/&gt;&lt;wsp:rsid wsp:val=&quot;00455105&quot;/&gt;&lt;wsp:rsid wsp:val=&quot;00455440&quot;/&gt;&lt;wsp:rsid wsp:val=&quot;00455838&quot;/&gt;&lt;wsp:rsid wsp:val=&quot;00455C09&quot;/&gt;&lt;wsp:rsid wsp:val=&quot;00456114&quot;/&gt;&lt;wsp:rsid wsp:val=&quot;0045675A&quot;/&gt;&lt;wsp:rsid wsp:val=&quot;00456971&quot;/&gt;&lt;wsp:rsid wsp:val=&quot;00456B9B&quot;/&gt;&lt;wsp:rsid wsp:val=&quot;00456C51&quot;/&gt;&lt;wsp:rsid wsp:val=&quot;0045742D&quot;/&gt;&lt;wsp:rsid wsp:val=&quot;00457983&quot;/&gt;&lt;wsp:rsid wsp:val=&quot;00457C5E&quot;/&gt;&lt;wsp:rsid wsp:val=&quot;00457CAA&quot;/&gt;&lt;wsp:rsid wsp:val=&quot;00457FB9&quot;/&gt;&lt;wsp:rsid wsp:val=&quot;0046026D&quot;/&gt;&lt;wsp:rsid wsp:val=&quot;0046027A&quot;/&gt;&lt;wsp:rsid wsp:val=&quot;004605CC&quot;/&gt;&lt;wsp:rsid wsp:val=&quot;0046072D&quot;/&gt;&lt;wsp:rsid wsp:val=&quot;00460894&quot;/&gt;&lt;wsp:rsid wsp:val=&quot;00460921&quot;/&gt;&lt;wsp:rsid wsp:val=&quot;00460958&quot;/&gt;&lt;wsp:rsid wsp:val=&quot;00460B63&quot;/&gt;&lt;wsp:rsid wsp:val=&quot;0046110A&quot;/&gt;&lt;wsp:rsid wsp:val=&quot;004612C8&quot;/&gt;&lt;wsp:rsid wsp:val=&quot;004614A1&quot;/&gt;&lt;wsp:rsid wsp:val=&quot;004614BB&quot;/&gt;&lt;wsp:rsid wsp:val=&quot;004615C7&quot;/&gt;&lt;wsp:rsid wsp:val=&quot;0046164D&quot;/&gt;&lt;wsp:rsid wsp:val=&quot;004616E5&quot;/&gt;&lt;wsp:rsid wsp:val=&quot;004616FF&quot;/&gt;&lt;wsp:rsid wsp:val=&quot;004617A0&quot;/&gt;&lt;wsp:rsid wsp:val=&quot;0046194F&quot;/&gt;&lt;wsp:rsid wsp:val=&quot;00461C00&quot;/&gt;&lt;wsp:rsid wsp:val=&quot;00461F05&quot;/&gt;&lt;wsp:rsid wsp:val=&quot;004622A1&quot;/&gt;&lt;wsp:rsid wsp:val=&quot;004622D0&quot;/&gt;&lt;wsp:rsid wsp:val=&quot;00462420&quot;/&gt;&lt;wsp:rsid wsp:val=&quot;0046267C&quot;/&gt;&lt;wsp:rsid wsp:val=&quot;004629F2&quot;/&gt;&lt;wsp:rsid wsp:val=&quot;00462A9C&quot;/&gt;&lt;wsp:rsid wsp:val=&quot;00462B09&quot;/&gt;&lt;wsp:rsid wsp:val=&quot;00462B29&quot;/&gt;&lt;wsp:rsid wsp:val=&quot;00462FC4&quot;/&gt;&lt;wsp:rsid wsp:val=&quot;00463139&quot;/&gt;&lt;wsp:rsid wsp:val=&quot;00463448&quot;/&gt;&lt;wsp:rsid wsp:val=&quot;0046348F&quot;/&gt;&lt;wsp:rsid wsp:val=&quot;00463940&quot;/&gt;&lt;wsp:rsid wsp:val=&quot;00464130&quot;/&gt;&lt;wsp:rsid wsp:val=&quot;0046434B&quot;/&gt;&lt;wsp:rsid wsp:val=&quot;00464513&quot;/&gt;&lt;wsp:rsid wsp:val=&quot;00464919&quot;/&gt;&lt;wsp:rsid wsp:val=&quot;00464EE0&quot;/&gt;&lt;wsp:rsid wsp:val=&quot;00465461&quot;/&gt;&lt;wsp:rsid wsp:val=&quot;00465467&quot;/&gt;&lt;wsp:rsid wsp:val=&quot;00465573&quot;/&gt;&lt;wsp:rsid wsp:val=&quot;0046567F&quot;/&gt;&lt;wsp:rsid wsp:val=&quot;004658C3&quot;/&gt;&lt;wsp:rsid wsp:val=&quot;00465CE5&quot;/&gt;&lt;wsp:rsid wsp:val=&quot;00465EB3&quot;/&gt;&lt;wsp:rsid wsp:val=&quot;0046645E&quot;/&gt;&lt;wsp:rsid wsp:val=&quot;0046698E&quot;/&gt;&lt;wsp:rsid wsp:val=&quot;004671AF&quot;/&gt;&lt;wsp:rsid wsp:val=&quot;00467838&quot;/&gt;&lt;wsp:rsid wsp:val=&quot;0047010B&quot;/&gt;&lt;wsp:rsid wsp:val=&quot;0047041E&quot;/&gt;&lt;wsp:rsid wsp:val=&quot;00470750&quot;/&gt;&lt;wsp:rsid wsp:val=&quot;00470893&quot;/&gt;&lt;wsp:rsid wsp:val=&quot;00470E35&quot;/&gt;&lt;wsp:rsid wsp:val=&quot;0047166D&quot;/&gt;&lt;wsp:rsid wsp:val=&quot;00471856&quot;/&gt;&lt;wsp:rsid wsp:val=&quot;004719A1&quot;/&gt;&lt;wsp:rsid wsp:val=&quot;00471CEC&quot;/&gt;&lt;wsp:rsid wsp:val=&quot;00471DB0&quot;/&gt;&lt;wsp:rsid wsp:val=&quot;00471F3B&quot;/&gt;&lt;wsp:rsid wsp:val=&quot;00471FAB&quot;/&gt;&lt;wsp:rsid wsp:val=&quot;00472ACB&quot;/&gt;&lt;wsp:rsid wsp:val=&quot;004734A1&quot;/&gt;&lt;wsp:rsid wsp:val=&quot;00473F5F&quot;/&gt;&lt;wsp:rsid wsp:val=&quot;0047410D&quot;/&gt;&lt;wsp:rsid wsp:val=&quot;004742E4&quot;/&gt;&lt;wsp:rsid wsp:val=&quot;004743DE&quot;/&gt;&lt;wsp:rsid wsp:val=&quot;00474591&quot;/&gt;&lt;wsp:rsid wsp:val=&quot;00474FB4&quot;/&gt;&lt;wsp:rsid wsp:val=&quot;00475131&quot;/&gt;&lt;wsp:rsid wsp:val=&quot;00475139&quot;/&gt;&lt;wsp:rsid wsp:val=&quot;00475260&quot;/&gt;&lt;wsp:rsid wsp:val=&quot;004755D5&quot;/&gt;&lt;wsp:rsid wsp:val=&quot;0047574D&quot;/&gt;&lt;wsp:rsid wsp:val=&quot;004758FA&quot;/&gt;&lt;wsp:rsid wsp:val=&quot;00475A1B&quot;/&gt;&lt;wsp:rsid wsp:val=&quot;00475D3E&quot;/&gt;&lt;wsp:rsid wsp:val=&quot;00475E50&quot;/&gt;&lt;wsp:rsid wsp:val=&quot;00475F90&quot;/&gt;&lt;wsp:rsid wsp:val=&quot;004765CE&quot;/&gt;&lt;wsp:rsid wsp:val=&quot;00476734&quot;/&gt;&lt;wsp:rsid wsp:val=&quot;00476747&quot;/&gt;&lt;wsp:rsid wsp:val=&quot;00476D8B&quot;/&gt;&lt;wsp:rsid wsp:val=&quot;00476EAE&quot;/&gt;&lt;wsp:rsid wsp:val=&quot;004770A2&quot;/&gt;&lt;wsp:rsid wsp:val=&quot;004774C5&quot;/&gt;&lt;wsp:rsid wsp:val=&quot;004775ED&quot;/&gt;&lt;wsp:rsid wsp:val=&quot;004777C7&quot;/&gt;&lt;wsp:rsid wsp:val=&quot;00477B0B&quot;/&gt;&lt;wsp:rsid wsp:val=&quot;004803A9&quot;/&gt;&lt;wsp:rsid wsp:val=&quot;004804A6&quot;/&gt;&lt;wsp:rsid wsp:val=&quot;004807D5&quot;/&gt;&lt;wsp:rsid wsp:val=&quot;00480B03&quot;/&gt;&lt;wsp:rsid wsp:val=&quot;00480B53&quot;/&gt;&lt;wsp:rsid wsp:val=&quot;00480D77&quot;/&gt;&lt;wsp:rsid wsp:val=&quot;00480E5E&quot;/&gt;&lt;wsp:rsid wsp:val=&quot;004810EC&quot;/&gt;&lt;wsp:rsid wsp:val=&quot;004814F6&quot;/&gt;&lt;wsp:rsid wsp:val=&quot;00481607&quot;/&gt;&lt;wsp:rsid wsp:val=&quot;004821B4&quot;/&gt;&lt;wsp:rsid wsp:val=&quot;00482389&quot;/&gt;&lt;wsp:rsid wsp:val=&quot;004824F5&quot;/&gt;&lt;wsp:rsid wsp:val=&quot;00482943&quot;/&gt;&lt;wsp:rsid wsp:val=&quot;00482ADC&quot;/&gt;&lt;wsp:rsid wsp:val=&quot;00482B0E&quot;/&gt;&lt;wsp:rsid wsp:val=&quot;00482B1F&quot;/&gt;&lt;wsp:rsid wsp:val=&quot;00482BAD&quot;/&gt;&lt;wsp:rsid wsp:val=&quot;00482CDD&quot;/&gt;&lt;wsp:rsid wsp:val=&quot;00483D11&quot;/&gt;&lt;wsp:rsid wsp:val=&quot;00483D20&quot;/&gt;&lt;wsp:rsid wsp:val=&quot;00483FA7&quot;/&gt;&lt;wsp:rsid wsp:val=&quot;0048406D&quot;/&gt;&lt;wsp:rsid wsp:val=&quot;0048410E&quot;/&gt;&lt;wsp:rsid wsp:val=&quot;00484454&quot;/&gt;&lt;wsp:rsid wsp:val=&quot;004847D3&quot;/&gt;&lt;wsp:rsid wsp:val=&quot;00484C46&quot;/&gt;&lt;wsp:rsid wsp:val=&quot;00485969&quot;/&gt;&lt;wsp:rsid wsp:val=&quot;0048598C&quot;/&gt;&lt;wsp:rsid wsp:val=&quot;00485C9E&quot;/&gt;&lt;wsp:rsid wsp:val=&quot;00485E8A&quot;/&gt;&lt;wsp:rsid wsp:val=&quot;00485FEB&quot;/&gt;&lt;wsp:rsid wsp:val=&quot;0048620B&quot;/&gt;&lt;wsp:rsid wsp:val=&quot;004862DE&quot;/&gt;&lt;wsp:rsid wsp:val=&quot;0048647C&quot;/&gt;&lt;wsp:rsid wsp:val=&quot;0048658B&quot;/&gt;&lt;wsp:rsid wsp:val=&quot;00486CF2&quot;/&gt;&lt;wsp:rsid wsp:val=&quot;00486EC5&quot;/&gt;&lt;wsp:rsid wsp:val=&quot;00487442&quot;/&gt;&lt;wsp:rsid wsp:val=&quot;00487BB8&quot;/&gt;&lt;wsp:rsid wsp:val=&quot;00487F28&quot;/&gt;&lt;wsp:rsid wsp:val=&quot;0049005F&quot;/&gt;&lt;wsp:rsid wsp:val=&quot;00490649&quot;/&gt;&lt;wsp:rsid wsp:val=&quot;0049093B&quot;/&gt;&lt;wsp:rsid wsp:val=&quot;00490E94&quot;/&gt;&lt;wsp:rsid wsp:val=&quot;00490EE3&quot;/&gt;&lt;wsp:rsid wsp:val=&quot;004912BA&quot;/&gt;&lt;wsp:rsid wsp:val=&quot;0049143D&quot;/&gt;&lt;wsp:rsid wsp:val=&quot;004916E8&quot;/&gt;&lt;wsp:rsid wsp:val=&quot;004918A0&quot;/&gt;&lt;wsp:rsid wsp:val=&quot;0049230F&quot;/&gt;&lt;wsp:rsid wsp:val=&quot;004924E5&quot;/&gt;&lt;wsp:rsid wsp:val=&quot;00492619&quot;/&gt;&lt;wsp:rsid wsp:val=&quot;0049277B&quot;/&gt;&lt;wsp:rsid wsp:val=&quot;00493308&quot;/&gt;&lt;wsp:rsid wsp:val=&quot;0049349F&quot;/&gt;&lt;wsp:rsid wsp:val=&quot;004935A4&quot;/&gt;&lt;wsp:rsid wsp:val=&quot;00493916&quot;/&gt;&lt;wsp:rsid wsp:val=&quot;00493D08&quot;/&gt;&lt;wsp:rsid wsp:val=&quot;00494584&quot;/&gt;&lt;wsp:rsid wsp:val=&quot;00494C34&quot;/&gt;&lt;wsp:rsid wsp:val=&quot;00494E75&quot;/&gt;&lt;wsp:rsid wsp:val=&quot;00495071&quot;/&gt;&lt;wsp:rsid wsp:val=&quot;00495227&quot;/&gt;&lt;wsp:rsid wsp:val=&quot;004961DB&quot;/&gt;&lt;wsp:rsid wsp:val=&quot;00496254&quot;/&gt;&lt;wsp:rsid wsp:val=&quot;00496411&quot;/&gt;&lt;wsp:rsid wsp:val=&quot;0049653E&quot;/&gt;&lt;wsp:rsid wsp:val=&quot;00496BEF&quot;/&gt;&lt;wsp:rsid wsp:val=&quot;004970A1&quot;/&gt;&lt;wsp:rsid wsp:val=&quot;0049792C&quot;/&gt;&lt;wsp:rsid wsp:val=&quot;00497BD3&quot;/&gt;&lt;wsp:rsid wsp:val=&quot;00497F24&quot;/&gt;&lt;wsp:rsid wsp:val=&quot;00497F2F&quot;/&gt;&lt;wsp:rsid wsp:val=&quot;004A01E1&quot;/&gt;&lt;wsp:rsid wsp:val=&quot;004A09A7&quot;/&gt;&lt;wsp:rsid wsp:val=&quot;004A0E00&quot;/&gt;&lt;wsp:rsid wsp:val=&quot;004A15F7&quot;/&gt;&lt;wsp:rsid wsp:val=&quot;004A1600&quot;/&gt;&lt;wsp:rsid wsp:val=&quot;004A1956&quot;/&gt;&lt;wsp:rsid wsp:val=&quot;004A1B20&quot;/&gt;&lt;wsp:rsid wsp:val=&quot;004A201F&quot;/&gt;&lt;wsp:rsid wsp:val=&quot;004A2130&quot;/&gt;&lt;wsp:rsid wsp:val=&quot;004A23B8&quot;/&gt;&lt;wsp:rsid wsp:val=&quot;004A23C0&quot;/&gt;&lt;wsp:rsid wsp:val=&quot;004A28D4&quot;/&gt;&lt;wsp:rsid wsp:val=&quot;004A2908&quot;/&gt;&lt;wsp:rsid wsp:val=&quot;004A2B3D&quot;/&gt;&lt;wsp:rsid wsp:val=&quot;004A2BE1&quot;/&gt;&lt;wsp:rsid wsp:val=&quot;004A2E44&quot;/&gt;&lt;wsp:rsid wsp:val=&quot;004A30F7&quot;/&gt;&lt;wsp:rsid wsp:val=&quot;004A31F1&quot;/&gt;&lt;wsp:rsid wsp:val=&quot;004A366E&quot;/&gt;&lt;wsp:rsid wsp:val=&quot;004A36C0&quot;/&gt;&lt;wsp:rsid wsp:val=&quot;004A36FB&quot;/&gt;&lt;wsp:rsid wsp:val=&quot;004A3A2A&quot;/&gt;&lt;wsp:rsid wsp:val=&quot;004A3AA3&quot;/&gt;&lt;wsp:rsid wsp:val=&quot;004A3AB1&quot;/&gt;&lt;wsp:rsid wsp:val=&quot;004A4247&quot;/&gt;&lt;wsp:rsid wsp:val=&quot;004A4635&quot;/&gt;&lt;wsp:rsid wsp:val=&quot;004A4900&quot;/&gt;&lt;wsp:rsid wsp:val=&quot;004A4BE8&quot;/&gt;&lt;wsp:rsid wsp:val=&quot;004A4D38&quot;/&gt;&lt;wsp:rsid wsp:val=&quot;004A4D91&quot;/&gt;&lt;wsp:rsid wsp:val=&quot;004A4E7E&quot;/&gt;&lt;wsp:rsid wsp:val=&quot;004A4E95&quot;/&gt;&lt;wsp:rsid wsp:val=&quot;004A4FFB&quot;/&gt;&lt;wsp:rsid wsp:val=&quot;004A5270&quot;/&gt;&lt;wsp:rsid wsp:val=&quot;004A5667&quot;/&gt;&lt;wsp:rsid wsp:val=&quot;004A57FC&quot;/&gt;&lt;wsp:rsid wsp:val=&quot;004A5F92&quot;/&gt;&lt;wsp:rsid wsp:val=&quot;004A66D4&quot;/&gt;&lt;wsp:rsid wsp:val=&quot;004A705C&quot;/&gt;&lt;wsp:rsid wsp:val=&quot;004A717D&quot;/&gt;&lt;wsp:rsid wsp:val=&quot;004A7276&quot;/&gt;&lt;wsp:rsid wsp:val=&quot;004A78BC&quot;/&gt;&lt;wsp:rsid wsp:val=&quot;004A7EE7&quot;/&gt;&lt;wsp:rsid wsp:val=&quot;004A7FB0&quot;/&gt;&lt;wsp:rsid wsp:val=&quot;004B02E8&quot;/&gt;&lt;wsp:rsid wsp:val=&quot;004B067B&quot;/&gt;&lt;wsp:rsid wsp:val=&quot;004B06EF&quot;/&gt;&lt;wsp:rsid wsp:val=&quot;004B0706&quot;/&gt;&lt;wsp:rsid wsp:val=&quot;004B0787&quot;/&gt;&lt;wsp:rsid wsp:val=&quot;004B0A36&quot;/&gt;&lt;wsp:rsid wsp:val=&quot;004B1313&quot;/&gt;&lt;wsp:rsid wsp:val=&quot;004B169E&quot;/&gt;&lt;wsp:rsid wsp:val=&quot;004B1B53&quot;/&gt;&lt;wsp:rsid wsp:val=&quot;004B1C42&quot;/&gt;&lt;wsp:rsid wsp:val=&quot;004B1E40&quot;/&gt;&lt;wsp:rsid wsp:val=&quot;004B2700&quot;/&gt;&lt;wsp:rsid wsp:val=&quot;004B2AA0&quot;/&gt;&lt;wsp:rsid wsp:val=&quot;004B2B31&quot;/&gt;&lt;wsp:rsid wsp:val=&quot;004B2C33&quot;/&gt;&lt;wsp:rsid wsp:val=&quot;004B2CDB&quot;/&gt;&lt;wsp:rsid wsp:val=&quot;004B2F70&quot;/&gt;&lt;wsp:rsid wsp:val=&quot;004B385B&quot;/&gt;&lt;wsp:rsid wsp:val=&quot;004B3C3F&quot;/&gt;&lt;wsp:rsid wsp:val=&quot;004B45A2&quot;/&gt;&lt;wsp:rsid wsp:val=&quot;004B4A0F&quot;/&gt;&lt;wsp:rsid wsp:val=&quot;004B4AA2&quot;/&gt;&lt;wsp:rsid wsp:val=&quot;004B4C54&quot;/&gt;&lt;wsp:rsid wsp:val=&quot;004B4C67&quot;/&gt;&lt;wsp:rsid wsp:val=&quot;004B50E0&quot;/&gt;&lt;wsp:rsid wsp:val=&quot;004B515E&quot;/&gt;&lt;wsp:rsid wsp:val=&quot;004B55EC&quot;/&gt;&lt;wsp:rsid wsp:val=&quot;004B5B5B&quot;/&gt;&lt;wsp:rsid wsp:val=&quot;004B5C73&quot;/&gt;&lt;wsp:rsid wsp:val=&quot;004B5E6F&quot;/&gt;&lt;wsp:rsid wsp:val=&quot;004B5FFC&quot;/&gt;&lt;wsp:rsid wsp:val=&quot;004B6301&quot;/&gt;&lt;wsp:rsid wsp:val=&quot;004B6707&quot;/&gt;&lt;wsp:rsid wsp:val=&quot;004B6944&quot;/&gt;&lt;wsp:rsid wsp:val=&quot;004B6E56&quot;/&gt;&lt;wsp:rsid wsp:val=&quot;004B6FFB&quot;/&gt;&lt;wsp:rsid wsp:val=&quot;004B70B6&quot;/&gt;&lt;wsp:rsid wsp:val=&quot;004B7181&quot;/&gt;&lt;wsp:rsid wsp:val=&quot;004B795F&quot;/&gt;&lt;wsp:rsid wsp:val=&quot;004B7BA5&quot;/&gt;&lt;wsp:rsid wsp:val=&quot;004B7FC2&quot;/&gt;&lt;wsp:rsid wsp:val=&quot;004C001B&quot;/&gt;&lt;wsp:rsid wsp:val=&quot;004C0346&quot;/&gt;&lt;wsp:rsid wsp:val=&quot;004C03CC&quot;/&gt;&lt;wsp:rsid wsp:val=&quot;004C0A25&quot;/&gt;&lt;wsp:rsid wsp:val=&quot;004C0AE9&quot;/&gt;&lt;wsp:rsid wsp:val=&quot;004C0B5B&quot;/&gt;&lt;wsp:rsid wsp:val=&quot;004C0C03&quot;/&gt;&lt;wsp:rsid wsp:val=&quot;004C0EE4&quot;/&gt;&lt;wsp:rsid wsp:val=&quot;004C0F99&quot;/&gt;&lt;wsp:rsid wsp:val=&quot;004C130D&quot;/&gt;&lt;wsp:rsid wsp:val=&quot;004C132F&quot;/&gt;&lt;wsp:rsid wsp:val=&quot;004C1624&quot;/&gt;&lt;wsp:rsid wsp:val=&quot;004C171F&quot;/&gt;&lt;wsp:rsid wsp:val=&quot;004C19E0&quot;/&gt;&lt;wsp:rsid wsp:val=&quot;004C2371&quot;/&gt;&lt;wsp:rsid wsp:val=&quot;004C2B6F&quot;/&gt;&lt;wsp:rsid wsp:val=&quot;004C2C4E&quot;/&gt;&lt;wsp:rsid wsp:val=&quot;004C2E6B&quot;/&gt;&lt;wsp:rsid wsp:val=&quot;004C2F01&quot;/&gt;&lt;wsp:rsid wsp:val=&quot;004C2F96&quot;/&gt;&lt;wsp:rsid wsp:val=&quot;004C3472&quot;/&gt;&lt;wsp:rsid wsp:val=&quot;004C34E8&quot;/&gt;&lt;wsp:rsid wsp:val=&quot;004C3A46&quot;/&gt;&lt;wsp:rsid wsp:val=&quot;004C3AD4&quot;/&gt;&lt;wsp:rsid wsp:val=&quot;004C3C51&quot;/&gt;&lt;wsp:rsid wsp:val=&quot;004C3FEE&quot;/&gt;&lt;wsp:rsid wsp:val=&quot;004C40D3&quot;/&gt;&lt;wsp:rsid wsp:val=&quot;004C4384&quot;/&gt;&lt;wsp:rsid wsp:val=&quot;004C47FE&quot;/&gt;&lt;wsp:rsid wsp:val=&quot;004C4957&quot;/&gt;&lt;wsp:rsid wsp:val=&quot;004C4BCE&quot;/&gt;&lt;wsp:rsid wsp:val=&quot;004C4BF3&quot;/&gt;&lt;wsp:rsid wsp:val=&quot;004C4F33&quot;/&gt;&lt;wsp:rsid wsp:val=&quot;004C5203&quot;/&gt;&lt;wsp:rsid wsp:val=&quot;004C521E&quot;/&gt;&lt;wsp:rsid wsp:val=&quot;004C53F2&quot;/&gt;&lt;wsp:rsid wsp:val=&quot;004C5C61&quot;/&gt;&lt;wsp:rsid wsp:val=&quot;004C5EF0&quot;/&gt;&lt;wsp:rsid wsp:val=&quot;004C63D6&quot;/&gt;&lt;wsp:rsid wsp:val=&quot;004C660B&quot;/&gt;&lt;wsp:rsid wsp:val=&quot;004C6627&quot;/&gt;&lt;wsp:rsid wsp:val=&quot;004C670B&quot;/&gt;&lt;wsp:rsid wsp:val=&quot;004C6782&quot;/&gt;&lt;wsp:rsid wsp:val=&quot;004C6915&quot;/&gt;&lt;wsp:rsid wsp:val=&quot;004C6D25&quot;/&gt;&lt;wsp:rsid wsp:val=&quot;004C6EED&quot;/&gt;&lt;wsp:rsid wsp:val=&quot;004C730E&quot;/&gt;&lt;wsp:rsid wsp:val=&quot;004C7739&quot;/&gt;&lt;wsp:rsid wsp:val=&quot;004C7A83&quot;/&gt;&lt;wsp:rsid wsp:val=&quot;004C7BDF&quot;/&gt;&lt;wsp:rsid wsp:val=&quot;004C7EFE&quot;/&gt;&lt;wsp:rsid wsp:val=&quot;004D0200&quot;/&gt;&lt;wsp:rsid wsp:val=&quot;004D0436&quot;/&gt;&lt;wsp:rsid wsp:val=&quot;004D0E08&quot;/&gt;&lt;wsp:rsid wsp:val=&quot;004D0E42&quot;/&gt;&lt;wsp:rsid wsp:val=&quot;004D15E8&quot;/&gt;&lt;wsp:rsid wsp:val=&quot;004D171F&quot;/&gt;&lt;wsp:rsid wsp:val=&quot;004D1A33&quot;/&gt;&lt;wsp:rsid wsp:val=&quot;004D1A71&quot;/&gt;&lt;wsp:rsid wsp:val=&quot;004D1D64&quot;/&gt;&lt;wsp:rsid wsp:val=&quot;004D1DED&quot;/&gt;&lt;wsp:rsid wsp:val=&quot;004D2474&quot;/&gt;&lt;wsp:rsid wsp:val=&quot;004D24F2&quot;/&gt;&lt;wsp:rsid wsp:val=&quot;004D27C4&quot;/&gt;&lt;wsp:rsid wsp:val=&quot;004D2B5A&quot;/&gt;&lt;wsp:rsid wsp:val=&quot;004D2E1A&quot;/&gt;&lt;wsp:rsid wsp:val=&quot;004D2E57&quot;/&gt;&lt;wsp:rsid wsp:val=&quot;004D2FE7&quot;/&gt;&lt;wsp:rsid wsp:val=&quot;004D31C8&quot;/&gt;&lt;wsp:rsid wsp:val=&quot;004D320E&quot;/&gt;&lt;wsp:rsid wsp:val=&quot;004D3251&quot;/&gt;&lt;wsp:rsid wsp:val=&quot;004D3E3B&quot;/&gt;&lt;wsp:rsid wsp:val=&quot;004D409C&quot;/&gt;&lt;wsp:rsid wsp:val=&quot;004D41F7&quot;/&gt;&lt;wsp:rsid wsp:val=&quot;004D45F9&quot;/&gt;&lt;wsp:rsid wsp:val=&quot;004D4968&quot;/&gt;&lt;wsp:rsid wsp:val=&quot;004D4977&quot;/&gt;&lt;wsp:rsid wsp:val=&quot;004D49E4&quot;/&gt;&lt;wsp:rsid wsp:val=&quot;004D4A8A&quot;/&gt;&lt;wsp:rsid wsp:val=&quot;004D4BB0&quot;/&gt;&lt;wsp:rsid wsp:val=&quot;004D4BEA&quot;/&gt;&lt;wsp:rsid wsp:val=&quot;004D4C05&quot;/&gt;&lt;wsp:rsid wsp:val=&quot;004D50CC&quot;/&gt;&lt;wsp:rsid wsp:val=&quot;004D52E9&quot;/&gt;&lt;wsp:rsid wsp:val=&quot;004D56CA&quot;/&gt;&lt;wsp:rsid wsp:val=&quot;004D58D1&quot;/&gt;&lt;wsp:rsid wsp:val=&quot;004D5ECC&quot;/&gt;&lt;wsp:rsid wsp:val=&quot;004D5F02&quot;/&gt;&lt;wsp:rsid wsp:val=&quot;004D650F&quot;/&gt;&lt;wsp:rsid wsp:val=&quot;004D671B&quot;/&gt;&lt;wsp:rsid wsp:val=&quot;004D68C0&quot;/&gt;&lt;wsp:rsid wsp:val=&quot;004D710C&quot;/&gt;&lt;wsp:rsid wsp:val=&quot;004D7448&quot;/&gt;&lt;wsp:rsid wsp:val=&quot;004E0033&quot;/&gt;&lt;wsp:rsid wsp:val=&quot;004E03BE&quot;/&gt;&lt;wsp:rsid wsp:val=&quot;004E0619&quot;/&gt;&lt;wsp:rsid wsp:val=&quot;004E0BC8&quot;/&gt;&lt;wsp:rsid wsp:val=&quot;004E0CD0&quot;/&gt;&lt;wsp:rsid wsp:val=&quot;004E1260&quot;/&gt;&lt;wsp:rsid wsp:val=&quot;004E17FE&quot;/&gt;&lt;wsp:rsid wsp:val=&quot;004E1A6D&quot;/&gt;&lt;wsp:rsid wsp:val=&quot;004E1CBB&quot;/&gt;&lt;wsp:rsid wsp:val=&quot;004E1D07&quot;/&gt;&lt;wsp:rsid wsp:val=&quot;004E1FC0&quot;/&gt;&lt;wsp:rsid wsp:val=&quot;004E209D&quot;/&gt;&lt;wsp:rsid wsp:val=&quot;004E2155&quot;/&gt;&lt;wsp:rsid wsp:val=&quot;004E21D3&quot;/&gt;&lt;wsp:rsid wsp:val=&quot;004E21E3&quot;/&gt;&lt;wsp:rsid wsp:val=&quot;004E2AFF&quot;/&gt;&lt;wsp:rsid wsp:val=&quot;004E2C41&quot;/&gt;&lt;wsp:rsid wsp:val=&quot;004E2E33&quot;/&gt;&lt;wsp:rsid wsp:val=&quot;004E2F51&quot;/&gt;&lt;wsp:rsid wsp:val=&quot;004E2F60&quot;/&gt;&lt;wsp:rsid wsp:val=&quot;004E3579&quot;/&gt;&lt;wsp:rsid wsp:val=&quot;004E3892&quot;/&gt;&lt;wsp:rsid wsp:val=&quot;004E3FD8&quot;/&gt;&lt;wsp:rsid wsp:val=&quot;004E449B&quot;/&gt;&lt;wsp:rsid wsp:val=&quot;004E471C&quot;/&gt;&lt;wsp:rsid wsp:val=&quot;004E4754&quot;/&gt;&lt;wsp:rsid wsp:val=&quot;004E48A1&quot;/&gt;&lt;wsp:rsid wsp:val=&quot;004E5181&quot;/&gt;&lt;wsp:rsid wsp:val=&quot;004E53AE&quot;/&gt;&lt;wsp:rsid wsp:val=&quot;004E5449&quot;/&gt;&lt;wsp:rsid wsp:val=&quot;004E5C61&quot;/&gt;&lt;wsp:rsid wsp:val=&quot;004E6158&quot;/&gt;&lt;wsp:rsid wsp:val=&quot;004E6184&quot;/&gt;&lt;wsp:rsid wsp:val=&quot;004E6267&quot;/&gt;&lt;wsp:rsid wsp:val=&quot;004E62BC&quot;/&gt;&lt;wsp:rsid wsp:val=&quot;004E63C9&quot;/&gt;&lt;wsp:rsid wsp:val=&quot;004E675B&quot;/&gt;&lt;wsp:rsid wsp:val=&quot;004E6CEA&quot;/&gt;&lt;wsp:rsid wsp:val=&quot;004E6E83&quot;/&gt;&lt;wsp:rsid wsp:val=&quot;004E7537&quot;/&gt;&lt;wsp:rsid wsp:val=&quot;004E7691&quot;/&gt;&lt;wsp:rsid wsp:val=&quot;004E76A5&quot;/&gt;&lt;wsp:rsid wsp:val=&quot;004E7B7F&quot;/&gt;&lt;wsp:rsid wsp:val=&quot;004E7E00&quot;/&gt;&lt;wsp:rsid wsp:val=&quot;004E7E45&quot;/&gt;&lt;wsp:rsid wsp:val=&quot;004F0025&quot;/&gt;&lt;wsp:rsid wsp:val=&quot;004F01B4&quot;/&gt;&lt;wsp:rsid wsp:val=&quot;004F020A&quot;/&gt;&lt;wsp:rsid wsp:val=&quot;004F080C&quot;/&gt;&lt;wsp:rsid wsp:val=&quot;004F0C82&quot;/&gt;&lt;wsp:rsid wsp:val=&quot;004F114A&quot;/&gt;&lt;wsp:rsid wsp:val=&quot;004F133C&quot;/&gt;&lt;wsp:rsid wsp:val=&quot;004F13D2&quot;/&gt;&lt;wsp:rsid wsp:val=&quot;004F1910&quot;/&gt;&lt;wsp:rsid wsp:val=&quot;004F1A00&quot;/&gt;&lt;wsp:rsid wsp:val=&quot;004F1D32&quot;/&gt;&lt;wsp:rsid wsp:val=&quot;004F2168&quot;/&gt;&lt;wsp:rsid wsp:val=&quot;004F225D&quot;/&gt;&lt;wsp:rsid wsp:val=&quot;004F257F&quot;/&gt;&lt;wsp:rsid wsp:val=&quot;004F2826&quot;/&gt;&lt;wsp:rsid wsp:val=&quot;004F2AA6&quot;/&gt;&lt;wsp:rsid wsp:val=&quot;004F2B9C&quot;/&gt;&lt;wsp:rsid wsp:val=&quot;004F2CCE&quot;/&gt;&lt;wsp:rsid wsp:val=&quot;004F2D47&quot;/&gt;&lt;wsp:rsid wsp:val=&quot;004F33A9&quot;/&gt;&lt;wsp:rsid wsp:val=&quot;004F359A&quot;/&gt;&lt;wsp:rsid wsp:val=&quot;004F3DD1&quot;/&gt;&lt;wsp:rsid wsp:val=&quot;004F40F1&quot;/&gt;&lt;wsp:rsid wsp:val=&quot;004F4477&quot;/&gt;&lt;wsp:rsid wsp:val=&quot;004F456F&quot;/&gt;&lt;wsp:rsid wsp:val=&quot;004F4760&quot;/&gt;&lt;wsp:rsid wsp:val=&quot;004F497D&quot;/&gt;&lt;wsp:rsid wsp:val=&quot;004F4C27&quot;/&gt;&lt;wsp:rsid wsp:val=&quot;004F4E53&quot;/&gt;&lt;wsp:rsid wsp:val=&quot;004F4F06&quot;/&gt;&lt;wsp:rsid wsp:val=&quot;004F4F1E&quot;/&gt;&lt;wsp:rsid wsp:val=&quot;004F58AB&quot;/&gt;&lt;wsp:rsid wsp:val=&quot;004F627A&quot;/&gt;&lt;wsp:rsid wsp:val=&quot;004F66FA&quot;/&gt;&lt;wsp:rsid wsp:val=&quot;004F67A9&quot;/&gt;&lt;wsp:rsid wsp:val=&quot;004F6AFE&quot;/&gt;&lt;wsp:rsid wsp:val=&quot;004F6C72&quot;/&gt;&lt;wsp:rsid wsp:val=&quot;004F6F20&quot;/&gt;&lt;wsp:rsid wsp:val=&quot;004F72EA&quot;/&gt;&lt;wsp:rsid wsp:val=&quot;004F7373&quot;/&gt;&lt;wsp:rsid wsp:val=&quot;004F73A5&quot;/&gt;&lt;wsp:rsid wsp:val=&quot;004F74B2&quot;/&gt;&lt;wsp:rsid wsp:val=&quot;004F75B4&quot;/&gt;&lt;wsp:rsid wsp:val=&quot;004F75C6&quot;/&gt;&lt;wsp:rsid wsp:val=&quot;004F76A6&quot;/&gt;&lt;wsp:rsid wsp:val=&quot;004F7799&quot;/&gt;&lt;wsp:rsid wsp:val=&quot;004F782F&quot;/&gt;&lt;wsp:rsid wsp:val=&quot;004F78C3&quot;/&gt;&lt;wsp:rsid wsp:val=&quot;004F7B47&quot;/&gt;&lt;wsp:rsid wsp:val=&quot;004F7C51&quot;/&gt;&lt;wsp:rsid wsp:val=&quot;004F7CE6&quot;/&gt;&lt;wsp:rsid wsp:val=&quot;004F7F1A&quot;/&gt;&lt;wsp:rsid wsp:val=&quot;0050031C&quot;/&gt;&lt;wsp:rsid wsp:val=&quot;005004F7&quot;/&gt;&lt;wsp:rsid wsp:val=&quot;00500798&quot;/&gt;&lt;wsp:rsid wsp:val=&quot;005007E7&quot;/&gt;&lt;wsp:rsid wsp:val=&quot;00500A59&quot;/&gt;&lt;wsp:rsid wsp:val=&quot;00501131&quot;/&gt;&lt;wsp:rsid wsp:val=&quot;005012BB&quot;/&gt;&lt;wsp:rsid wsp:val=&quot;0050132F&quot;/&gt;&lt;wsp:rsid wsp:val=&quot;00501577&quot;/&gt;&lt;wsp:rsid wsp:val=&quot;00501723&quot;/&gt;&lt;wsp:rsid wsp:val=&quot;00501A8C&quot;/&gt;&lt;wsp:rsid wsp:val=&quot;00501F0D&quot;/&gt;&lt;wsp:rsid wsp:val=&quot;00502425&quot;/&gt;&lt;wsp:rsid wsp:val=&quot;005029A2&quot;/&gt;&lt;wsp:rsid wsp:val=&quot;005029FC&quot;/&gt;&lt;wsp:rsid wsp:val=&quot;00502B09&quot;/&gt;&lt;wsp:rsid wsp:val=&quot;00502D19&quot;/&gt;&lt;wsp:rsid wsp:val=&quot;00502FCA&quot;/&gt;&lt;wsp:rsid wsp:val=&quot;005035E7&quot;/&gt;&lt;wsp:rsid wsp:val=&quot;005038A7&quot;/&gt;&lt;wsp:rsid wsp:val=&quot;00503C88&quot;/&gt;&lt;wsp:rsid wsp:val=&quot;00503DCD&quot;/&gt;&lt;wsp:rsid wsp:val=&quot;00503FAD&quot;/&gt;&lt;wsp:rsid wsp:val=&quot;005045B6&quot;/&gt;&lt;wsp:rsid wsp:val=&quot;00504639&quot;/&gt;&lt;wsp:rsid wsp:val=&quot;00504C3F&quot;/&gt;&lt;wsp:rsid wsp:val=&quot;005050F8&quot;/&gt;&lt;wsp:rsid wsp:val=&quot;005057BD&quot;/&gt;&lt;wsp:rsid wsp:val=&quot;00505826&quot;/&gt;&lt;wsp:rsid wsp:val=&quot;00505A2A&quot;/&gt;&lt;wsp:rsid wsp:val=&quot;00505ABD&quot;/&gt;&lt;wsp:rsid wsp:val=&quot;00505E39&quot;/&gt;&lt;wsp:rsid wsp:val=&quot;0050614B&quot;/&gt;&lt;wsp:rsid wsp:val=&quot;0050635E&quot;/&gt;&lt;wsp:rsid wsp:val=&quot;00506571&quot;/&gt;&lt;wsp:rsid wsp:val=&quot;005065FA&quot;/&gt;&lt;wsp:rsid wsp:val=&quot;00506A8D&quot;/&gt;&lt;wsp:rsid wsp:val=&quot;00506C2E&quot;/&gt;&lt;wsp:rsid wsp:val=&quot;00506E46&quot;/&gt;&lt;wsp:rsid wsp:val=&quot;005074C9&quot;/&gt;&lt;wsp:rsid wsp:val=&quot;00507718&quot;/&gt;&lt;wsp:rsid wsp:val=&quot;00507754&quot;/&gt;&lt;wsp:rsid wsp:val=&quot;00507CAF&quot;/&gt;&lt;wsp:rsid wsp:val=&quot;00510374&quot;/&gt;&lt;wsp:rsid wsp:val=&quot;00510444&quot;/&gt;&lt;wsp:rsid wsp:val=&quot;0051085D&quot;/&gt;&lt;wsp:rsid wsp:val=&quot;00510B25&quot;/&gt;&lt;wsp:rsid wsp:val=&quot;0051179B&quot;/&gt;&lt;wsp:rsid wsp:val=&quot;00511E67&quot;/&gt;&lt;wsp:rsid wsp:val=&quot;00511FB2&quot;/&gt;&lt;wsp:rsid wsp:val=&quot;00512747&quot;/&gt;&lt;wsp:rsid wsp:val=&quot;00512B8F&quot;/&gt;&lt;wsp:rsid wsp:val=&quot;00512E1C&quot;/&gt;&lt;wsp:rsid wsp:val=&quot;005136B4&quot;/&gt;&lt;wsp:rsid wsp:val=&quot;00513771&quot;/&gt;&lt;wsp:rsid wsp:val=&quot;00513B9E&quot;/&gt;&lt;wsp:rsid wsp:val=&quot;00513F8F&quot;/&gt;&lt;wsp:rsid wsp:val=&quot;00514455&quot;/&gt;&lt;wsp:rsid wsp:val=&quot;005147E7&quot;/&gt;&lt;wsp:rsid wsp:val=&quot;00514882&quot;/&gt;&lt;wsp:rsid wsp:val=&quot;005149A2&quot;/&gt;&lt;wsp:rsid wsp:val=&quot;00514A5B&quot;/&gt;&lt;wsp:rsid wsp:val=&quot;00514CEE&quot;/&gt;&lt;wsp:rsid wsp:val=&quot;005150A0&quot;/&gt;&lt;wsp:rsid wsp:val=&quot;005150E4&quot;/&gt;&lt;wsp:rsid wsp:val=&quot;00515907&quot;/&gt;&lt;wsp:rsid wsp:val=&quot;00515E2B&quot;/&gt;&lt;wsp:rsid wsp:val=&quot;005161E8&quot;/&gt;&lt;wsp:rsid wsp:val=&quot;00516B96&quot;/&gt;&lt;wsp:rsid wsp:val=&quot;00516DD3&quot;/&gt;&lt;wsp:rsid wsp:val=&quot;005173A4&quot;/&gt;&lt;wsp:rsid wsp:val=&quot;0051770E&quot;/&gt;&lt;wsp:rsid wsp:val=&quot;005179FF&quot;/&gt;&lt;wsp:rsid wsp:val=&quot;00517B28&quot;/&gt;&lt;wsp:rsid wsp:val=&quot;0052001B&quot;/&gt;&lt;wsp:rsid wsp:val=&quot;00520037&quot;/&gt;&lt;wsp:rsid wsp:val=&quot;005205C8&quot;/&gt;&lt;wsp:rsid wsp:val=&quot;00521077&quot;/&gt;&lt;wsp:rsid wsp:val=&quot;00521D65&quot;/&gt;&lt;wsp:rsid wsp:val=&quot;00521F19&quot;/&gt;&lt;wsp:rsid wsp:val=&quot;005221A4&quot;/&gt;&lt;wsp:rsid wsp:val=&quot;00522F19&quot;/&gt;&lt;wsp:rsid wsp:val=&quot;00523366&quot;/&gt;&lt;wsp:rsid wsp:val=&quot;00523E18&quot;/&gt;&lt;wsp:rsid wsp:val=&quot;00523F32&quot;/&gt;&lt;wsp:rsid wsp:val=&quot;0052422C&quot;/&gt;&lt;wsp:rsid wsp:val=&quot;005243F4&quot;/&gt;&lt;wsp:rsid wsp:val=&quot;005244D5&quot;/&gt;&lt;wsp:rsid wsp:val=&quot;0052463E&quot;/&gt;&lt;wsp:rsid wsp:val=&quot;00524729&quot;/&gt;&lt;wsp:rsid wsp:val=&quot;005248C4&quot;/&gt;&lt;wsp:rsid wsp:val=&quot;00524AD1&quot;/&gt;&lt;wsp:rsid wsp:val=&quot;00524C54&quot;/&gt;&lt;wsp:rsid wsp:val=&quot;00524DEC&quot;/&gt;&lt;wsp:rsid wsp:val=&quot;00524E6A&quot;/&gt;&lt;wsp:rsid wsp:val=&quot;005251DA&quot;/&gt;&lt;wsp:rsid wsp:val=&quot;00525407&quot;/&gt;&lt;wsp:rsid wsp:val=&quot;00525F16&quot;/&gt;&lt;wsp:rsid wsp:val=&quot;00525F4D&quot;/&gt;&lt;wsp:rsid wsp:val=&quot;00525F71&quot;/&gt;&lt;wsp:rsid wsp:val=&quot;00526270&quot;/&gt;&lt;wsp:rsid wsp:val=&quot;005269C2&quot;/&gt;&lt;wsp:rsid wsp:val=&quot;00526C7A&quot;/&gt;&lt;wsp:rsid wsp:val=&quot;00526C8A&quot;/&gt;&lt;wsp:rsid wsp:val=&quot;00527337&quot;/&gt;&lt;wsp:rsid wsp:val=&quot;00527489&quot;/&gt;&lt;wsp:rsid wsp:val=&quot;0053012B&quot;/&gt;&lt;wsp:rsid wsp:val=&quot;00530406&quot;/&gt;&lt;wsp:rsid wsp:val=&quot;0053058D&quot;/&gt;&lt;wsp:rsid wsp:val=&quot;00530AFD&quot;/&gt;&lt;wsp:rsid wsp:val=&quot;00530F11&quot;/&gt;&lt;wsp:rsid wsp:val=&quot;0053169E&quot;/&gt;&lt;wsp:rsid wsp:val=&quot;0053173A&quot;/&gt;&lt;wsp:rsid wsp:val=&quot;00531824&quot;/&gt;&lt;wsp:rsid wsp:val=&quot;00531AF4&quot;/&gt;&lt;wsp:rsid wsp:val=&quot;00531CA9&quot;/&gt;&lt;wsp:rsid wsp:val=&quot;00531F71&quot;/&gt;&lt;wsp:rsid wsp:val=&quot;00532462&quot;/&gt;&lt;wsp:rsid wsp:val=&quot;00532486&quot;/&gt;&lt;wsp:rsid wsp:val=&quot;00532B16&quot;/&gt;&lt;wsp:rsid wsp:val=&quot;00532C9D&quot;/&gt;&lt;wsp:rsid wsp:val=&quot;00532DBB&quot;/&gt;&lt;wsp:rsid wsp:val=&quot;00533215&quot;/&gt;&lt;wsp:rsid wsp:val=&quot;005333E0&quot;/&gt;&lt;wsp:rsid wsp:val=&quot;005334E4&quot;/&gt;&lt;wsp:rsid wsp:val=&quot;005338BD&quot;/&gt;&lt;wsp:rsid wsp:val=&quot;0053394F&quot;/&gt;&lt;wsp:rsid wsp:val=&quot;0053432F&quot;/&gt;&lt;wsp:rsid wsp:val=&quot;005346A4&quot;/&gt;&lt;wsp:rsid wsp:val=&quot;005347FB&quot;/&gt;&lt;wsp:rsid wsp:val=&quot;005349C5&quot;/&gt;&lt;wsp:rsid wsp:val=&quot;005349EB&quot;/&gt;&lt;wsp:rsid wsp:val=&quot;00534AA6&quot;/&gt;&lt;wsp:rsid wsp:val=&quot;00534C83&quot;/&gt;&lt;wsp:rsid wsp:val=&quot;00534DB1&quot;/&gt;&lt;wsp:rsid wsp:val=&quot;00535A27&quot;/&gt;&lt;wsp:rsid wsp:val=&quot;0053637E&quot;/&gt;&lt;wsp:rsid wsp:val=&quot;005365F6&quot;/&gt;&lt;wsp:rsid wsp:val=&quot;00536625&quot;/&gt;&lt;wsp:rsid wsp:val=&quot;00536964&quot;/&gt;&lt;wsp:rsid wsp:val=&quot;00536AEE&quot;/&gt;&lt;wsp:rsid wsp:val=&quot;00536CBA&quot;/&gt;&lt;wsp:rsid wsp:val=&quot;00536D3C&quot;/&gt;&lt;wsp:rsid wsp:val=&quot;00536FCC&quot;/&gt;&lt;wsp:rsid wsp:val=&quot;0053713E&quot;/&gt;&lt;wsp:rsid wsp:val=&quot;00537947&quot;/&gt;&lt;wsp:rsid wsp:val=&quot;00537BE9&quot;/&gt;&lt;wsp:rsid wsp:val=&quot;00537C06&quot;/&gt;&lt;wsp:rsid wsp:val=&quot;00537E22&quot;/&gt;&lt;wsp:rsid wsp:val=&quot;00540147&quot;/&gt;&lt;wsp:rsid wsp:val=&quot;005409E4&quot;/&gt;&lt;wsp:rsid wsp:val=&quot;00540EB6&quot;/&gt;&lt;wsp:rsid wsp:val=&quot;00540FF7&quot;/&gt;&lt;wsp:rsid wsp:val=&quot;0054101A&quot;/&gt;&lt;wsp:rsid wsp:val=&quot;005417A0&quot;/&gt;&lt;wsp:rsid wsp:val=&quot;00541B6E&quot;/&gt;&lt;wsp:rsid wsp:val=&quot;00541E2B&quot;/&gt;&lt;wsp:rsid wsp:val=&quot;005420E7&quot;/&gt;&lt;wsp:rsid wsp:val=&quot;00542DC1&quot;/&gt;&lt;wsp:rsid wsp:val=&quot;00542F2C&quot;/&gt;&lt;wsp:rsid wsp:val=&quot;005436D7&quot;/&gt;&lt;wsp:rsid wsp:val=&quot;00543703&quot;/&gt;&lt;wsp:rsid wsp:val=&quot;005437F5&quot;/&gt;&lt;wsp:rsid wsp:val=&quot;0054386F&quot;/&gt;&lt;wsp:rsid wsp:val=&quot;00543A66&quot;/&gt;&lt;wsp:rsid wsp:val=&quot;00543A83&quot;/&gt;&lt;wsp:rsid wsp:val=&quot;00544220&quot;/&gt;&lt;wsp:rsid wsp:val=&quot;005444D2&quot;/&gt;&lt;wsp:rsid wsp:val=&quot;005448FC&quot;/&gt;&lt;wsp:rsid wsp:val=&quot;00544C33&quot;/&gt;&lt;wsp:rsid wsp:val=&quot;0054556F&quot;/&gt;&lt;wsp:rsid wsp:val=&quot;005457A9&quot;/&gt;&lt;wsp:rsid wsp:val=&quot;005458F0&quot;/&gt;&lt;wsp:rsid wsp:val=&quot;00545A40&quot;/&gt;&lt;wsp:rsid wsp:val=&quot;00545C3D&quot;/&gt;&lt;wsp:rsid wsp:val=&quot;00545E6A&quot;/&gt;&lt;wsp:rsid wsp:val=&quot;00545FD7&quot;/&gt;&lt;wsp:rsid wsp:val=&quot;00546310&quot;/&gt;&lt;wsp:rsid wsp:val=&quot;00546738&quot;/&gt;&lt;wsp:rsid wsp:val=&quot;005467D6&quot;/&gt;&lt;wsp:rsid wsp:val=&quot;00546942&quot;/&gt;&lt;wsp:rsid wsp:val=&quot;00547123&quot;/&gt;&lt;wsp:rsid wsp:val=&quot;00547591&quot;/&gt;&lt;wsp:rsid wsp:val=&quot;005504D9&quot;/&gt;&lt;wsp:rsid wsp:val=&quot;00550B85&quot;/&gt;&lt;wsp:rsid wsp:val=&quot;00550C80&quot;/&gt;&lt;wsp:rsid wsp:val=&quot;00550D6F&quot;/&gt;&lt;wsp:rsid wsp:val=&quot;00550E94&quot;/&gt;&lt;wsp:rsid wsp:val=&quot;005511B1&quot;/&gt;&lt;wsp:rsid wsp:val=&quot;00551E1E&quot;/&gt;&lt;wsp:rsid wsp:val=&quot;00551E52&quot;/&gt;&lt;wsp:rsid wsp:val=&quot;00551E79&quot;/&gt;&lt;wsp:rsid wsp:val=&quot;00552038&quot;/&gt;&lt;wsp:rsid wsp:val=&quot;0055233E&quot;/&gt;&lt;wsp:rsid wsp:val=&quot;00552569&quot;/&gt;&lt;wsp:rsid wsp:val=&quot;005526F2&quot;/&gt;&lt;wsp:rsid wsp:val=&quot;00552FF4&quot;/&gt;&lt;wsp:rsid wsp:val=&quot;005531F6&quot;/&gt;&lt;wsp:rsid wsp:val=&quot;00553F00&quot;/&gt;&lt;wsp:rsid wsp:val=&quot;0055410A&quot;/&gt;&lt;wsp:rsid wsp:val=&quot;005547B9&quot;/&gt;&lt;wsp:rsid wsp:val=&quot;005547CB&quot;/&gt;&lt;wsp:rsid wsp:val=&quot;00554DB6&quot;/&gt;&lt;wsp:rsid wsp:val=&quot;00554DF7&quot;/&gt;&lt;wsp:rsid wsp:val=&quot;00555675&quot;/&gt;&lt;wsp:rsid wsp:val=&quot;0055569E&quot;/&gt;&lt;wsp:rsid wsp:val=&quot;00555713&quot;/&gt;&lt;wsp:rsid wsp:val=&quot;00555772&quot;/&gt;&lt;wsp:rsid wsp:val=&quot;00555D6F&quot;/&gt;&lt;wsp:rsid wsp:val=&quot;00555DC4&quot;/&gt;&lt;wsp:rsid wsp:val=&quot;00556125&quot;/&gt;&lt;wsp:rsid wsp:val=&quot;005561EA&quot;/&gt;&lt;wsp:rsid wsp:val=&quot;00556680&quot;/&gt;&lt;wsp:rsid wsp:val=&quot;005567AA&quot;/&gt;&lt;wsp:rsid wsp:val=&quot;005567BF&quot;/&gt;&lt;wsp:rsid wsp:val=&quot;005569D2&quot;/&gt;&lt;wsp:rsid wsp:val=&quot;005570E7&quot;/&gt;&lt;wsp:rsid wsp:val=&quot;0055718D&quot;/&gt;&lt;wsp:rsid wsp:val=&quot;00557464&quot;/&gt;&lt;wsp:rsid wsp:val=&quot;005575DE&quot;/&gt;&lt;wsp:rsid wsp:val=&quot;0055771C&quot;/&gt;&lt;wsp:rsid wsp:val=&quot;00557CAB&quot;/&gt;&lt;wsp:rsid wsp:val=&quot;00557EB1&quot;/&gt;&lt;wsp:rsid wsp:val=&quot;005603B1&quot;/&gt;&lt;wsp:rsid wsp:val=&quot;0056043E&quot;/&gt;&lt;wsp:rsid wsp:val=&quot;00560AC9&quot;/&gt;&lt;wsp:rsid wsp:val=&quot;00560BEA&quot;/&gt;&lt;wsp:rsid wsp:val=&quot;00560D1F&quot;/&gt;&lt;wsp:rsid wsp:val=&quot;00560DDA&quot;/&gt;&lt;wsp:rsid wsp:val=&quot;00561250&quot;/&gt;&lt;wsp:rsid wsp:val=&quot;0056134D&quot;/&gt;&lt;wsp:rsid wsp:val=&quot;0056166E&quot;/&gt;&lt;wsp:rsid wsp:val=&quot;005617E8&quot;/&gt;&lt;wsp:rsid wsp:val=&quot;00561A95&quot;/&gt;&lt;wsp:rsid wsp:val=&quot;00561B22&quot;/&gt;&lt;wsp:rsid wsp:val=&quot;00561BF6&quot;/&gt;&lt;wsp:rsid wsp:val=&quot;00561E4A&quot;/&gt;&lt;wsp:rsid wsp:val=&quot;0056249A&quot;/&gt;&lt;wsp:rsid wsp:val=&quot;00562908&quot;/&gt;&lt;wsp:rsid wsp:val=&quot;00562CDC&quot;/&gt;&lt;wsp:rsid wsp:val=&quot;00563855&quot;/&gt;&lt;wsp:rsid wsp:val=&quot;00563FD2&quot;/&gt;&lt;wsp:rsid wsp:val=&quot;0056434D&quot;/&gt;&lt;wsp:rsid wsp:val=&quot;005643DC&quot;/&gt;&lt;wsp:rsid wsp:val=&quot;0056477B&quot;/&gt;&lt;wsp:rsid wsp:val=&quot;005649E9&quot;/&gt;&lt;wsp:rsid wsp:val=&quot;00564E2D&quot;/&gt;&lt;wsp:rsid wsp:val=&quot;00564F02&quot;/&gt;&lt;wsp:rsid wsp:val=&quot;00565679&quot;/&gt;&lt;wsp:rsid wsp:val=&quot;00565F48&quot;/&gt;&lt;wsp:rsid wsp:val=&quot;0056621A&quot;/&gt;&lt;wsp:rsid wsp:val=&quot;00566AC7&quot;/&gt;&lt;wsp:rsid wsp:val=&quot;0056719E&quot;/&gt;&lt;wsp:rsid wsp:val=&quot;005701C5&quot;/&gt;&lt;wsp:rsid wsp:val=&quot;005703E3&quot;/&gt;&lt;wsp:rsid wsp:val=&quot;0057054C&quot;/&gt;&lt;wsp:rsid wsp:val=&quot;005706C1&quot;/&gt;&lt;wsp:rsid wsp:val=&quot;00570825&quot;/&gt;&lt;wsp:rsid wsp:val=&quot;00570886&quot;/&gt;&lt;wsp:rsid wsp:val=&quot;005708C3&quot;/&gt;&lt;wsp:rsid wsp:val=&quot;005708C6&quot;/&gt;&lt;wsp:rsid wsp:val=&quot;0057096A&quot;/&gt;&lt;wsp:rsid wsp:val=&quot;00570C83&quot;/&gt;&lt;wsp:rsid wsp:val=&quot;00570FC7&quot;/&gt;&lt;wsp:rsid wsp:val=&quot;005710A1&quot;/&gt;&lt;wsp:rsid wsp:val=&quot;00571358&quot;/&gt;&lt;wsp:rsid wsp:val=&quot;00571382&quot;/&gt;&lt;wsp:rsid wsp:val=&quot;00571DB3&quot;/&gt;&lt;wsp:rsid wsp:val=&quot;00572583&quot;/&gt;&lt;wsp:rsid wsp:val=&quot;00572643&quot;/&gt;&lt;wsp:rsid wsp:val=&quot;00572E58&quot;/&gt;&lt;wsp:rsid wsp:val=&quot;00572F26&quot;/&gt;&lt;wsp:rsid wsp:val=&quot;005730FF&quot;/&gt;&lt;wsp:rsid wsp:val=&quot;0057380A&quot;/&gt;&lt;wsp:rsid wsp:val=&quot;005738D0&quot;/&gt;&lt;wsp:rsid wsp:val=&quot;00573948&quot;/&gt;&lt;wsp:rsid wsp:val=&quot;00573990&quot;/&gt;&lt;wsp:rsid wsp:val=&quot;00573BB0&quot;/&gt;&lt;wsp:rsid wsp:val=&quot;00573D2B&quot;/&gt;&lt;wsp:rsid wsp:val=&quot;00573D7F&quot;/&gt;&lt;wsp:rsid wsp:val=&quot;00573E2B&quot;/&gt;&lt;wsp:rsid wsp:val=&quot;00573F24&quot;/&gt;&lt;wsp:rsid wsp:val=&quot;00574167&quot;/&gt;&lt;wsp:rsid wsp:val=&quot;00574767&quot;/&gt;&lt;wsp:rsid wsp:val=&quot;00574886&quot;/&gt;&lt;wsp:rsid wsp:val=&quot;00574B86&quot;/&gt;&lt;wsp:rsid wsp:val=&quot;005753DB&quot;/&gt;&lt;wsp:rsid wsp:val=&quot;005755A4&quot;/&gt;&lt;wsp:rsid wsp:val=&quot;005757AC&quot;/&gt;&lt;wsp:rsid wsp:val=&quot;005758BA&quot;/&gt;&lt;wsp:rsid wsp:val=&quot;00575E27&quot;/&gt;&lt;wsp:rsid wsp:val=&quot;00575EC1&quot;/&gt;&lt;wsp:rsid wsp:val=&quot;00576A37&quot;/&gt;&lt;wsp:rsid wsp:val=&quot;00576FC7&quot;/&gt;&lt;wsp:rsid wsp:val=&quot;00577368&quot;/&gt;&lt;wsp:rsid wsp:val=&quot;005777AC&quot;/&gt;&lt;wsp:rsid wsp:val=&quot;00577AA7&quot;/&gt;&lt;wsp:rsid wsp:val=&quot;00577BB2&quot;/&gt;&lt;wsp:rsid wsp:val=&quot;00577D01&quot;/&gt;&lt;wsp:rsid wsp:val=&quot;00577EB4&quot;/&gt;&lt;wsp:rsid wsp:val=&quot;00577ECB&quot;/&gt;&lt;wsp:rsid wsp:val=&quot;00577F3D&quot;/&gt;&lt;wsp:rsid wsp:val=&quot;005809EB&quot;/&gt;&lt;wsp:rsid wsp:val=&quot;00580E45&quot;/&gt;&lt;wsp:rsid wsp:val=&quot;00581013&quot;/&gt;&lt;wsp:rsid wsp:val=&quot;005815D2&quot;/&gt;&lt;wsp:rsid wsp:val=&quot;005818D4&quot;/&gt;&lt;wsp:rsid wsp:val=&quot;005819D7&quot;/&gt;&lt;wsp:rsid wsp:val=&quot;00581F00&quot;/&gt;&lt;wsp:rsid wsp:val=&quot;00581F40&quot;/&gt;&lt;wsp:rsid wsp:val=&quot;0058282C&quot;/&gt;&lt;wsp:rsid wsp:val=&quot;005829CC&quot;/&gt;&lt;wsp:rsid wsp:val=&quot;00582BCD&quot;/&gt;&lt;wsp:rsid wsp:val=&quot;00582E3D&quot;/&gt;&lt;wsp:rsid wsp:val=&quot;00582F33&quot;/&gt;&lt;wsp:rsid wsp:val=&quot;00583120&quot;/&gt;&lt;wsp:rsid wsp:val=&quot;00583147&quot;/&gt;&lt;wsp:rsid wsp:val=&quot;005834CE&quot;/&gt;&lt;wsp:rsid wsp:val=&quot;005836D0&quot;/&gt;&lt;wsp:rsid wsp:val=&quot;00583C6C&quot;/&gt;&lt;wsp:rsid wsp:val=&quot;00583E78&quot;/&gt;&lt;wsp:rsid wsp:val=&quot;00583F5E&quot;/&gt;&lt;wsp:rsid wsp:val=&quot;00584496&quot;/&gt;&lt;wsp:rsid wsp:val=&quot;00584546&quot;/&gt;&lt;wsp:rsid wsp:val=&quot;00584D31&quot;/&gt;&lt;wsp:rsid wsp:val=&quot;00584DB8&quot;/&gt;&lt;wsp:rsid wsp:val=&quot;005854EF&quot;/&gt;&lt;wsp:rsid wsp:val=&quot;00585821&quot;/&gt;&lt;wsp:rsid wsp:val=&quot;00585932&quot;/&gt;&lt;wsp:rsid wsp:val=&quot;00585C3A&quot;/&gt;&lt;wsp:rsid wsp:val=&quot;0058628A&quot;/&gt;&lt;wsp:rsid wsp:val=&quot;005863AF&quot;/&gt;&lt;wsp:rsid wsp:val=&quot;00586897&quot;/&gt;&lt;wsp:rsid wsp:val=&quot;00586A79&quot;/&gt;&lt;wsp:rsid wsp:val=&quot;00587117&quot;/&gt;&lt;wsp:rsid wsp:val=&quot;005871C3&quot;/&gt;&lt;wsp:rsid wsp:val=&quot;00587203&quot;/&gt;&lt;wsp:rsid wsp:val=&quot;0058759B&quot;/&gt;&lt;wsp:rsid wsp:val=&quot;0058764D&quot;/&gt;&lt;wsp:rsid wsp:val=&quot;005876F1&quot;/&gt;&lt;wsp:rsid wsp:val=&quot;00587B43&quot;/&gt;&lt;wsp:rsid wsp:val=&quot;00590203&quot;/&gt;&lt;wsp:rsid wsp:val=&quot;00590749&quot;/&gt;&lt;wsp:rsid wsp:val=&quot;00590BF6&quot;/&gt;&lt;wsp:rsid wsp:val=&quot;00590F9A&quot;/&gt;&lt;wsp:rsid wsp:val=&quot;00591048&quot;/&gt;&lt;wsp:rsid wsp:val=&quot;0059152A&quot;/&gt;&lt;wsp:rsid wsp:val=&quot;00591777&quot;/&gt;&lt;wsp:rsid wsp:val=&quot;00591B9B&quot;/&gt;&lt;wsp:rsid wsp:val=&quot;00591B9C&quot;/&gt;&lt;wsp:rsid wsp:val=&quot;00592160&quot;/&gt;&lt;wsp:rsid wsp:val=&quot;005923C9&quot;/&gt;&lt;wsp:rsid wsp:val=&quot;005927CA&quot;/&gt;&lt;wsp:rsid wsp:val=&quot;0059284F&quot;/&gt;&lt;wsp:rsid wsp:val=&quot;005929C8&quot;/&gt;&lt;wsp:rsid wsp:val=&quot;00593E31&quot;/&gt;&lt;wsp:rsid wsp:val=&quot;00594131&quot;/&gt;&lt;wsp:rsid wsp:val=&quot;005942B6&quot;/&gt;&lt;wsp:rsid wsp:val=&quot;005943C6&quot;/&gt;&lt;wsp:rsid wsp:val=&quot;0059485A&quot;/&gt;&lt;wsp:rsid wsp:val=&quot;005954F2&quot;/&gt;&lt;wsp:rsid wsp:val=&quot;00595777&quot;/&gt;&lt;wsp:rsid wsp:val=&quot;00595E99&quot;/&gt;&lt;wsp:rsid wsp:val=&quot;00596308&quot;/&gt;&lt;wsp:rsid wsp:val=&quot;005968C4&quot;/&gt;&lt;wsp:rsid wsp:val=&quot;005968F0&quot;/&gt;&lt;wsp:rsid wsp:val=&quot;00596A56&quot;/&gt;&lt;wsp:rsid wsp:val=&quot;00596DA6&quot;/&gt;&lt;wsp:rsid wsp:val=&quot;005970DB&quot;/&gt;&lt;wsp:rsid wsp:val=&quot;0059715B&quot;/&gt;&lt;wsp:rsid wsp:val=&quot;005971C8&quot;/&gt;&lt;wsp:rsid wsp:val=&quot;005973C7&quot;/&gt;&lt;wsp:rsid wsp:val=&quot;00597605&quot;/&gt;&lt;wsp:rsid wsp:val=&quot;00597788&quot;/&gt;&lt;wsp:rsid wsp:val=&quot;00597A36&quot;/&gt;&lt;wsp:rsid wsp:val=&quot;00597E86&quot;/&gt;&lt;wsp:rsid wsp:val=&quot;005A05C6&quot;/&gt;&lt;wsp:rsid wsp:val=&quot;005A05DF&quot;/&gt;&lt;wsp:rsid wsp:val=&quot;005A0652&quot;/&gt;&lt;wsp:rsid wsp:val=&quot;005A0753&quot;/&gt;&lt;wsp:rsid wsp:val=&quot;005A0CB6&quot;/&gt;&lt;wsp:rsid wsp:val=&quot;005A1D03&quot;/&gt;&lt;wsp:rsid wsp:val=&quot;005A2229&quot;/&gt;&lt;wsp:rsid wsp:val=&quot;005A2A35&quot;/&gt;&lt;wsp:rsid wsp:val=&quot;005A320D&quot;/&gt;&lt;wsp:rsid wsp:val=&quot;005A36E3&quot;/&gt;&lt;wsp:rsid wsp:val=&quot;005A3A31&quot;/&gt;&lt;wsp:rsid wsp:val=&quot;005A3B1E&quot;/&gt;&lt;wsp:rsid wsp:val=&quot;005A3ECD&quot;/&gt;&lt;wsp:rsid wsp:val=&quot;005A40D5&quot;/&gt;&lt;wsp:rsid wsp:val=&quot;005A44FD&quot;/&gt;&lt;wsp:rsid wsp:val=&quot;005A4651&quot;/&gt;&lt;wsp:rsid wsp:val=&quot;005A4674&quot;/&gt;&lt;wsp:rsid wsp:val=&quot;005A4999&quot;/&gt;&lt;wsp:rsid wsp:val=&quot;005A4BC1&quot;/&gt;&lt;wsp:rsid wsp:val=&quot;005A4E38&quot;/&gt;&lt;wsp:rsid wsp:val=&quot;005A4E39&quot;/&gt;&lt;wsp:rsid wsp:val=&quot;005A50CE&quot;/&gt;&lt;wsp:rsid wsp:val=&quot;005A53A2&quot;/&gt;&lt;wsp:rsid wsp:val=&quot;005A588D&quot;/&gt;&lt;wsp:rsid wsp:val=&quot;005A59CF&quot;/&gt;&lt;wsp:rsid wsp:val=&quot;005A6441&quot;/&gt;&lt;wsp:rsid wsp:val=&quot;005A6A3A&quot;/&gt;&lt;wsp:rsid wsp:val=&quot;005A6B41&quot;/&gt;&lt;wsp:rsid wsp:val=&quot;005A6FA1&quot;/&gt;&lt;wsp:rsid wsp:val=&quot;005A7EB7&quot;/&gt;&lt;wsp:rsid wsp:val=&quot;005A7F72&quot;/&gt;&lt;wsp:rsid wsp:val=&quot;005B00FD&quot;/&gt;&lt;wsp:rsid wsp:val=&quot;005B0814&quot;/&gt;&lt;wsp:rsid wsp:val=&quot;005B0AD4&quot;/&gt;&lt;wsp:rsid wsp:val=&quot;005B107A&quot;/&gt;&lt;wsp:rsid wsp:val=&quot;005B17EB&quot;/&gt;&lt;wsp:rsid wsp:val=&quot;005B1A2C&quot;/&gt;&lt;wsp:rsid wsp:val=&quot;005B1B01&quot;/&gt;&lt;wsp:rsid wsp:val=&quot;005B1C8E&quot;/&gt;&lt;wsp:rsid wsp:val=&quot;005B1EB5&quot;/&gt;&lt;wsp:rsid wsp:val=&quot;005B2D4D&quot;/&gt;&lt;wsp:rsid wsp:val=&quot;005B2EB8&quot;/&gt;&lt;wsp:rsid wsp:val=&quot;005B3041&quot;/&gt;&lt;wsp:rsid wsp:val=&quot;005B34BD&quot;/&gt;&lt;wsp:rsid wsp:val=&quot;005B355C&quot;/&gt;&lt;wsp:rsid wsp:val=&quot;005B3715&quot;/&gt;&lt;wsp:rsid wsp:val=&quot;005B3C58&quot;/&gt;&lt;wsp:rsid wsp:val=&quot;005B3C7C&quot;/&gt;&lt;wsp:rsid wsp:val=&quot;005B4911&quot;/&gt;&lt;wsp:rsid wsp:val=&quot;005B4C5C&quot;/&gt;&lt;wsp:rsid wsp:val=&quot;005B4E3D&quot;/&gt;&lt;wsp:rsid wsp:val=&quot;005B4E83&quot;/&gt;&lt;wsp:rsid wsp:val=&quot;005B541A&quot;/&gt;&lt;wsp:rsid wsp:val=&quot;005B5425&quot;/&gt;&lt;wsp:rsid wsp:val=&quot;005B54FE&quot;/&gt;&lt;wsp:rsid wsp:val=&quot;005B559D&quot;/&gt;&lt;wsp:rsid wsp:val=&quot;005B59C9&quot;/&gt;&lt;wsp:rsid wsp:val=&quot;005B5A55&quot;/&gt;&lt;wsp:rsid wsp:val=&quot;005B5C26&quot;/&gt;&lt;wsp:rsid wsp:val=&quot;005B6477&quot;/&gt;&lt;wsp:rsid wsp:val=&quot;005B66A9&quot;/&gt;&lt;wsp:rsid wsp:val=&quot;005B66F3&quot;/&gt;&lt;wsp:rsid wsp:val=&quot;005B6FAE&quot;/&gt;&lt;wsp:rsid wsp:val=&quot;005B703E&quot;/&gt;&lt;wsp:rsid wsp:val=&quot;005B70E8&quot;/&gt;&lt;wsp:rsid wsp:val=&quot;005B7389&quot;/&gt;&lt;wsp:rsid wsp:val=&quot;005B7798&quot;/&gt;&lt;wsp:rsid wsp:val=&quot;005B7824&quot;/&gt;&lt;wsp:rsid wsp:val=&quot;005B7BDB&quot;/&gt;&lt;wsp:rsid wsp:val=&quot;005B7E2B&quot;/&gt;&lt;wsp:rsid wsp:val=&quot;005C023B&quot;/&gt;&lt;wsp:rsid wsp:val=&quot;005C0625&quot;/&gt;&lt;wsp:rsid wsp:val=&quot;005C0904&quot;/&gt;&lt;wsp:rsid wsp:val=&quot;005C09BF&quot;/&gt;&lt;wsp:rsid wsp:val=&quot;005C0D61&quot;/&gt;&lt;wsp:rsid wsp:val=&quot;005C0DDE&quot;/&gt;&lt;wsp:rsid wsp:val=&quot;005C11DA&quot;/&gt;&lt;wsp:rsid wsp:val=&quot;005C1225&quot;/&gt;&lt;wsp:rsid wsp:val=&quot;005C1314&quot;/&gt;&lt;wsp:rsid wsp:val=&quot;005C132F&quot;/&gt;&lt;wsp:rsid wsp:val=&quot;005C165E&quot;/&gt;&lt;wsp:rsid wsp:val=&quot;005C1752&quot;/&gt;&lt;wsp:rsid wsp:val=&quot;005C2144&quot;/&gt;&lt;wsp:rsid wsp:val=&quot;005C2476&quot;/&gt;&lt;wsp:rsid wsp:val=&quot;005C2687&quot;/&gt;&lt;wsp:rsid wsp:val=&quot;005C2D85&quot;/&gt;&lt;wsp:rsid wsp:val=&quot;005C376D&quot;/&gt;&lt;wsp:rsid wsp:val=&quot;005C3A65&quot;/&gt;&lt;wsp:rsid wsp:val=&quot;005C3CDF&quot;/&gt;&lt;wsp:rsid wsp:val=&quot;005C44FE&quot;/&gt;&lt;wsp:rsid wsp:val=&quot;005C482A&quot;/&gt;&lt;wsp:rsid wsp:val=&quot;005C4B4D&quot;/&gt;&lt;wsp:rsid wsp:val=&quot;005C4DE3&quot;/&gt;&lt;wsp:rsid wsp:val=&quot;005C5183&quot;/&gt;&lt;wsp:rsid wsp:val=&quot;005C5379&quot;/&gt;&lt;wsp:rsid wsp:val=&quot;005C5452&quot;/&gt;&lt;wsp:rsid wsp:val=&quot;005C5656&quot;/&gt;&lt;wsp:rsid wsp:val=&quot;005C5849&quot;/&gt;&lt;wsp:rsid wsp:val=&quot;005C5985&quot;/&gt;&lt;wsp:rsid wsp:val=&quot;005C61E1&quot;/&gt;&lt;wsp:rsid wsp:val=&quot;005C6EAA&quot;/&gt;&lt;wsp:rsid wsp:val=&quot;005C7340&quot;/&gt;&lt;wsp:rsid wsp:val=&quot;005C7A54&quot;/&gt;&lt;wsp:rsid wsp:val=&quot;005C7CAD&quot;/&gt;&lt;wsp:rsid wsp:val=&quot;005C7EF8&quot;/&gt;&lt;wsp:rsid wsp:val=&quot;005C7F92&quot;/&gt;&lt;wsp:rsid wsp:val=&quot;005D005F&quot;/&gt;&lt;wsp:rsid wsp:val=&quot;005D0102&quot;/&gt;&lt;wsp:rsid wsp:val=&quot;005D01D8&quot;/&gt;&lt;wsp:rsid wsp:val=&quot;005D02FA&quot;/&gt;&lt;wsp:rsid wsp:val=&quot;005D047B&quot;/&gt;&lt;wsp:rsid wsp:val=&quot;005D0536&quot;/&gt;&lt;wsp:rsid wsp:val=&quot;005D0790&quot;/&gt;&lt;wsp:rsid wsp:val=&quot;005D0FCE&quot;/&gt;&lt;wsp:rsid wsp:val=&quot;005D1374&quot;/&gt;&lt;wsp:rsid wsp:val=&quot;005D20FC&quot;/&gt;&lt;wsp:rsid wsp:val=&quot;005D228D&quot;/&gt;&lt;wsp:rsid wsp:val=&quot;005D241F&quot;/&gt;&lt;wsp:rsid wsp:val=&quot;005D24A2&quot;/&gt;&lt;wsp:rsid wsp:val=&quot;005D26D7&quot;/&gt;&lt;wsp:rsid wsp:val=&quot;005D2A49&quot;/&gt;&lt;wsp:rsid wsp:val=&quot;005D2B7E&quot;/&gt;&lt;wsp:rsid wsp:val=&quot;005D2EE8&quot;/&gt;&lt;wsp:rsid wsp:val=&quot;005D31D3&quot;/&gt;&lt;wsp:rsid wsp:val=&quot;005D37FF&quot;/&gt;&lt;wsp:rsid wsp:val=&quot;005D38F9&quot;/&gt;&lt;wsp:rsid wsp:val=&quot;005D4261&quot;/&gt;&lt;wsp:rsid wsp:val=&quot;005D4764&quot;/&gt;&lt;wsp:rsid wsp:val=&quot;005D5499&quot;/&gt;&lt;wsp:rsid wsp:val=&quot;005D5511&quot;/&gt;&lt;wsp:rsid wsp:val=&quot;005D576B&quot;/&gt;&lt;wsp:rsid wsp:val=&quot;005D594D&quot;/&gt;&lt;wsp:rsid wsp:val=&quot;005D5E46&quot;/&gt;&lt;wsp:rsid wsp:val=&quot;005D6057&quot;/&gt;&lt;wsp:rsid wsp:val=&quot;005D609E&quot;/&gt;&lt;wsp:rsid wsp:val=&quot;005D64A5&quot;/&gt;&lt;wsp:rsid wsp:val=&quot;005D6929&quot;/&gt;&lt;wsp:rsid wsp:val=&quot;005D6B30&quot;/&gt;&lt;wsp:rsid wsp:val=&quot;005D6E1C&quot;/&gt;&lt;wsp:rsid wsp:val=&quot;005D7741&quot;/&gt;&lt;wsp:rsid wsp:val=&quot;005D7E04&quot;/&gt;&lt;wsp:rsid wsp:val=&quot;005D7FED&quot;/&gt;&lt;wsp:rsid wsp:val=&quot;005E0082&quot;/&gt;&lt;wsp:rsid wsp:val=&quot;005E025B&quot;/&gt;&lt;wsp:rsid wsp:val=&quot;005E0D1D&quot;/&gt;&lt;wsp:rsid wsp:val=&quot;005E1385&quot;/&gt;&lt;wsp:rsid wsp:val=&quot;005E1393&quot;/&gt;&lt;wsp:rsid wsp:val=&quot;005E15AA&quot;/&gt;&lt;wsp:rsid wsp:val=&quot;005E1A58&quot;/&gt;&lt;wsp:rsid wsp:val=&quot;005E1AD0&quot;/&gt;&lt;wsp:rsid wsp:val=&quot;005E1C06&quot;/&gt;&lt;wsp:rsid wsp:val=&quot;005E2E2C&quot;/&gt;&lt;wsp:rsid wsp:val=&quot;005E35FD&quot;/&gt;&lt;wsp:rsid wsp:val=&quot;005E3801&quot;/&gt;&lt;wsp:rsid wsp:val=&quot;005E383F&quot;/&gt;&lt;wsp:rsid wsp:val=&quot;005E3C1D&quot;/&gt;&lt;wsp:rsid wsp:val=&quot;005E48F7&quot;/&gt;&lt;wsp:rsid wsp:val=&quot;005E4AA6&quot;/&gt;&lt;wsp:rsid wsp:val=&quot;005E4F80&quot;/&gt;&lt;wsp:rsid wsp:val=&quot;005E4FBD&quot;/&gt;&lt;wsp:rsid wsp:val=&quot;005E5009&quot;/&gt;&lt;wsp:rsid wsp:val=&quot;005E5256&quot;/&gt;&lt;wsp:rsid wsp:val=&quot;005E5563&quot;/&gt;&lt;wsp:rsid wsp:val=&quot;005E580A&quot;/&gt;&lt;wsp:rsid wsp:val=&quot;005E5B43&quot;/&gt;&lt;wsp:rsid wsp:val=&quot;005E66F1&quot;/&gt;&lt;wsp:rsid wsp:val=&quot;005E6888&quot;/&gt;&lt;wsp:rsid wsp:val=&quot;005E6AFB&quot;/&gt;&lt;wsp:rsid wsp:val=&quot;005E7551&quot;/&gt;&lt;wsp:rsid wsp:val=&quot;005E7698&quot;/&gt;&lt;wsp:rsid wsp:val=&quot;005E7A47&quot;/&gt;&lt;wsp:rsid wsp:val=&quot;005E7E29&quot;/&gt;&lt;wsp:rsid wsp:val=&quot;005E7F1A&quot;/&gt;&lt;wsp:rsid wsp:val=&quot;005F031E&quot;/&gt;&lt;wsp:rsid wsp:val=&quot;005F0362&quot;/&gt;&lt;wsp:rsid wsp:val=&quot;005F0B4C&quot;/&gt;&lt;wsp:rsid wsp:val=&quot;005F0B53&quot;/&gt;&lt;wsp:rsid wsp:val=&quot;005F0C46&quot;/&gt;&lt;wsp:rsid wsp:val=&quot;005F172A&quot;/&gt;&lt;wsp:rsid wsp:val=&quot;005F1912&quot;/&gt;&lt;wsp:rsid wsp:val=&quot;005F1C6B&quot;/&gt;&lt;wsp:rsid wsp:val=&quot;005F1FE4&quot;/&gt;&lt;wsp:rsid wsp:val=&quot;005F209A&quot;/&gt;&lt;wsp:rsid wsp:val=&quot;005F2405&quot;/&gt;&lt;wsp:rsid wsp:val=&quot;005F2441&quot;/&gt;&lt;wsp:rsid wsp:val=&quot;005F327D&quot;/&gt;&lt;wsp:rsid wsp:val=&quot;005F369B&quot;/&gt;&lt;wsp:rsid wsp:val=&quot;005F3702&quot;/&gt;&lt;wsp:rsid wsp:val=&quot;005F3F7F&quot;/&gt;&lt;wsp:rsid wsp:val=&quot;005F40E5&quot;/&gt;&lt;wsp:rsid wsp:val=&quot;005F4660&quot;/&gt;&lt;wsp:rsid wsp:val=&quot;005F46D9&quot;/&gt;&lt;wsp:rsid wsp:val=&quot;005F4950&quot;/&gt;&lt;wsp:rsid wsp:val=&quot;005F509E&quot;/&gt;&lt;wsp:rsid wsp:val=&quot;005F5526&quot;/&gt;&lt;wsp:rsid wsp:val=&quot;005F5746&quot;/&gt;&lt;wsp:rsid wsp:val=&quot;005F5844&quot;/&gt;&lt;wsp:rsid wsp:val=&quot;005F5BF5&quot;/&gt;&lt;wsp:rsid wsp:val=&quot;005F5F84&quot;/&gt;&lt;wsp:rsid wsp:val=&quot;005F660A&quot;/&gt;&lt;wsp:rsid wsp:val=&quot;005F6680&quot;/&gt;&lt;wsp:rsid wsp:val=&quot;005F6697&quot;/&gt;&lt;wsp:rsid wsp:val=&quot;005F6F9C&quot;/&gt;&lt;wsp:rsid wsp:val=&quot;005F6FFC&quot;/&gt;&lt;wsp:rsid wsp:val=&quot;005F75E0&quot;/&gt;&lt;wsp:rsid wsp:val=&quot;005F7F11&quot;/&gt;&lt;wsp:rsid wsp:val=&quot;006004DE&quot;/&gt;&lt;wsp:rsid wsp:val=&quot;00600B3F&quot;/&gt;&lt;wsp:rsid wsp:val=&quot;00600E1A&quot;/&gt;&lt;wsp:rsid wsp:val=&quot;00601072&quot;/&gt;&lt;wsp:rsid wsp:val=&quot;006012EF&quot;/&gt;&lt;wsp:rsid wsp:val=&quot;0060144E&quot;/&gt;&lt;wsp:rsid wsp:val=&quot;00601754&quot;/&gt;&lt;wsp:rsid wsp:val=&quot;00601D4D&quot;/&gt;&lt;wsp:rsid wsp:val=&quot;00601FCD&quot;/&gt;&lt;wsp:rsid wsp:val=&quot;00602354&quot;/&gt;&lt;wsp:rsid wsp:val=&quot;0060243B&quot;/&gt;&lt;wsp:rsid wsp:val=&quot;0060254B&quot;/&gt;&lt;wsp:rsid wsp:val=&quot;0060268D&quot;/&gt;&lt;wsp:rsid wsp:val=&quot;0060322F&quot;/&gt;&lt;wsp:rsid wsp:val=&quot;006033ED&quot;/&gt;&lt;wsp:rsid wsp:val=&quot;006039C5&quot;/&gt;&lt;wsp:rsid wsp:val=&quot;00603B1B&quot;/&gt;&lt;wsp:rsid wsp:val=&quot;00603DEF&quot;/&gt;&lt;wsp:rsid wsp:val=&quot;00604148&quot;/&gt;&lt;wsp:rsid wsp:val=&quot;006043D7&quot;/&gt;&lt;wsp:rsid wsp:val=&quot;006043E3&quot;/&gt;&lt;wsp:rsid wsp:val=&quot;00604594&quot;/&gt;&lt;wsp:rsid wsp:val=&quot;0060466F&quot;/&gt;&lt;wsp:rsid wsp:val=&quot;00604708&quot;/&gt;&lt;wsp:rsid wsp:val=&quot;00604AAE&quot;/&gt;&lt;wsp:rsid wsp:val=&quot;00604CFF&quot;/&gt;&lt;wsp:rsid wsp:val=&quot;00605207&quot;/&gt;&lt;wsp:rsid wsp:val=&quot;00605399&quot;/&gt;&lt;wsp:rsid wsp:val=&quot;006054EE&quot;/&gt;&lt;wsp:rsid wsp:val=&quot;0060591D&quot;/&gt;&lt;wsp:rsid wsp:val=&quot;006059EC&quot;/&gt;&lt;wsp:rsid wsp:val=&quot;00605B5D&quot;/&gt;&lt;wsp:rsid wsp:val=&quot;00605CD6&quot;/&gt;&lt;wsp:rsid wsp:val=&quot;00605CF3&quot;/&gt;&lt;wsp:rsid wsp:val=&quot;00607039&quot;/&gt;&lt;wsp:rsid wsp:val=&quot;00607077&quot;/&gt;&lt;wsp:rsid wsp:val=&quot;00607324&quot;/&gt;&lt;wsp:rsid wsp:val=&quot;006074A6&quot;/&gt;&lt;wsp:rsid wsp:val=&quot;006074B1&quot;/&gt;&lt;wsp:rsid wsp:val=&quot;00607858&quot;/&gt;&lt;wsp:rsid wsp:val=&quot;006079D8&quot;/&gt;&lt;wsp:rsid wsp:val=&quot;00607ADE&quot;/&gt;&lt;wsp:rsid wsp:val=&quot;00607E68&quot;/&gt;&lt;wsp:rsid wsp:val=&quot;00607EA3&quot;/&gt;&lt;wsp:rsid wsp:val=&quot;0061005A&quot;/&gt;&lt;wsp:rsid wsp:val=&quot;006102C6&quot;/&gt;&lt;wsp:rsid wsp:val=&quot;006103F0&quot;/&gt;&lt;wsp:rsid wsp:val=&quot;00610C25&quot;/&gt;&lt;wsp:rsid wsp:val=&quot;006113A9&quot;/&gt;&lt;wsp:rsid wsp:val=&quot;00611A0D&quot;/&gt;&lt;wsp:rsid wsp:val=&quot;00612A01&quot;/&gt;&lt;wsp:rsid wsp:val=&quot;00612C73&quot;/&gt;&lt;wsp:rsid wsp:val=&quot;00613036&quot;/&gt;&lt;wsp:rsid wsp:val=&quot;006131E0&quot;/&gt;&lt;wsp:rsid wsp:val=&quot;006134CE&quot;/&gt;&lt;wsp:rsid wsp:val=&quot;006138D8&quot;/&gt;&lt;wsp:rsid wsp:val=&quot;00614064&quot;/&gt;&lt;wsp:rsid wsp:val=&quot;006141D8&quot;/&gt;&lt;wsp:rsid wsp:val=&quot;00614CB4&quot;/&gt;&lt;wsp:rsid wsp:val=&quot;00614D1E&quot;/&gt;&lt;wsp:rsid wsp:val=&quot;0061524B&quot;/&gt;&lt;wsp:rsid wsp:val=&quot;0061565F&quot;/&gt;&lt;wsp:rsid wsp:val=&quot;00615850&quot;/&gt;&lt;wsp:rsid wsp:val=&quot;00615BDB&quot;/&gt;&lt;wsp:rsid wsp:val=&quot;0061626A&quot;/&gt;&lt;wsp:rsid wsp:val=&quot;006163CC&quot;/&gt;&lt;wsp:rsid wsp:val=&quot;00616885&quot;/&gt;&lt;wsp:rsid wsp:val=&quot;0061717F&quot;/&gt;&lt;wsp:rsid wsp:val=&quot;006171DC&quot;/&gt;&lt;wsp:rsid wsp:val=&quot;0061723D&quot;/&gt;&lt;wsp:rsid wsp:val=&quot;006175CF&quot;/&gt;&lt;wsp:rsid wsp:val=&quot;00617AAC&quot;/&gt;&lt;wsp:rsid wsp:val=&quot;00617F13&quot;/&gt;&lt;wsp:rsid wsp:val=&quot;006201A2&quot;/&gt;&lt;wsp:rsid wsp:val=&quot;00620254&quot;/&gt;&lt;wsp:rsid wsp:val=&quot;00620686&quot;/&gt;&lt;wsp:rsid wsp:val=&quot;006209E8&quot;/&gt;&lt;wsp:rsid wsp:val=&quot;00620B86&quot;/&gt;&lt;wsp:rsid wsp:val=&quot;0062155F&quot;/&gt;&lt;wsp:rsid wsp:val=&quot;00621B6A&quot;/&gt;&lt;wsp:rsid wsp:val=&quot;00621C0B&quot;/&gt;&lt;wsp:rsid wsp:val=&quot;00621C72&quot;/&gt;&lt;wsp:rsid wsp:val=&quot;00621CAD&quot;/&gt;&lt;wsp:rsid wsp:val=&quot;0062216C&quot;/&gt;&lt;wsp:rsid wsp:val=&quot;006226CA&quot;/&gt;&lt;wsp:rsid wsp:val=&quot;0062286B&quot;/&gt;&lt;wsp:rsid wsp:val=&quot;00622DF3&quot;/&gt;&lt;wsp:rsid wsp:val=&quot;00623427&quot;/&gt;&lt;wsp:rsid wsp:val=&quot;00623490&quot;/&gt;&lt;wsp:rsid wsp:val=&quot;00623780&quot;/&gt;&lt;wsp:rsid wsp:val=&quot;00623EF3&quot;/&gt;&lt;wsp:rsid wsp:val=&quot;00623FCD&quot;/&gt;&lt;wsp:rsid wsp:val=&quot;00624304&quot;/&gt;&lt;wsp:rsid wsp:val=&quot;00624721&quot;/&gt;&lt;wsp:rsid wsp:val=&quot;00624AFA&quot;/&gt;&lt;wsp:rsid wsp:val=&quot;00624C6E&quot;/&gt;&lt;wsp:rsid wsp:val=&quot;00624FB3&quot;/&gt;&lt;wsp:rsid wsp:val=&quot;00625423&quot;/&gt;&lt;wsp:rsid wsp:val=&quot;006254ED&quot;/&gt;&lt;wsp:rsid wsp:val=&quot;00625B24&quot;/&gt;&lt;wsp:rsid wsp:val=&quot;0062657C&quot;/&gt;&lt;wsp:rsid wsp:val=&quot;006269CB&quot;/&gt;&lt;wsp:rsid wsp:val=&quot;00626C25&quot;/&gt;&lt;wsp:rsid wsp:val=&quot;00626C47&quot;/&gt;&lt;wsp:rsid wsp:val=&quot;00626E64&quot;/&gt;&lt;wsp:rsid wsp:val=&quot;00627BA3&quot;/&gt;&lt;wsp:rsid wsp:val=&quot;00627C39&quot;/&gt;&lt;wsp:rsid wsp:val=&quot;00627E44&quot;/&gt;&lt;wsp:rsid wsp:val=&quot;006300D7&quot;/&gt;&lt;wsp:rsid wsp:val=&quot;0063046A&quot;/&gt;&lt;wsp:rsid wsp:val=&quot;006307B0&quot;/&gt;&lt;wsp:rsid wsp:val=&quot;00630DBB&quot;/&gt;&lt;wsp:rsid wsp:val=&quot;00630E31&quot;/&gt;&lt;wsp:rsid wsp:val=&quot;00631007&quot;/&gt;&lt;wsp:rsid wsp:val=&quot;006317DB&quot;/&gt;&lt;wsp:rsid wsp:val=&quot;00631826&quot;/&gt;&lt;wsp:rsid wsp:val=&quot;00631E8A&quot;/&gt;&lt;wsp:rsid wsp:val=&quot;00631FFA&quot;/&gt;&lt;wsp:rsid wsp:val=&quot;00632507&quot;/&gt;&lt;wsp:rsid wsp:val=&quot;006326BC&quot;/&gt;&lt;wsp:rsid wsp:val=&quot;00632927&quot;/&gt;&lt;wsp:rsid wsp:val=&quot;00632A0E&quot;/&gt;&lt;wsp:rsid wsp:val=&quot;00632A4C&quot;/&gt;&lt;wsp:rsid wsp:val=&quot;00632BF5&quot;/&gt;&lt;wsp:rsid wsp:val=&quot;00633296&quot;/&gt;&lt;wsp:rsid wsp:val=&quot;006338F7&quot;/&gt;&lt;wsp:rsid wsp:val=&quot;00633951&quot;/&gt;&lt;wsp:rsid wsp:val=&quot;00633965&quot;/&gt;&lt;wsp:rsid wsp:val=&quot;00633B5E&quot;/&gt;&lt;wsp:rsid wsp:val=&quot;00633C0A&quot;/&gt;&lt;wsp:rsid wsp:val=&quot;00633D62&quot;/&gt;&lt;wsp:rsid wsp:val=&quot;0063405E&quot;/&gt;&lt;wsp:rsid wsp:val=&quot;006341AD&quot;/&gt;&lt;wsp:rsid wsp:val=&quot;006347F5&quot;/&gt;&lt;wsp:rsid wsp:val=&quot;00635372&quot;/&gt;&lt;wsp:rsid wsp:val=&quot;00635EDC&quot;/&gt;&lt;wsp:rsid wsp:val=&quot;00635F56&quot;/&gt;&lt;wsp:rsid wsp:val=&quot;00636094&quot;/&gt;&lt;wsp:rsid wsp:val=&quot;0063681F&quot;/&gt;&lt;wsp:rsid wsp:val=&quot;0063688F&quot;/&gt;&lt;wsp:rsid wsp:val=&quot;00636A76&quot;/&gt;&lt;wsp:rsid wsp:val=&quot;00636FB3&quot;/&gt;&lt;wsp:rsid wsp:val=&quot;00637395&quot;/&gt;&lt;wsp:rsid wsp:val=&quot;006373B0&quot;/&gt;&lt;wsp:rsid wsp:val=&quot;006373C7&quot;/&gt;&lt;wsp:rsid wsp:val=&quot;006374F0&quot;/&gt;&lt;wsp:rsid wsp:val=&quot;00637E00&quot;/&gt;&lt;wsp:rsid wsp:val=&quot;006401C6&quot;/&gt;&lt;wsp:rsid wsp:val=&quot;00640207&quot;/&gt;&lt;wsp:rsid wsp:val=&quot;00640222&quot;/&gt;&lt;wsp:rsid wsp:val=&quot;00640529&quot;/&gt;&lt;wsp:rsid wsp:val=&quot;006409F3&quot;/&gt;&lt;wsp:rsid wsp:val=&quot;00640C8D&quot;/&gt;&lt;wsp:rsid wsp:val=&quot;00640D97&quot;/&gt;&lt;wsp:rsid wsp:val=&quot;00641061&quot;/&gt;&lt;wsp:rsid wsp:val=&quot;006419ED&quot;/&gt;&lt;wsp:rsid wsp:val=&quot;00641F06&quot;/&gt;&lt;wsp:rsid wsp:val=&quot;00642A0B&quot;/&gt;&lt;wsp:rsid wsp:val=&quot;00642D10&quot;/&gt;&lt;wsp:rsid wsp:val=&quot;00643769&quot;/&gt;&lt;wsp:rsid wsp:val=&quot;006437A9&quot;/&gt;&lt;wsp:rsid wsp:val=&quot;00643973&quot;/&gt;&lt;wsp:rsid wsp:val=&quot;00644177&quot;/&gt;&lt;wsp:rsid wsp:val=&quot;00644200&quot;/&gt;&lt;wsp:rsid wsp:val=&quot;00644203&quot;/&gt;&lt;wsp:rsid wsp:val=&quot;0064428B&quot;/&gt;&lt;wsp:rsid wsp:val=&quot;00644511&quot;/&gt;&lt;wsp:rsid wsp:val=&quot;0064486C&quot;/&gt;&lt;wsp:rsid wsp:val=&quot;00644E60&quot;/&gt;&lt;wsp:rsid wsp:val=&quot;00644F00&quot;/&gt;&lt;wsp:rsid wsp:val=&quot;00645657&quot;/&gt;&lt;wsp:rsid wsp:val=&quot;006457B7&quot;/&gt;&lt;wsp:rsid wsp:val=&quot;00646E2C&quot;/&gt;&lt;wsp:rsid wsp:val=&quot;00647CB3&quot;/&gt;&lt;wsp:rsid wsp:val=&quot;00647D60&quot;/&gt;&lt;wsp:rsid wsp:val=&quot;0065011B&quot;/&gt;&lt;wsp:rsid wsp:val=&quot;00650150&quot;/&gt;&lt;wsp:rsid wsp:val=&quot;00650854&quot;/&gt;&lt;wsp:rsid wsp:val=&quot;00650B51&quot;/&gt;&lt;wsp:rsid wsp:val=&quot;00650CF1&quot;/&gt;&lt;wsp:rsid wsp:val=&quot;00650D1E&quot;/&gt;&lt;wsp:rsid wsp:val=&quot;00650DFE&quot;/&gt;&lt;wsp:rsid wsp:val=&quot;00650EB8&quot;/&gt;&lt;wsp:rsid wsp:val=&quot;00650F7C&quot;/&gt;&lt;wsp:rsid wsp:val=&quot;00650FBE&quot;/&gt;&lt;wsp:rsid wsp:val=&quot;006511BA&quot;/&gt;&lt;wsp:rsid wsp:val=&quot;00651216&quot;/&gt;&lt;wsp:rsid wsp:val=&quot;006513D5&quot;/&gt;&lt;wsp:rsid wsp:val=&quot;006518B1&quot;/&gt;&lt;wsp:rsid wsp:val=&quot;00651AD3&quot;/&gt;&lt;wsp:rsid wsp:val=&quot;00651FA0&quot;/&gt;&lt;wsp:rsid wsp:val=&quot;00652BB4&quot;/&gt;&lt;wsp:rsid wsp:val=&quot;00653273&quot;/&gt;&lt;wsp:rsid wsp:val=&quot;00653B2C&quot;/&gt;&lt;wsp:rsid wsp:val=&quot;00653BEA&quot;/&gt;&lt;wsp:rsid wsp:val=&quot;006542FE&quot;/&gt;&lt;wsp:rsid wsp:val=&quot;00654346&quot;/&gt;&lt;wsp:rsid wsp:val=&quot;0065443C&quot;/&gt;&lt;wsp:rsid wsp:val=&quot;006544F6&quot;/&gt;&lt;wsp:rsid wsp:val=&quot;00654A45&quot;/&gt;&lt;wsp:rsid wsp:val=&quot;00654B42&quot;/&gt;&lt;wsp:rsid wsp:val=&quot;00654C1F&quot;/&gt;&lt;wsp:rsid wsp:val=&quot;00654C81&quot;/&gt;&lt;wsp:rsid wsp:val=&quot;00654F6A&quot;/&gt;&lt;wsp:rsid wsp:val=&quot;00655070&quot;/&gt;&lt;wsp:rsid wsp:val=&quot;00655223&quot;/&gt;&lt;wsp:rsid wsp:val=&quot;00655595&quot;/&gt;&lt;wsp:rsid wsp:val=&quot;00655780&quot;/&gt;&lt;wsp:rsid wsp:val=&quot;0065594D&quot;/&gt;&lt;wsp:rsid wsp:val=&quot;006561FF&quot;/&gt;&lt;wsp:rsid wsp:val=&quot;0065635B&quot;/&gt;&lt;wsp:rsid wsp:val=&quot;00656D6F&quot;/&gt;&lt;wsp:rsid wsp:val=&quot;00656E70&quot;/&gt;&lt;wsp:rsid wsp:val=&quot;00657005&quot;/&gt;&lt;wsp:rsid wsp:val=&quot;006578D9&quot;/&gt;&lt;wsp:rsid wsp:val=&quot;00657999&quot;/&gt;&lt;wsp:rsid wsp:val=&quot;00657F67&quot;/&gt;&lt;wsp:rsid wsp:val=&quot;006601A6&quot;/&gt;&lt;wsp:rsid wsp:val=&quot;006601F9&quot;/&gt;&lt;wsp:rsid wsp:val=&quot;006602D1&quot;/&gt;&lt;wsp:rsid wsp:val=&quot;0066055C&quot;/&gt;&lt;wsp:rsid wsp:val=&quot;006605DC&quot;/&gt;&lt;wsp:rsid wsp:val=&quot;0066096E&quot;/&gt;&lt;wsp:rsid wsp:val=&quot;006612E9&quot;/&gt;&lt;wsp:rsid wsp:val=&quot;00661636&quot;/&gt;&lt;wsp:rsid wsp:val=&quot;00661664&quot;/&gt;&lt;wsp:rsid wsp:val=&quot;00661CC2&quot;/&gt;&lt;wsp:rsid wsp:val=&quot;00661D38&quot;/&gt;&lt;wsp:rsid wsp:val=&quot;00662166&quot;/&gt;&lt;wsp:rsid wsp:val=&quot;00662255&quot;/&gt;&lt;wsp:rsid wsp:val=&quot;00662AF6&quot;/&gt;&lt;wsp:rsid wsp:val=&quot;00662DE9&quot;/&gt;&lt;wsp:rsid wsp:val=&quot;00662FA2&quot;/&gt;&lt;wsp:rsid wsp:val=&quot;006635DC&quot;/&gt;&lt;wsp:rsid wsp:val=&quot;0066376A&quot;/&gt;&lt;wsp:rsid wsp:val=&quot;00663908&quot;/&gt;&lt;wsp:rsid wsp:val=&quot;0066402E&quot;/&gt;&lt;wsp:rsid wsp:val=&quot;00664250&quot;/&gt;&lt;wsp:rsid wsp:val=&quot;006646F4&quot;/&gt;&lt;wsp:rsid wsp:val=&quot;00664BF5&quot;/&gt;&lt;wsp:rsid wsp:val=&quot;00665229&quot;/&gt;&lt;wsp:rsid wsp:val=&quot;00665316&quot;/&gt;&lt;wsp:rsid wsp:val=&quot;006654E8&quot;/&gt;&lt;wsp:rsid wsp:val=&quot;0066568F&quot;/&gt;&lt;wsp:rsid wsp:val=&quot;00665882&quot;/&gt;&lt;wsp:rsid wsp:val=&quot;00665CCE&quot;/&gt;&lt;wsp:rsid wsp:val=&quot;006662D2&quot;/&gt;&lt;wsp:rsid wsp:val=&quot;00666948&quot;/&gt;&lt;wsp:rsid wsp:val=&quot;00666C94&quot;/&gt;&lt;wsp:rsid wsp:val=&quot;0066712F&quot;/&gt;&lt;wsp:rsid wsp:val=&quot;006671FD&quot;/&gt;&lt;wsp:rsid wsp:val=&quot;006672FC&quot;/&gt;&lt;wsp:rsid wsp:val=&quot;0066736D&quot;/&gt;&lt;wsp:rsid wsp:val=&quot;00667A27&quot;/&gt;&lt;wsp:rsid wsp:val=&quot;00670450&quot;/&gt;&lt;wsp:rsid wsp:val=&quot;006704BF&quot;/&gt;&lt;wsp:rsid wsp:val=&quot;00670AD6&quot;/&gt;&lt;wsp:rsid wsp:val=&quot;00670D20&quot;/&gt;&lt;wsp:rsid wsp:val=&quot;00670ECD&quot;/&gt;&lt;wsp:rsid wsp:val=&quot;006710F4&quot;/&gt;&lt;wsp:rsid wsp:val=&quot;00671169&quot;/&gt;&lt;wsp:rsid wsp:val=&quot;006713FE&quot;/&gt;&lt;wsp:rsid wsp:val=&quot;00671773&quot;/&gt;&lt;wsp:rsid wsp:val=&quot;00671C8F&quot;/&gt;&lt;wsp:rsid wsp:val=&quot;006723C8&quot;/&gt;&lt;wsp:rsid wsp:val=&quot;006724CA&quot;/&gt;&lt;wsp:rsid wsp:val=&quot;00672605&quot;/&gt;&lt;wsp:rsid wsp:val=&quot;00672966&quot;/&gt;&lt;wsp:rsid wsp:val=&quot;006729A2&quot;/&gt;&lt;wsp:rsid wsp:val=&quot;00672F44&quot;/&gt;&lt;wsp:rsid wsp:val=&quot;00673201&quot;/&gt;&lt;wsp:rsid wsp:val=&quot;0067330E&quot;/&gt;&lt;wsp:rsid wsp:val=&quot;006735BC&quot;/&gt;&lt;wsp:rsid wsp:val=&quot;006737DD&quot;/&gt;&lt;wsp:rsid wsp:val=&quot;00673BDE&quot;/&gt;&lt;wsp:rsid wsp:val=&quot;00673EB7&quot;/&gt;&lt;wsp:rsid wsp:val=&quot;00673FBF&quot;/&gt;&lt;wsp:rsid wsp:val=&quot;00674460&quot;/&gt;&lt;wsp:rsid wsp:val=&quot;00674474&quot;/&gt;&lt;wsp:rsid wsp:val=&quot;00674E8B&quot;/&gt;&lt;wsp:rsid wsp:val=&quot;0067517B&quot;/&gt;&lt;wsp:rsid wsp:val=&quot;006751EF&quot;/&gt;&lt;wsp:rsid wsp:val=&quot;00675652&quot;/&gt;&lt;wsp:rsid wsp:val=&quot;006757DC&quot;/&gt;&lt;wsp:rsid wsp:val=&quot;0067656D&quot;/&gt;&lt;wsp:rsid wsp:val=&quot;006766AF&quot;/&gt;&lt;wsp:rsid wsp:val=&quot;006767B8&quot;/&gt;&lt;wsp:rsid wsp:val=&quot;00676D77&quot;/&gt;&lt;wsp:rsid wsp:val=&quot;00677370&quot;/&gt;&lt;wsp:rsid wsp:val=&quot;006773A5&quot;/&gt;&lt;wsp:rsid wsp:val=&quot;00677725&quot;/&gt;&lt;wsp:rsid wsp:val=&quot;006777A2&quot;/&gt;&lt;wsp:rsid wsp:val=&quot;006777EC&quot;/&gt;&lt;wsp:rsid wsp:val=&quot;00677F20&quot;/&gt;&lt;wsp:rsid wsp:val=&quot;00677FC7&quot;/&gt;&lt;wsp:rsid wsp:val=&quot;0068013A&quot;/&gt;&lt;wsp:rsid wsp:val=&quot;00680199&quot;/&gt;&lt;wsp:rsid wsp:val=&quot;00680A97&quot;/&gt;&lt;wsp:rsid wsp:val=&quot;00680C05&quot;/&gt;&lt;wsp:rsid wsp:val=&quot;00680F30&quot;/&gt;&lt;wsp:rsid wsp:val=&quot;00680F81&quot;/&gt;&lt;wsp:rsid wsp:val=&quot;0068102D&quot;/&gt;&lt;wsp:rsid wsp:val=&quot;0068139A&quot;/&gt;&lt;wsp:rsid wsp:val=&quot;006819F6&quot;/&gt;&lt;wsp:rsid wsp:val=&quot;00681A9A&quot;/&gt;&lt;wsp:rsid wsp:val=&quot;00681BF2&quot;/&gt;&lt;wsp:rsid wsp:val=&quot;00681CF3&quot;/&gt;&lt;wsp:rsid wsp:val=&quot;0068226B&quot;/&gt;&lt;wsp:rsid wsp:val=&quot;00682318&quot;/&gt;&lt;wsp:rsid wsp:val=&quot;006827C5&quot;/&gt;&lt;wsp:rsid wsp:val=&quot;00682A4A&quot;/&gt;&lt;wsp:rsid wsp:val=&quot;00682ED3&quot;/&gt;&lt;wsp:rsid wsp:val=&quot;00683136&quot;/&gt;&lt;wsp:rsid wsp:val=&quot;00683BF9&quot;/&gt;&lt;wsp:rsid wsp:val=&quot;00683D7F&quot;/&gt;&lt;wsp:rsid wsp:val=&quot;00684035&quot;/&gt;&lt;wsp:rsid wsp:val=&quot;006841F4&quot;/&gt;&lt;wsp:rsid wsp:val=&quot;00684258&quot;/&gt;&lt;wsp:rsid wsp:val=&quot;00684353&quot;/&gt;&lt;wsp:rsid wsp:val=&quot;00685586&quot;/&gt;&lt;wsp:rsid wsp:val=&quot;00685725&quot;/&gt;&lt;wsp:rsid wsp:val=&quot;00685D3B&quot;/&gt;&lt;wsp:rsid wsp:val=&quot;0068623E&quot;/&gt;&lt;wsp:rsid wsp:val=&quot;00686366&quot;/&gt;&lt;wsp:rsid wsp:val=&quot;0068653A&quot;/&gt;&lt;wsp:rsid wsp:val=&quot;0068657C&quot;/&gt;&lt;wsp:rsid wsp:val=&quot;0068673B&quot;/&gt;&lt;wsp:rsid wsp:val=&quot;00686C33&quot;/&gt;&lt;wsp:rsid wsp:val=&quot;0068721F&quot;/&gt;&lt;wsp:rsid wsp:val=&quot;006879C9&quot;/&gt;&lt;wsp:rsid wsp:val=&quot;006879D8&quot;/&gt;&lt;wsp:rsid wsp:val=&quot;00687E2A&quot;/&gt;&lt;wsp:rsid wsp:val=&quot;00690386&quot;/&gt;&lt;wsp:rsid wsp:val=&quot;006904C0&quot;/&gt;&lt;wsp:rsid wsp:val=&quot;00690D12&quot;/&gt;&lt;wsp:rsid wsp:val=&quot;00690F0E&quot;/&gt;&lt;wsp:rsid wsp:val=&quot;006919C5&quot;/&gt;&lt;wsp:rsid wsp:val=&quot;00691D43&quot;/&gt;&lt;wsp:rsid wsp:val=&quot;00692250&quot;/&gt;&lt;wsp:rsid wsp:val=&quot;00692602&quot;/&gt;&lt;wsp:rsid wsp:val=&quot;00692799&quot;/&gt;&lt;wsp:rsid wsp:val=&quot;006927F0&quot;/&gt;&lt;wsp:rsid wsp:val=&quot;00692979&quot;/&gt;&lt;wsp:rsid wsp:val=&quot;00692A0D&quot;/&gt;&lt;wsp:rsid wsp:val=&quot;00693077&quot;/&gt;&lt;wsp:rsid wsp:val=&quot;00693295&quot;/&gt;&lt;wsp:rsid wsp:val=&quot;00693386&quot;/&gt;&lt;wsp:rsid wsp:val=&quot;00693CA1&quot;/&gt;&lt;wsp:rsid wsp:val=&quot;00693CCC&quot;/&gt;&lt;wsp:rsid wsp:val=&quot;006943ED&quot;/&gt;&lt;wsp:rsid wsp:val=&quot;0069447C&quot;/&gt;&lt;wsp:rsid wsp:val=&quot;0069461D&quot;/&gt;&lt;wsp:rsid wsp:val=&quot;006949AD&quot;/&gt;&lt;wsp:rsid wsp:val=&quot;006949CD&quot;/&gt;&lt;wsp:rsid wsp:val=&quot;00694D1C&quot;/&gt;&lt;wsp:rsid wsp:val=&quot;00694D7A&quot;/&gt;&lt;wsp:rsid wsp:val=&quot;00695A99&quot;/&gt;&lt;wsp:rsid wsp:val=&quot;00695E95&quot;/&gt;&lt;wsp:rsid wsp:val=&quot;00696244&quot;/&gt;&lt;wsp:rsid wsp:val=&quot;0069643A&quot;/&gt;&lt;wsp:rsid wsp:val=&quot;006964E5&quot;/&gt;&lt;wsp:rsid wsp:val=&quot;0069675A&quot;/&gt;&lt;wsp:rsid wsp:val=&quot;006969D6&quot;/&gt;&lt;wsp:rsid wsp:val=&quot;0069755C&quot;/&gt;&lt;wsp:rsid wsp:val=&quot;006979DC&quot;/&gt;&lt;wsp:rsid wsp:val=&quot;00697C2C&quot;/&gt;&lt;wsp:rsid wsp:val=&quot;006A05EF&quot;/&gt;&lt;wsp:rsid wsp:val=&quot;006A0942&quot;/&gt;&lt;wsp:rsid wsp:val=&quot;006A18CF&quot;/&gt;&lt;wsp:rsid wsp:val=&quot;006A18DD&quot;/&gt;&lt;wsp:rsid wsp:val=&quot;006A221C&quot;/&gt;&lt;wsp:rsid wsp:val=&quot;006A2347&quot;/&gt;&lt;wsp:rsid wsp:val=&quot;006A23FD&quot;/&gt;&lt;wsp:rsid wsp:val=&quot;006A24B3&quot;/&gt;&lt;wsp:rsid wsp:val=&quot;006A267B&quot;/&gt;&lt;wsp:rsid wsp:val=&quot;006A2733&quot;/&gt;&lt;wsp:rsid wsp:val=&quot;006A2CB0&quot;/&gt;&lt;wsp:rsid wsp:val=&quot;006A2D0E&quot;/&gt;&lt;wsp:rsid wsp:val=&quot;006A2E66&quot;/&gt;&lt;wsp:rsid wsp:val=&quot;006A2F39&quot;/&gt;&lt;wsp:rsid wsp:val=&quot;006A3227&quot;/&gt;&lt;wsp:rsid wsp:val=&quot;006A3290&quot;/&gt;&lt;wsp:rsid wsp:val=&quot;006A3396&quot;/&gt;&lt;wsp:rsid wsp:val=&quot;006A3574&quot;/&gt;&lt;wsp:rsid wsp:val=&quot;006A358B&quot;/&gt;&lt;wsp:rsid wsp:val=&quot;006A3D40&quot;/&gt;&lt;wsp:rsid wsp:val=&quot;006A3F94&quot;/&gt;&lt;wsp:rsid wsp:val=&quot;006A4113&quot;/&gt;&lt;wsp:rsid wsp:val=&quot;006A457C&quot;/&gt;&lt;wsp:rsid wsp:val=&quot;006A4584&quot;/&gt;&lt;wsp:rsid wsp:val=&quot;006A484F&quot;/&gt;&lt;wsp:rsid wsp:val=&quot;006A49B5&quot;/&gt;&lt;wsp:rsid wsp:val=&quot;006A5185&quot;/&gt;&lt;wsp:rsid wsp:val=&quot;006A5A45&quot;/&gt;&lt;wsp:rsid wsp:val=&quot;006A5CA3&quot;/&gt;&lt;wsp:rsid wsp:val=&quot;006A5E26&quot;/&gt;&lt;wsp:rsid wsp:val=&quot;006A6725&quot;/&gt;&lt;wsp:rsid wsp:val=&quot;006A6B69&quot;/&gt;&lt;wsp:rsid wsp:val=&quot;006A6CCF&quot;/&gt;&lt;wsp:rsid wsp:val=&quot;006A6CD8&quot;/&gt;&lt;wsp:rsid wsp:val=&quot;006A7574&quot;/&gt;&lt;wsp:rsid wsp:val=&quot;006A7984&quot;/&gt;&lt;wsp:rsid wsp:val=&quot;006A7BF2&quot;/&gt;&lt;wsp:rsid wsp:val=&quot;006A7C40&quot;/&gt;&lt;wsp:rsid wsp:val=&quot;006A7FDD&quot;/&gt;&lt;wsp:rsid wsp:val=&quot;006B0489&quot;/&gt;&lt;wsp:rsid wsp:val=&quot;006B0A5E&quot;/&gt;&lt;wsp:rsid wsp:val=&quot;006B0C66&quot;/&gt;&lt;wsp:rsid wsp:val=&quot;006B14F4&quot;/&gt;&lt;wsp:rsid wsp:val=&quot;006B163E&quot;/&gt;&lt;wsp:rsid wsp:val=&quot;006B166D&quot;/&gt;&lt;wsp:rsid wsp:val=&quot;006B18B8&quot;/&gt;&lt;wsp:rsid wsp:val=&quot;006B19B2&quot;/&gt;&lt;wsp:rsid wsp:val=&quot;006B1A22&quot;/&gt;&lt;wsp:rsid wsp:val=&quot;006B1DA2&quot;/&gt;&lt;wsp:rsid wsp:val=&quot;006B1F5F&quot;/&gt;&lt;wsp:rsid wsp:val=&quot;006B20F8&quot;/&gt;&lt;wsp:rsid wsp:val=&quot;006B21E9&quot;/&gt;&lt;wsp:rsid wsp:val=&quot;006B242D&quot;/&gt;&lt;wsp:rsid wsp:val=&quot;006B2790&quot;/&gt;&lt;wsp:rsid wsp:val=&quot;006B393F&quot;/&gt;&lt;wsp:rsid wsp:val=&quot;006B3B90&quot;/&gt;&lt;wsp:rsid wsp:val=&quot;006B3E55&quot;/&gt;&lt;wsp:rsid wsp:val=&quot;006B4566&quot;/&gt;&lt;wsp:rsid wsp:val=&quot;006B460F&quot;/&gt;&lt;wsp:rsid wsp:val=&quot;006B4B53&quot;/&gt;&lt;wsp:rsid wsp:val=&quot;006B4D4E&quot;/&gt;&lt;wsp:rsid wsp:val=&quot;006B63A2&quot;/&gt;&lt;wsp:rsid wsp:val=&quot;006B6AD0&quot;/&gt;&lt;wsp:rsid wsp:val=&quot;006B6BA3&quot;/&gt;&lt;wsp:rsid wsp:val=&quot;006B6C95&quot;/&gt;&lt;wsp:rsid wsp:val=&quot;006B725C&quot;/&gt;&lt;wsp:rsid wsp:val=&quot;006B785D&quot;/&gt;&lt;wsp:rsid wsp:val=&quot;006B7864&quot;/&gt;&lt;wsp:rsid wsp:val=&quot;006B789D&quot;/&gt;&lt;wsp:rsid wsp:val=&quot;006B7953&quot;/&gt;&lt;wsp:rsid wsp:val=&quot;006C0079&quot;/&gt;&lt;wsp:rsid wsp:val=&quot;006C02E3&quot;/&gt;&lt;wsp:rsid wsp:val=&quot;006C03B2&quot;/&gt;&lt;wsp:rsid wsp:val=&quot;006C09DD&quot;/&gt;&lt;wsp:rsid wsp:val=&quot;006C0A1A&quot;/&gt;&lt;wsp:rsid wsp:val=&quot;006C10B4&quot;/&gt;&lt;wsp:rsid wsp:val=&quot;006C18F3&quot;/&gt;&lt;wsp:rsid wsp:val=&quot;006C1B3F&quot;/&gt;&lt;wsp:rsid wsp:val=&quot;006C2113&quot;/&gt;&lt;wsp:rsid wsp:val=&quot;006C27DA&quot;/&gt;&lt;wsp:rsid wsp:val=&quot;006C2CDB&quot;/&gt;&lt;wsp:rsid wsp:val=&quot;006C3009&quot;/&gt;&lt;wsp:rsid wsp:val=&quot;006C375B&quot;/&gt;&lt;wsp:rsid wsp:val=&quot;006C377A&quot;/&gt;&lt;wsp:rsid wsp:val=&quot;006C3EF2&quot;/&gt;&lt;wsp:rsid wsp:val=&quot;006C3F40&quot;/&gt;&lt;wsp:rsid wsp:val=&quot;006C44D3&quot;/&gt;&lt;wsp:rsid wsp:val=&quot;006C45C1&quot;/&gt;&lt;wsp:rsid wsp:val=&quot;006C47EE&quot;/&gt;&lt;wsp:rsid wsp:val=&quot;006C4B0F&quot;/&gt;&lt;wsp:rsid wsp:val=&quot;006C4B11&quot;/&gt;&lt;wsp:rsid wsp:val=&quot;006C4D69&quot;/&gt;&lt;wsp:rsid wsp:val=&quot;006C5023&quot;/&gt;&lt;wsp:rsid wsp:val=&quot;006C50C3&quot;/&gt;&lt;wsp:rsid wsp:val=&quot;006C50D3&quot;/&gt;&lt;wsp:rsid wsp:val=&quot;006C5215&quot;/&gt;&lt;wsp:rsid wsp:val=&quot;006C566C&quot;/&gt;&lt;wsp:rsid wsp:val=&quot;006C57EC&quot;/&gt;&lt;wsp:rsid wsp:val=&quot;006C5A4C&quot;/&gt;&lt;wsp:rsid wsp:val=&quot;006C5B51&quot;/&gt;&lt;wsp:rsid wsp:val=&quot;006C5C20&quot;/&gt;&lt;wsp:rsid wsp:val=&quot;006C5FF1&quot;/&gt;&lt;wsp:rsid wsp:val=&quot;006C6253&quot;/&gt;&lt;wsp:rsid wsp:val=&quot;006C6287&quot;/&gt;&lt;wsp:rsid wsp:val=&quot;006C6649&quot;/&gt;&lt;wsp:rsid wsp:val=&quot;006C677C&quot;/&gt;&lt;wsp:rsid wsp:val=&quot;006C6E76&quot;/&gt;&lt;wsp:rsid wsp:val=&quot;006C6E92&quot;/&gt;&lt;wsp:rsid wsp:val=&quot;006C6FF5&quot;/&gt;&lt;wsp:rsid wsp:val=&quot;006C7428&quot;/&gt;&lt;wsp:rsid wsp:val=&quot;006C75C9&quot;/&gt;&lt;wsp:rsid wsp:val=&quot;006D0233&quot;/&gt;&lt;wsp:rsid wsp:val=&quot;006D03CD&quot;/&gt;&lt;wsp:rsid wsp:val=&quot;006D08A7&quot;/&gt;&lt;wsp:rsid wsp:val=&quot;006D0A70&quot;/&gt;&lt;wsp:rsid wsp:val=&quot;006D0AD9&quot;/&gt;&lt;wsp:rsid wsp:val=&quot;006D0B57&quot;/&gt;&lt;wsp:rsid wsp:val=&quot;006D0DED&quot;/&gt;&lt;wsp:rsid wsp:val=&quot;006D19ED&quot;/&gt;&lt;wsp:rsid wsp:val=&quot;006D1A23&quot;/&gt;&lt;wsp:rsid wsp:val=&quot;006D1F1A&quot;/&gt;&lt;wsp:rsid wsp:val=&quot;006D21FF&quot;/&gt;&lt;wsp:rsid wsp:val=&quot;006D2627&quot;/&gt;&lt;wsp:rsid wsp:val=&quot;006D2B11&quot;/&gt;&lt;wsp:rsid wsp:val=&quot;006D31AF&quot;/&gt;&lt;wsp:rsid wsp:val=&quot;006D31DD&quot;/&gt;&lt;wsp:rsid wsp:val=&quot;006D343D&quot;/&gt;&lt;wsp:rsid wsp:val=&quot;006D3D66&quot;/&gt;&lt;wsp:rsid wsp:val=&quot;006D3E35&quot;/&gt;&lt;wsp:rsid wsp:val=&quot;006D409F&quot;/&gt;&lt;wsp:rsid wsp:val=&quot;006D492A&quot;/&gt;&lt;wsp:rsid wsp:val=&quot;006D493C&quot;/&gt;&lt;wsp:rsid wsp:val=&quot;006D4CBD&quot;/&gt;&lt;wsp:rsid wsp:val=&quot;006D4E49&quot;/&gt;&lt;wsp:rsid wsp:val=&quot;006D4F72&quot;/&gt;&lt;wsp:rsid wsp:val=&quot;006D5606&quot;/&gt;&lt;wsp:rsid wsp:val=&quot;006D59BF&quot;/&gt;&lt;wsp:rsid wsp:val=&quot;006D5AE7&quot;/&gt;&lt;wsp:rsid wsp:val=&quot;006D5EC2&quot;/&gt;&lt;wsp:rsid wsp:val=&quot;006D5FEF&quot;/&gt;&lt;wsp:rsid wsp:val=&quot;006D615D&quot;/&gt;&lt;wsp:rsid wsp:val=&quot;006D634C&quot;/&gt;&lt;wsp:rsid wsp:val=&quot;006D65A4&quot;/&gt;&lt;wsp:rsid wsp:val=&quot;006D73E0&quot;/&gt;&lt;wsp:rsid wsp:val=&quot;006D7598&quot;/&gt;&lt;wsp:rsid wsp:val=&quot;006D7650&quot;/&gt;&lt;wsp:rsid wsp:val=&quot;006D7B93&quot;/&gt;&lt;wsp:rsid wsp:val=&quot;006D7D41&quot;/&gt;&lt;wsp:rsid wsp:val=&quot;006D7DAD&quot;/&gt;&lt;wsp:rsid wsp:val=&quot;006E078E&quot;/&gt;&lt;wsp:rsid wsp:val=&quot;006E0ADC&quot;/&gt;&lt;wsp:rsid wsp:val=&quot;006E0B16&quot;/&gt;&lt;wsp:rsid wsp:val=&quot;006E0E60&quot;/&gt;&lt;wsp:rsid wsp:val=&quot;006E0ED0&quot;/&gt;&lt;wsp:rsid wsp:val=&quot;006E176F&quot;/&gt;&lt;wsp:rsid wsp:val=&quot;006E22CC&quot;/&gt;&lt;wsp:rsid wsp:val=&quot;006E2AA6&quot;/&gt;&lt;wsp:rsid wsp:val=&quot;006E3854&quot;/&gt;&lt;wsp:rsid wsp:val=&quot;006E3BA9&quot;/&gt;&lt;wsp:rsid wsp:val=&quot;006E3D3A&quot;/&gt;&lt;wsp:rsid wsp:val=&quot;006E40E5&quot;/&gt;&lt;wsp:rsid wsp:val=&quot;006E4361&quot;/&gt;&lt;wsp:rsid wsp:val=&quot;006E459B&quot;/&gt;&lt;wsp:rsid wsp:val=&quot;006E4917&quot;/&gt;&lt;wsp:rsid wsp:val=&quot;006E5093&quot;/&gt;&lt;wsp:rsid wsp:val=&quot;006E512D&quot;/&gt;&lt;wsp:rsid wsp:val=&quot;006E5151&quot;/&gt;&lt;wsp:rsid wsp:val=&quot;006E54EC&quot;/&gt;&lt;wsp:rsid wsp:val=&quot;006E554E&quot;/&gt;&lt;wsp:rsid wsp:val=&quot;006E55EF&quot;/&gt;&lt;wsp:rsid wsp:val=&quot;006E574E&quot;/&gt;&lt;wsp:rsid wsp:val=&quot;006E5FE9&quot;/&gt;&lt;wsp:rsid wsp:val=&quot;006E6043&quot;/&gt;&lt;wsp:rsid wsp:val=&quot;006E6311&quot;/&gt;&lt;wsp:rsid wsp:val=&quot;006E6A05&quot;/&gt;&lt;wsp:rsid wsp:val=&quot;006E6DA9&quot;/&gt;&lt;wsp:rsid wsp:val=&quot;006E6F03&quot;/&gt;&lt;wsp:rsid wsp:val=&quot;006E71A8&quot;/&gt;&lt;wsp:rsid wsp:val=&quot;006E7320&quot;/&gt;&lt;wsp:rsid wsp:val=&quot;006E7496&quot;/&gt;&lt;wsp:rsid wsp:val=&quot;006E792F&quot;/&gt;&lt;wsp:rsid wsp:val=&quot;006E7969&quot;/&gt;&lt;wsp:rsid wsp:val=&quot;006E7E49&quot;/&gt;&lt;wsp:rsid wsp:val=&quot;006E7F71&quot;/&gt;&lt;wsp:rsid wsp:val=&quot;006F0072&quot;/&gt;&lt;wsp:rsid wsp:val=&quot;006F04E2&quot;/&gt;&lt;wsp:rsid wsp:val=&quot;006F05C2&quot;/&gt;&lt;wsp:rsid wsp:val=&quot;006F090B&quot;/&gt;&lt;wsp:rsid wsp:val=&quot;006F0C12&quot;/&gt;&lt;wsp:rsid wsp:val=&quot;006F0E20&quot;/&gt;&lt;wsp:rsid wsp:val=&quot;006F0EB1&quot;/&gt;&lt;wsp:rsid wsp:val=&quot;006F0F8E&quot;/&gt;&lt;wsp:rsid wsp:val=&quot;006F1008&quot;/&gt;&lt;wsp:rsid wsp:val=&quot;006F13E6&quot;/&gt;&lt;wsp:rsid wsp:val=&quot;006F1D86&quot;/&gt;&lt;wsp:rsid wsp:val=&quot;006F22CB&quot;/&gt;&lt;wsp:rsid wsp:val=&quot;006F291E&quot;/&gt;&lt;wsp:rsid wsp:val=&quot;006F2E21&quot;/&gt;&lt;wsp:rsid wsp:val=&quot;006F3052&quot;/&gt;&lt;wsp:rsid wsp:val=&quot;006F314D&quot;/&gt;&lt;wsp:rsid wsp:val=&quot;006F3738&quot;/&gt;&lt;wsp:rsid wsp:val=&quot;006F3B01&quot;/&gt;&lt;wsp:rsid wsp:val=&quot;006F3BDF&quot;/&gt;&lt;wsp:rsid wsp:val=&quot;006F4072&quot;/&gt;&lt;wsp:rsid wsp:val=&quot;006F4189&quot;/&gt;&lt;wsp:rsid wsp:val=&quot;006F45CB&quot;/&gt;&lt;wsp:rsid wsp:val=&quot;006F4A19&quot;/&gt;&lt;wsp:rsid wsp:val=&quot;006F557B&quot;/&gt;&lt;wsp:rsid wsp:val=&quot;006F5B41&quot;/&gt;&lt;wsp:rsid wsp:val=&quot;006F6689&quot;/&gt;&lt;wsp:rsid wsp:val=&quot;006F6740&quot;/&gt;&lt;wsp:rsid wsp:val=&quot;006F6C5E&quot;/&gt;&lt;wsp:rsid wsp:val=&quot;006F7181&quot;/&gt;&lt;wsp:rsid wsp:val=&quot;006F73A7&quot;/&gt;&lt;wsp:rsid wsp:val=&quot;006F746D&quot;/&gt;&lt;wsp:rsid wsp:val=&quot;006F7A92&quot;/&gt;&lt;wsp:rsid wsp:val=&quot;006F7C53&quot;/&gt;&lt;wsp:rsid wsp:val=&quot;006F7E42&quot;/&gt;&lt;wsp:rsid wsp:val=&quot;00700042&quot;/&gt;&lt;wsp:rsid wsp:val=&quot;0070023A&quot;/&gt;&lt;wsp:rsid wsp:val=&quot;007003F7&quot;/&gt;&lt;wsp:rsid wsp:val=&quot;0070179E&quot;/&gt;&lt;wsp:rsid wsp:val=&quot;007017EA&quot;/&gt;&lt;wsp:rsid wsp:val=&quot;0070181F&quot;/&gt;&lt;wsp:rsid wsp:val=&quot;0070193E&quot;/&gt;&lt;wsp:rsid wsp:val=&quot;00701B27&quot;/&gt;&lt;wsp:rsid wsp:val=&quot;00701D40&quot;/&gt;&lt;wsp:rsid wsp:val=&quot;00702BFC&quot;/&gt;&lt;wsp:rsid wsp:val=&quot;00702E6B&quot;/&gt;&lt;wsp:rsid wsp:val=&quot;007034BC&quot;/&gt;&lt;wsp:rsid wsp:val=&quot;007035F6&quot;/&gt;&lt;wsp:rsid wsp:val=&quot;007036E5&quot;/&gt;&lt;wsp:rsid wsp:val=&quot;00703D58&quot;/&gt;&lt;wsp:rsid wsp:val=&quot;00704266&quot;/&gt;&lt;wsp:rsid wsp:val=&quot;007043B3&quot;/&gt;&lt;wsp:rsid wsp:val=&quot;007044C2&quot;/&gt;&lt;wsp:rsid wsp:val=&quot;007047A7&quot;/&gt;&lt;wsp:rsid wsp:val=&quot;00704A33&quot;/&gt;&lt;wsp:rsid wsp:val=&quot;00704DEB&quot;/&gt;&lt;wsp:rsid wsp:val=&quot;00705584&quot;/&gt;&lt;wsp:rsid wsp:val=&quot;00705C6C&quot;/&gt;&lt;wsp:rsid wsp:val=&quot;00705E96&quot;/&gt;&lt;wsp:rsid wsp:val=&quot;00706E08&quot;/&gt;&lt;wsp:rsid wsp:val=&quot;00706F3F&quot;/&gt;&lt;wsp:rsid wsp:val=&quot;0070711F&quot;/&gt;&lt;wsp:rsid wsp:val=&quot;0070743B&quot;/&gt;&lt;wsp:rsid wsp:val=&quot;0070796A&quot;/&gt;&lt;wsp:rsid wsp:val=&quot;00707A89&quot;/&gt;&lt;wsp:rsid wsp:val=&quot;007101EE&quot;/&gt;&lt;wsp:rsid wsp:val=&quot;00710839&quot;/&gt;&lt;wsp:rsid wsp:val=&quot;00710905&quot;/&gt;&lt;wsp:rsid wsp:val=&quot;00710994&quot;/&gt;&lt;wsp:rsid wsp:val=&quot;007109CD&quot;/&gt;&lt;wsp:rsid wsp:val=&quot;00710A3E&quot;/&gt;&lt;wsp:rsid wsp:val=&quot;00710BCF&quot;/&gt;&lt;wsp:rsid wsp:val=&quot;00710D33&quot;/&gt;&lt;wsp:rsid wsp:val=&quot;00710E31&quot;/&gt;&lt;wsp:rsid wsp:val=&quot;007110FE&quot;/&gt;&lt;wsp:rsid wsp:val=&quot;00711366&quot;/&gt;&lt;wsp:rsid wsp:val=&quot;00711760&quot;/&gt;&lt;wsp:rsid wsp:val=&quot;0071196B&quot;/&gt;&lt;wsp:rsid wsp:val=&quot;00711A0F&quot;/&gt;&lt;wsp:rsid wsp:val=&quot;00711AE4&quot;/&gt;&lt;wsp:rsid wsp:val=&quot;00711CBA&quot;/&gt;&lt;wsp:rsid wsp:val=&quot;00711D10&quot;/&gt;&lt;wsp:rsid wsp:val=&quot;00711D73&quot;/&gt;&lt;wsp:rsid wsp:val=&quot;00711E0C&quot;/&gt;&lt;wsp:rsid wsp:val=&quot;007128DA&quot;/&gt;&lt;wsp:rsid wsp:val=&quot;00712A0F&quot;/&gt;&lt;wsp:rsid wsp:val=&quot;00712FDB&quot;/&gt;&lt;wsp:rsid wsp:val=&quot;0071374D&quot;/&gt;&lt;wsp:rsid wsp:val=&quot;00714095&quot;/&gt;&lt;wsp:rsid wsp:val=&quot;00714312&quot;/&gt;&lt;wsp:rsid wsp:val=&quot;00714526&quot;/&gt;&lt;wsp:rsid wsp:val=&quot;00714722&quot;/&gt;&lt;wsp:rsid wsp:val=&quot;00714A2D&quot;/&gt;&lt;wsp:rsid wsp:val=&quot;00714D6A&quot;/&gt;&lt;wsp:rsid wsp:val=&quot;00715920&quot;/&gt;&lt;wsp:rsid wsp:val=&quot;00715F49&quot;/&gt;&lt;wsp:rsid wsp:val=&quot;00716037&quot;/&gt;&lt;wsp:rsid wsp:val=&quot;007162F2&quot;/&gt;&lt;wsp:rsid wsp:val=&quot;007163BF&quot;/&gt;&lt;wsp:rsid wsp:val=&quot;0071649C&quot;/&gt;&lt;wsp:rsid wsp:val=&quot;00716528&quot;/&gt;&lt;wsp:rsid wsp:val=&quot;007166E4&quot;/&gt;&lt;wsp:rsid wsp:val=&quot;00716FC0&quot;/&gt;&lt;wsp:rsid wsp:val=&quot;00717267&quot;/&gt;&lt;wsp:rsid wsp:val=&quot;007178EE&quot;/&gt;&lt;wsp:rsid wsp:val=&quot;00717B0A&quot;/&gt;&lt;wsp:rsid wsp:val=&quot;00720759&quot;/&gt;&lt;wsp:rsid wsp:val=&quot;007208FF&quot;/&gt;&lt;wsp:rsid wsp:val=&quot;00720BD4&quot;/&gt;&lt;wsp:rsid wsp:val=&quot;00720D16&quot;/&gt;&lt;wsp:rsid wsp:val=&quot;00720F2A&quot;/&gt;&lt;wsp:rsid wsp:val=&quot;00721011&quot;/&gt;&lt;wsp:rsid wsp:val=&quot;0072116F&quot;/&gt;&lt;wsp:rsid wsp:val=&quot;007215A9&quot;/&gt;&lt;wsp:rsid wsp:val=&quot;007215BF&quot;/&gt;&lt;wsp:rsid wsp:val=&quot;007218A9&quot;/&gt;&lt;wsp:rsid wsp:val=&quot;0072190B&quot;/&gt;&lt;wsp:rsid wsp:val=&quot;00721965&quot;/&gt;&lt;wsp:rsid wsp:val=&quot;00721E1D&quot;/&gt;&lt;wsp:rsid wsp:val=&quot;00721E87&quot;/&gt;&lt;wsp:rsid wsp:val=&quot;00721F9A&quot;/&gt;&lt;wsp:rsid wsp:val=&quot;00722B72&quot;/&gt;&lt;wsp:rsid wsp:val=&quot;00723701&quot;/&gt;&lt;wsp:rsid wsp:val=&quot;00723C7E&quot;/&gt;&lt;wsp:rsid wsp:val=&quot;00723EC3&quot;/&gt;&lt;wsp:rsid wsp:val=&quot;00724426&quot;/&gt;&lt;wsp:rsid wsp:val=&quot;00725068&quot;/&gt;&lt;wsp:rsid wsp:val=&quot;007254B1&quot;/&gt;&lt;wsp:rsid wsp:val=&quot;0072560E&quot;/&gt;&lt;wsp:rsid wsp:val=&quot;007257FE&quot;/&gt;&lt;wsp:rsid wsp:val=&quot;00725CB6&quot;/&gt;&lt;wsp:rsid wsp:val=&quot;00725D75&quot;/&gt;&lt;wsp:rsid wsp:val=&quot;0072602E&quot;/&gt;&lt;wsp:rsid wsp:val=&quot;00726281&quot;/&gt;&lt;wsp:rsid wsp:val=&quot;0072665F&quot;/&gt;&lt;wsp:rsid wsp:val=&quot;007275D0&quot;/&gt;&lt;wsp:rsid wsp:val=&quot;00727E9F&quot;/&gt;&lt;wsp:rsid wsp:val=&quot;00730302&quot;/&gt;&lt;wsp:rsid wsp:val=&quot;00730E1C&quot;/&gt;&lt;wsp:rsid wsp:val=&quot;0073128B&quot;/&gt;&lt;wsp:rsid wsp:val=&quot;0073171A&quot;/&gt;&lt;wsp:rsid wsp:val=&quot;00731793&quot;/&gt;&lt;wsp:rsid wsp:val=&quot;007319D1&quot;/&gt;&lt;wsp:rsid wsp:val=&quot;00731A41&quot;/&gt;&lt;wsp:rsid wsp:val=&quot;00731C75&quot;/&gt;&lt;wsp:rsid wsp:val=&quot;00731D37&quot;/&gt;&lt;wsp:rsid wsp:val=&quot;00731DAC&quot;/&gt;&lt;wsp:rsid wsp:val=&quot;00731E4B&quot;/&gt;&lt;wsp:rsid wsp:val=&quot;00732321&quot;/&gt;&lt;wsp:rsid wsp:val=&quot;00732E4B&quot;/&gt;&lt;wsp:rsid wsp:val=&quot;00733315&quot;/&gt;&lt;wsp:rsid wsp:val=&quot;00733858&quot;/&gt;&lt;wsp:rsid wsp:val=&quot;00733A74&quot;/&gt;&lt;wsp:rsid wsp:val=&quot;00733A80&quot;/&gt;&lt;wsp:rsid wsp:val=&quot;00733AA9&quot;/&gt;&lt;wsp:rsid wsp:val=&quot;00733D80&quot;/&gt;&lt;wsp:rsid wsp:val=&quot;00733F4E&quot;/&gt;&lt;wsp:rsid wsp:val=&quot;00734133&quot;/&gt;&lt;wsp:rsid wsp:val=&quot;0073448F&quot;/&gt;&lt;wsp:rsid wsp:val=&quot;0073497A&quot;/&gt;&lt;wsp:rsid wsp:val=&quot;007356D0&quot;/&gt;&lt;wsp:rsid wsp:val=&quot;0073637C&quot;/&gt;&lt;wsp:rsid wsp:val=&quot;007366CA&quot;/&gt;&lt;wsp:rsid wsp:val=&quot;00736D7B&quot;/&gt;&lt;wsp:rsid wsp:val=&quot;007377ED&quot;/&gt;&lt;wsp:rsid wsp:val=&quot;007379C8&quot;/&gt;&lt;wsp:rsid wsp:val=&quot;00740094&quot;/&gt;&lt;wsp:rsid wsp:val=&quot;00740698&quot;/&gt;&lt;wsp:rsid wsp:val=&quot;007406C0&quot;/&gt;&lt;wsp:rsid wsp:val=&quot;0074097D&quot;/&gt;&lt;wsp:rsid wsp:val=&quot;00740AC1&quot;/&gt;&lt;wsp:rsid wsp:val=&quot;00740BBF&quot;/&gt;&lt;wsp:rsid wsp:val=&quot;00740CD3&quot;/&gt;&lt;wsp:rsid wsp:val=&quot;0074108B&quot;/&gt;&lt;wsp:rsid wsp:val=&quot;007418A6&quot;/&gt;&lt;wsp:rsid wsp:val=&quot;00741A05&quot;/&gt;&lt;wsp:rsid wsp:val=&quot;007420C9&quot;/&gt;&lt;wsp:rsid wsp:val=&quot;00742235&quot;/&gt;&lt;wsp:rsid wsp:val=&quot;00742695&quot;/&gt;&lt;wsp:rsid wsp:val=&quot;007426B7&quot;/&gt;&lt;wsp:rsid wsp:val=&quot;00742A51&quot;/&gt;&lt;wsp:rsid wsp:val=&quot;00742BFB&quot;/&gt;&lt;wsp:rsid wsp:val=&quot;00742EC0&quot;/&gt;&lt;wsp:rsid wsp:val=&quot;007430F0&quot;/&gt;&lt;wsp:rsid wsp:val=&quot;00743757&quot;/&gt;&lt;wsp:rsid wsp:val=&quot;007437DB&quot;/&gt;&lt;wsp:rsid wsp:val=&quot;00743867&quot;/&gt;&lt;wsp:rsid wsp:val=&quot;00744055&quot;/&gt;&lt;wsp:rsid wsp:val=&quot;0074460B&quot;/&gt;&lt;wsp:rsid wsp:val=&quot;00744FB1&quot;/&gt;&lt;wsp:rsid wsp:val=&quot;00745307&quot;/&gt;&lt;wsp:rsid wsp:val=&quot;0074576E&quot;/&gt;&lt;wsp:rsid wsp:val=&quot;00745EBB&quot;/&gt;&lt;wsp:rsid wsp:val=&quot;00746167&quot;/&gt;&lt;wsp:rsid wsp:val=&quot;00746199&quot;/&gt;&lt;wsp:rsid wsp:val=&quot;007462A6&quot;/&gt;&lt;wsp:rsid wsp:val=&quot;0074644A&quot;/&gt;&lt;wsp:rsid wsp:val=&quot;007464E7&quot;/&gt;&lt;wsp:rsid wsp:val=&quot;0074723F&quot;/&gt;&lt;wsp:rsid wsp:val=&quot;00747446&quot;/&gt;&lt;wsp:rsid wsp:val=&quot;0074769D&quot;/&gt;&lt;wsp:rsid wsp:val=&quot;00747BD8&quot;/&gt;&lt;wsp:rsid wsp:val=&quot;00747E09&quot;/&gt;&lt;wsp:rsid wsp:val=&quot;00747E4C&quot;/&gt;&lt;wsp:rsid wsp:val=&quot;00747F05&quot;/&gt;&lt;wsp:rsid wsp:val=&quot;007500FC&quot;/&gt;&lt;wsp:rsid wsp:val=&quot;0075038A&quot;/&gt;&lt;wsp:rsid wsp:val=&quot;007509F9&quot;/&gt;&lt;wsp:rsid wsp:val=&quot;00750EF0&quot;/&gt;&lt;wsp:rsid wsp:val=&quot;007512D3&quot;/&gt;&lt;wsp:rsid wsp:val=&quot;007515C8&quot;/&gt;&lt;wsp:rsid wsp:val=&quot;007517D1&quot;/&gt;&lt;wsp:rsid wsp:val=&quot;00751F76&quot;/&gt;&lt;wsp:rsid wsp:val=&quot;00752497&quot;/&gt;&lt;wsp:rsid wsp:val=&quot;0075250F&quot;/&gt;&lt;wsp:rsid wsp:val=&quot;007527B8&quot;/&gt;&lt;wsp:rsid wsp:val=&quot;0075288B&quot;/&gt;&lt;wsp:rsid wsp:val=&quot;00752FE7&quot;/&gt;&lt;wsp:rsid wsp:val=&quot;0075312F&quot;/&gt;&lt;wsp:rsid wsp:val=&quot;007536BB&quot;/&gt;&lt;wsp:rsid wsp:val=&quot;00753AFB&quot;/&gt;&lt;wsp:rsid wsp:val=&quot;00753B0F&quot;/&gt;&lt;wsp:rsid wsp:val=&quot;00753B9D&quot;/&gt;&lt;wsp:rsid wsp:val=&quot;00753F01&quot;/&gt;&lt;wsp:rsid wsp:val=&quot;0075412E&quot;/&gt;&lt;wsp:rsid wsp:val=&quot;0075452E&quot;/&gt;&lt;wsp:rsid wsp:val=&quot;00754D64&quot;/&gt;&lt;wsp:rsid wsp:val=&quot;00754EDC&quot;/&gt;&lt;wsp:rsid wsp:val=&quot;00755009&quot;/&gt;&lt;wsp:rsid wsp:val=&quot;0075583A&quot;/&gt;&lt;wsp:rsid wsp:val=&quot;007559EC&quot;/&gt;&lt;wsp:rsid wsp:val=&quot;00755B06&quot;/&gt;&lt;wsp:rsid wsp:val=&quot;00755C07&quot;/&gt;&lt;wsp:rsid wsp:val=&quot;00755E06&quot;/&gt;&lt;wsp:rsid wsp:val=&quot;007564B4&quot;/&gt;&lt;wsp:rsid wsp:val=&quot;007565E2&quot;/&gt;&lt;wsp:rsid wsp:val=&quot;007570A3&quot;/&gt;&lt;wsp:rsid wsp:val=&quot;007572E9&quot;/&gt;&lt;wsp:rsid wsp:val=&quot;00757495&quot;/&gt;&lt;wsp:rsid wsp:val=&quot;00757A61&quot;/&gt;&lt;wsp:rsid wsp:val=&quot;00757BD1&quot;/&gt;&lt;wsp:rsid wsp:val=&quot;00757CD9&quot;/&gt;&lt;wsp:rsid wsp:val=&quot;00757D4D&quot;/&gt;&lt;wsp:rsid wsp:val=&quot;00757E8E&quot;/&gt;&lt;wsp:rsid wsp:val=&quot;00757FE8&quot;/&gt;&lt;wsp:rsid wsp:val=&quot;007600CF&quot;/&gt;&lt;wsp:rsid wsp:val=&quot;00760194&quot;/&gt;&lt;wsp:rsid wsp:val=&quot;00760224&quot;/&gt;&lt;wsp:rsid wsp:val=&quot;007604E2&quot;/&gt;&lt;wsp:rsid wsp:val=&quot;007606BF&quot;/&gt;&lt;wsp:rsid wsp:val=&quot;00760756&quot;/&gt;&lt;wsp:rsid wsp:val=&quot;00760BFF&quot;/&gt;&lt;wsp:rsid wsp:val=&quot;00760D79&quot;/&gt;&lt;wsp:rsid wsp:val=&quot;00760E75&quot;/&gt;&lt;wsp:rsid wsp:val=&quot;007613AF&quot;/&gt;&lt;wsp:rsid wsp:val=&quot;00761471&quot;/&gt;&lt;wsp:rsid wsp:val=&quot;00761941&quot;/&gt;&lt;wsp:rsid wsp:val=&quot;007619FB&quot;/&gt;&lt;wsp:rsid wsp:val=&quot;0076200C&quot;/&gt;&lt;wsp:rsid wsp:val=&quot;0076224F&quot;/&gt;&lt;wsp:rsid wsp:val=&quot;007624B9&quot;/&gt;&lt;wsp:rsid wsp:val=&quot;00762924&quot;/&gt;&lt;wsp:rsid wsp:val=&quot;0076295C&quot;/&gt;&lt;wsp:rsid wsp:val=&quot;00762DC1&quot;/&gt;&lt;wsp:rsid wsp:val=&quot;00763055&quot;/&gt;&lt;wsp:rsid wsp:val=&quot;0076375B&quot;/&gt;&lt;wsp:rsid wsp:val=&quot;00763D32&quot;/&gt;&lt;wsp:rsid wsp:val=&quot;00763F7A&quot;/&gt;&lt;wsp:rsid wsp:val=&quot;0076481B&quot;/&gt;&lt;wsp:rsid wsp:val=&quot;00764A37&quot;/&gt;&lt;wsp:rsid wsp:val=&quot;00764CDD&quot;/&gt;&lt;wsp:rsid wsp:val=&quot;00764E4E&quot;/&gt;&lt;wsp:rsid wsp:val=&quot;00764EB8&quot;/&gt;&lt;wsp:rsid wsp:val=&quot;00764F42&quot;/&gt;&lt;wsp:rsid wsp:val=&quot;00765098&quot;/&gt;&lt;wsp:rsid wsp:val=&quot;007657E5&quot;/&gt;&lt;wsp:rsid wsp:val=&quot;0076598E&quot;/&gt;&lt;wsp:rsid wsp:val=&quot;00765E5F&quot;/&gt;&lt;wsp:rsid wsp:val=&quot;00765FDC&quot;/&gt;&lt;wsp:rsid wsp:val=&quot;00766503&quot;/&gt;&lt;wsp:rsid wsp:val=&quot;00766559&quot;/&gt;&lt;wsp:rsid wsp:val=&quot;007667D5&quot;/&gt;&lt;wsp:rsid wsp:val=&quot;00766A87&quot;/&gt;&lt;wsp:rsid wsp:val=&quot;00766B0E&quot;/&gt;&lt;wsp:rsid wsp:val=&quot;00766BFB&quot;/&gt;&lt;wsp:rsid wsp:val=&quot;00766CD1&quot;/&gt;&lt;wsp:rsid wsp:val=&quot;00766DFE&quot;/&gt;&lt;wsp:rsid wsp:val=&quot;0076727D&quot;/&gt;&lt;wsp:rsid wsp:val=&quot;0076731C&quot;/&gt;&lt;wsp:rsid wsp:val=&quot;00767416&quot;/&gt;&lt;wsp:rsid wsp:val=&quot;0076747C&quot;/&gt;&lt;wsp:rsid wsp:val=&quot;007678B6&quot;/&gt;&lt;wsp:rsid wsp:val=&quot;00767D5D&quot;/&gt;&lt;wsp:rsid wsp:val=&quot;00770544&quot;/&gt;&lt;wsp:rsid wsp:val=&quot;00770CEE&quot;/&gt;&lt;wsp:rsid wsp:val=&quot;00770ED1&quot;/&gt;&lt;wsp:rsid wsp:val=&quot;00771C48&quot;/&gt;&lt;wsp:rsid wsp:val=&quot;00771D7E&quot;/&gt;&lt;wsp:rsid wsp:val=&quot;007721AD&quot;/&gt;&lt;wsp:rsid wsp:val=&quot;00772963&quot;/&gt;&lt;wsp:rsid wsp:val=&quot;00772C23&quot;/&gt;&lt;wsp:rsid wsp:val=&quot;00772D15&quot;/&gt;&lt;wsp:rsid wsp:val=&quot;00772DC3&quot;/&gt;&lt;wsp:rsid wsp:val=&quot;007731A4&quot;/&gt;&lt;wsp:rsid wsp:val=&quot;007733C4&quot;/&gt;&lt;wsp:rsid wsp:val=&quot;007733E9&quot;/&gt;&lt;wsp:rsid wsp:val=&quot;00773A60&quot;/&gt;&lt;wsp:rsid wsp:val=&quot;007743A1&quot;/&gt;&lt;wsp:rsid wsp:val=&quot;007744EF&quot;/&gt;&lt;wsp:rsid wsp:val=&quot;007750DC&quot;/&gt;&lt;wsp:rsid wsp:val=&quot;00775330&quot;/&gt;&lt;wsp:rsid wsp:val=&quot;00775BAA&quot;/&gt;&lt;wsp:rsid wsp:val=&quot;00775EFD&quot;/&gt;&lt;wsp:rsid wsp:val=&quot;00775F11&quot;/&gt;&lt;wsp:rsid wsp:val=&quot;007762CD&quot;/&gt;&lt;wsp:rsid wsp:val=&quot;007768F2&quot;/&gt;&lt;wsp:rsid wsp:val=&quot;00776A21&quot;/&gt;&lt;wsp:rsid wsp:val=&quot;00776E9E&quot;/&gt;&lt;wsp:rsid wsp:val=&quot;00777053&quot;/&gt;&lt;wsp:rsid wsp:val=&quot;007770F1&quot;/&gt;&lt;wsp:rsid wsp:val=&quot;00777C18&quot;/&gt;&lt;wsp:rsid wsp:val=&quot;00777CD9&quot;/&gt;&lt;wsp:rsid wsp:val=&quot;00777E96&quot;/&gt;&lt;wsp:rsid wsp:val=&quot;00777EE9&quot;/&gt;&lt;wsp:rsid wsp:val=&quot;00780237&quot;/&gt;&lt;wsp:rsid wsp:val=&quot;00780516&quot;/&gt;&lt;wsp:rsid wsp:val=&quot;00780593&quot;/&gt;&lt;wsp:rsid wsp:val=&quot;00780657&quot;/&gt;&lt;wsp:rsid wsp:val=&quot;00780980&quot;/&gt;&lt;wsp:rsid wsp:val=&quot;007809E1&quot;/&gt;&lt;wsp:rsid wsp:val=&quot;00780D72&quot;/&gt;&lt;wsp:rsid wsp:val=&quot;00780E98&quot;/&gt;&lt;wsp:rsid wsp:val=&quot;0078146E&quot;/&gt;&lt;wsp:rsid wsp:val=&quot;00781633&quot;/&gt;&lt;wsp:rsid wsp:val=&quot;0078165E&quot;/&gt;&lt;wsp:rsid wsp:val=&quot;007816FD&quot;/&gt;&lt;wsp:rsid wsp:val=&quot;00781B9A&quot;/&gt;&lt;wsp:rsid wsp:val=&quot;00781DAD&quot;/&gt;&lt;wsp:rsid wsp:val=&quot;00782266&quot;/&gt;&lt;wsp:rsid wsp:val=&quot;007822AB&quot;/&gt;&lt;wsp:rsid wsp:val=&quot;0078243D&quot;/&gt;&lt;wsp:rsid wsp:val=&quot;00782D8A&quot;/&gt;&lt;wsp:rsid wsp:val=&quot;00783315&quot;/&gt;&lt;wsp:rsid wsp:val=&quot;007833C3&quot;/&gt;&lt;wsp:rsid wsp:val=&quot;007833DA&quot;/&gt;&lt;wsp:rsid wsp:val=&quot;007837BE&quot;/&gt;&lt;wsp:rsid wsp:val=&quot;0078380D&quot;/&gt;&lt;wsp:rsid wsp:val=&quot;007842FE&quot;/&gt;&lt;wsp:rsid wsp:val=&quot;00784442&quot;/&gt;&lt;wsp:rsid wsp:val=&quot;00784702&quot;/&gt;&lt;wsp:rsid wsp:val=&quot;00784C31&quot;/&gt;&lt;wsp:rsid wsp:val=&quot;00784EA1&quot;/&gt;&lt;wsp:rsid wsp:val=&quot;00784FC7&quot;/&gt;&lt;wsp:rsid wsp:val=&quot;00785CEB&quot;/&gt;&lt;wsp:rsid wsp:val=&quot;00785E2D&quot;/&gt;&lt;wsp:rsid wsp:val=&quot;007861D1&quot;/&gt;&lt;wsp:rsid wsp:val=&quot;00786272&quot;/&gt;&lt;wsp:rsid wsp:val=&quot;007864B2&quot;/&gt;&lt;wsp:rsid wsp:val=&quot;007864DC&quot;/&gt;&lt;wsp:rsid wsp:val=&quot;00786613&quot;/&gt;&lt;wsp:rsid wsp:val=&quot;00786620&quot;/&gt;&lt;wsp:rsid wsp:val=&quot;007868B7&quot;/&gt;&lt;wsp:rsid wsp:val=&quot;00786BC0&quot;/&gt;&lt;wsp:rsid wsp:val=&quot;0078756D&quot;/&gt;&lt;wsp:rsid wsp:val=&quot;007875C4&quot;/&gt;&lt;wsp:rsid wsp:val=&quot;00787736&quot;/&gt;&lt;wsp:rsid wsp:val=&quot;00787977&quot;/&gt;&lt;wsp:rsid wsp:val=&quot;00787A55&quot;/&gt;&lt;wsp:rsid wsp:val=&quot;00787FF1&quot;/&gt;&lt;wsp:rsid wsp:val=&quot;00790270&quot;/&gt;&lt;wsp:rsid wsp:val=&quot;00790D4A&quot;/&gt;&lt;wsp:rsid wsp:val=&quot;00790E7E&quot;/&gt;&lt;wsp:rsid wsp:val=&quot;00791040&quot;/&gt;&lt;wsp:rsid wsp:val=&quot;007913A8&quot;/&gt;&lt;wsp:rsid wsp:val=&quot;007916D2&quot;/&gt;&lt;wsp:rsid wsp:val=&quot;00791ADE&quot;/&gt;&lt;wsp:rsid wsp:val=&quot;00791BEA&quot;/&gt;&lt;wsp:rsid wsp:val=&quot;00792486&quot;/&gt;&lt;wsp:rsid wsp:val=&quot;00792690&quot;/&gt;&lt;wsp:rsid wsp:val=&quot;007926B7&quot;/&gt;&lt;wsp:rsid wsp:val=&quot;00792A89&quot;/&gt;&lt;wsp:rsid wsp:val=&quot;00792D23&quot;/&gt;&lt;wsp:rsid wsp:val=&quot;00792ECC&quot;/&gt;&lt;wsp:rsid wsp:val=&quot;007939C7&quot;/&gt;&lt;wsp:rsid wsp:val=&quot;00793F70&quot;/&gt;&lt;wsp:rsid wsp:val=&quot;0079400D&quot;/&gt;&lt;wsp:rsid wsp:val=&quot;00794097&quot;/&gt;&lt;wsp:rsid wsp:val=&quot;00794769&quot;/&gt;&lt;wsp:rsid wsp:val=&quot;007947FB&quot;/&gt;&lt;wsp:rsid wsp:val=&quot;00794842&quot;/&gt;&lt;wsp:rsid wsp:val=&quot;0079485D&quot;/&gt;&lt;wsp:rsid wsp:val=&quot;007949EC&quot;/&gt;&lt;wsp:rsid wsp:val=&quot;007954AC&quot;/&gt;&lt;wsp:rsid wsp:val=&quot;0079601B&quot;/&gt;&lt;wsp:rsid wsp:val=&quot;007962E1&quot;/&gt;&lt;wsp:rsid wsp:val=&quot;00796589&quot;/&gt;&lt;wsp:rsid wsp:val=&quot;0079663F&quot;/&gt;&lt;wsp:rsid wsp:val=&quot;0079692D&quot;/&gt;&lt;wsp:rsid wsp:val=&quot;00796F91&quot;/&gt;&lt;wsp:rsid wsp:val=&quot;00797DAA&quot;/&gt;&lt;wsp:rsid wsp:val=&quot;00797FCF&quot;/&gt;&lt;wsp:rsid wsp:val=&quot;007A0616&quot;/&gt;&lt;wsp:rsid wsp:val=&quot;007A091C&quot;/&gt;&lt;wsp:rsid wsp:val=&quot;007A0DAC&quot;/&gt;&lt;wsp:rsid wsp:val=&quot;007A1189&quot;/&gt;&lt;wsp:rsid wsp:val=&quot;007A15BA&quot;/&gt;&lt;wsp:rsid wsp:val=&quot;007A166E&quot;/&gt;&lt;wsp:rsid wsp:val=&quot;007A16BA&quot;/&gt;&lt;wsp:rsid wsp:val=&quot;007A1964&quot;/&gt;&lt;wsp:rsid wsp:val=&quot;007A1B63&quot;/&gt;&lt;wsp:rsid wsp:val=&quot;007A2A53&quot;/&gt;&lt;wsp:rsid wsp:val=&quot;007A2BFF&quot;/&gt;&lt;wsp:rsid wsp:val=&quot;007A2DE7&quot;/&gt;&lt;wsp:rsid wsp:val=&quot;007A300F&quot;/&gt;&lt;wsp:rsid wsp:val=&quot;007A3040&quot;/&gt;&lt;wsp:rsid wsp:val=&quot;007A3373&quot;/&gt;&lt;wsp:rsid wsp:val=&quot;007A3395&quot;/&gt;&lt;wsp:rsid wsp:val=&quot;007A3505&quot;/&gt;&lt;wsp:rsid wsp:val=&quot;007A3BF2&quot;/&gt;&lt;wsp:rsid wsp:val=&quot;007A3FC5&quot;/&gt;&lt;wsp:rsid wsp:val=&quot;007A4264&quot;/&gt;&lt;wsp:rsid wsp:val=&quot;007A43F5&quot;/&gt;&lt;wsp:rsid wsp:val=&quot;007A44BE&quot;/&gt;&lt;wsp:rsid wsp:val=&quot;007A4A84&quot;/&gt;&lt;wsp:rsid wsp:val=&quot;007A4AF1&quot;/&gt;&lt;wsp:rsid wsp:val=&quot;007A5288&quot;/&gt;&lt;wsp:rsid wsp:val=&quot;007A618D&quot;/&gt;&lt;wsp:rsid wsp:val=&quot;007A6333&quot;/&gt;&lt;wsp:rsid wsp:val=&quot;007A6477&quot;/&gt;&lt;wsp:rsid wsp:val=&quot;007A6909&quot;/&gt;&lt;wsp:rsid wsp:val=&quot;007A6D88&quot;/&gt;&lt;wsp:rsid wsp:val=&quot;007A75A3&quot;/&gt;&lt;wsp:rsid wsp:val=&quot;007B0253&quot;/&gt;&lt;wsp:rsid wsp:val=&quot;007B073B&quot;/&gt;&lt;wsp:rsid wsp:val=&quot;007B0865&quot;/&gt;&lt;wsp:rsid wsp:val=&quot;007B08D1&quot;/&gt;&lt;wsp:rsid wsp:val=&quot;007B09ED&quot;/&gt;&lt;wsp:rsid wsp:val=&quot;007B0B92&quot;/&gt;&lt;wsp:rsid wsp:val=&quot;007B1061&quot;/&gt;&lt;wsp:rsid wsp:val=&quot;007B1F9A&quot;/&gt;&lt;wsp:rsid wsp:val=&quot;007B21A9&quot;/&gt;&lt;wsp:rsid wsp:val=&quot;007B2638&quot;/&gt;&lt;wsp:rsid wsp:val=&quot;007B314C&quot;/&gt;&lt;wsp:rsid wsp:val=&quot;007B31E2&quot;/&gt;&lt;wsp:rsid wsp:val=&quot;007B322B&quot;/&gt;&lt;wsp:rsid wsp:val=&quot;007B327B&quot;/&gt;&lt;wsp:rsid wsp:val=&quot;007B3476&quot;/&gt;&lt;wsp:rsid wsp:val=&quot;007B389A&quot;/&gt;&lt;wsp:rsid wsp:val=&quot;007B3D55&quot;/&gt;&lt;wsp:rsid wsp:val=&quot;007B4097&quot;/&gt;&lt;wsp:rsid wsp:val=&quot;007B40AD&quot;/&gt;&lt;wsp:rsid wsp:val=&quot;007B448A&quot;/&gt;&lt;wsp:rsid wsp:val=&quot;007B44DC&quot;/&gt;&lt;wsp:rsid wsp:val=&quot;007B4543&quot;/&gt;&lt;wsp:rsid wsp:val=&quot;007B480B&quot;/&gt;&lt;wsp:rsid wsp:val=&quot;007B4937&quot;/&gt;&lt;wsp:rsid wsp:val=&quot;007B51B7&quot;/&gt;&lt;wsp:rsid wsp:val=&quot;007B5334&quot;/&gt;&lt;wsp:rsid wsp:val=&quot;007B53E5&quot;/&gt;&lt;wsp:rsid wsp:val=&quot;007B5A1D&quot;/&gt;&lt;wsp:rsid wsp:val=&quot;007B5A66&quot;/&gt;&lt;wsp:rsid wsp:val=&quot;007B630D&quot;/&gt;&lt;wsp:rsid wsp:val=&quot;007B697F&quot;/&gt;&lt;wsp:rsid wsp:val=&quot;007B6B11&quot;/&gt;&lt;wsp:rsid wsp:val=&quot;007B74C5&quot;/&gt;&lt;wsp:rsid wsp:val=&quot;007B7A26&quot;/&gt;&lt;wsp:rsid wsp:val=&quot;007B7A2C&quot;/&gt;&lt;wsp:rsid wsp:val=&quot;007C0880&quot;/&gt;&lt;wsp:rsid wsp:val=&quot;007C0BD2&quot;/&gt;&lt;wsp:rsid wsp:val=&quot;007C0CF6&quot;/&gt;&lt;wsp:rsid wsp:val=&quot;007C0E34&quot;/&gt;&lt;wsp:rsid wsp:val=&quot;007C0F3A&quot;/&gt;&lt;wsp:rsid wsp:val=&quot;007C1065&quot;/&gt;&lt;wsp:rsid wsp:val=&quot;007C1537&quot;/&gt;&lt;wsp:rsid wsp:val=&quot;007C1B94&quot;/&gt;&lt;wsp:rsid wsp:val=&quot;007C2A39&quot;/&gt;&lt;wsp:rsid wsp:val=&quot;007C3CF0&quot;/&gt;&lt;wsp:rsid wsp:val=&quot;007C3D88&quot;/&gt;&lt;wsp:rsid wsp:val=&quot;007C3F14&quot;/&gt;&lt;wsp:rsid wsp:val=&quot;007C4F26&quot;/&gt;&lt;wsp:rsid wsp:val=&quot;007C508D&quot;/&gt;&lt;wsp:rsid wsp:val=&quot;007C515A&quot;/&gt;&lt;wsp:rsid wsp:val=&quot;007C52ED&quot;/&gt;&lt;wsp:rsid wsp:val=&quot;007C56CE&quot;/&gt;&lt;wsp:rsid wsp:val=&quot;007C5AB0&quot;/&gt;&lt;wsp:rsid wsp:val=&quot;007C5CE6&quot;/&gt;&lt;wsp:rsid wsp:val=&quot;007C5DB6&quot;/&gt;&lt;wsp:rsid wsp:val=&quot;007C61E0&quot;/&gt;&lt;wsp:rsid wsp:val=&quot;007C64BC&quot;/&gt;&lt;wsp:rsid wsp:val=&quot;007C6566&quot;/&gt;&lt;wsp:rsid wsp:val=&quot;007C6939&quot;/&gt;&lt;wsp:rsid wsp:val=&quot;007C6941&quot;/&gt;&lt;wsp:rsid wsp:val=&quot;007C6D8A&quot;/&gt;&lt;wsp:rsid wsp:val=&quot;007C6ED4&quot;/&gt;&lt;wsp:rsid wsp:val=&quot;007C6EEE&quot;/&gt;&lt;wsp:rsid wsp:val=&quot;007C72F8&quot;/&gt;&lt;wsp:rsid wsp:val=&quot;007C7EF3&quot;/&gt;&lt;wsp:rsid wsp:val=&quot;007D00EA&quot;/&gt;&lt;wsp:rsid wsp:val=&quot;007D020B&quot;/&gt;&lt;wsp:rsid wsp:val=&quot;007D0677&quot;/&gt;&lt;wsp:rsid wsp:val=&quot;007D0779&quot;/&gt;&lt;wsp:rsid wsp:val=&quot;007D096E&quot;/&gt;&lt;wsp:rsid wsp:val=&quot;007D098C&quot;/&gt;&lt;wsp:rsid wsp:val=&quot;007D1085&quot;/&gt;&lt;wsp:rsid wsp:val=&quot;007D11B6&quot;/&gt;&lt;wsp:rsid wsp:val=&quot;007D149C&quot;/&gt;&lt;wsp:rsid wsp:val=&quot;007D1558&quot;/&gt;&lt;wsp:rsid wsp:val=&quot;007D1B7C&quot;/&gt;&lt;wsp:rsid wsp:val=&quot;007D1B7D&quot;/&gt;&lt;wsp:rsid wsp:val=&quot;007D1D9C&quot;/&gt;&lt;wsp:rsid wsp:val=&quot;007D1DB9&quot;/&gt;&lt;wsp:rsid wsp:val=&quot;007D214A&quot;/&gt;&lt;wsp:rsid wsp:val=&quot;007D2435&quot;/&gt;&lt;wsp:rsid wsp:val=&quot;007D2BDA&quot;/&gt;&lt;wsp:rsid wsp:val=&quot;007D2D50&quot;/&gt;&lt;wsp:rsid wsp:val=&quot;007D357E&quot;/&gt;&lt;wsp:rsid wsp:val=&quot;007D3889&quot;/&gt;&lt;wsp:rsid wsp:val=&quot;007D39A2&quot;/&gt;&lt;wsp:rsid wsp:val=&quot;007D39D7&quot;/&gt;&lt;wsp:rsid wsp:val=&quot;007D3A84&quot;/&gt;&lt;wsp:rsid wsp:val=&quot;007D4093&quot;/&gt;&lt;wsp:rsid wsp:val=&quot;007D48B7&quot;/&gt;&lt;wsp:rsid wsp:val=&quot;007D4EA2&quot;/&gt;&lt;wsp:rsid wsp:val=&quot;007D4FF2&quot;/&gt;&lt;wsp:rsid wsp:val=&quot;007D512C&quot;/&gt;&lt;wsp:rsid wsp:val=&quot;007D526F&quot;/&gt;&lt;wsp:rsid wsp:val=&quot;007D6310&quot;/&gt;&lt;wsp:rsid wsp:val=&quot;007D647B&quot;/&gt;&lt;wsp:rsid wsp:val=&quot;007D654A&quot;/&gt;&lt;wsp:rsid wsp:val=&quot;007D673F&quot;/&gt;&lt;wsp:rsid wsp:val=&quot;007D68F4&quot;/&gt;&lt;wsp:rsid wsp:val=&quot;007D692B&quot;/&gt;&lt;wsp:rsid wsp:val=&quot;007D6C84&quot;/&gt;&lt;wsp:rsid wsp:val=&quot;007D6CE5&quot;/&gt;&lt;wsp:rsid wsp:val=&quot;007D6EF0&quot;/&gt;&lt;wsp:rsid wsp:val=&quot;007D7042&quot;/&gt;&lt;wsp:rsid wsp:val=&quot;007D7059&quot;/&gt;&lt;wsp:rsid wsp:val=&quot;007D7224&quot;/&gt;&lt;wsp:rsid wsp:val=&quot;007D794A&quot;/&gt;&lt;wsp:rsid wsp:val=&quot;007D7E94&quot;/&gt;&lt;wsp:rsid wsp:val=&quot;007D7FF3&quot;/&gt;&lt;wsp:rsid wsp:val=&quot;007E0071&quot;/&gt;&lt;wsp:rsid wsp:val=&quot;007E0162&quot;/&gt;&lt;wsp:rsid wsp:val=&quot;007E02CC&quot;/&gt;&lt;wsp:rsid wsp:val=&quot;007E07FD&quot;/&gt;&lt;wsp:rsid wsp:val=&quot;007E0981&quot;/&gt;&lt;wsp:rsid wsp:val=&quot;007E0986&quot;/&gt;&lt;wsp:rsid wsp:val=&quot;007E0BD8&quot;/&gt;&lt;wsp:rsid wsp:val=&quot;007E0C8C&quot;/&gt;&lt;wsp:rsid wsp:val=&quot;007E1261&quot;/&gt;&lt;wsp:rsid wsp:val=&quot;007E1479&quot;/&gt;&lt;wsp:rsid wsp:val=&quot;007E148E&quot;/&gt;&lt;wsp:rsid wsp:val=&quot;007E152B&quot;/&gt;&lt;wsp:rsid wsp:val=&quot;007E16EB&quot;/&gt;&lt;wsp:rsid wsp:val=&quot;007E1A37&quot;/&gt;&lt;wsp:rsid wsp:val=&quot;007E1A55&quot;/&gt;&lt;wsp:rsid wsp:val=&quot;007E1CB1&quot;/&gt;&lt;wsp:rsid wsp:val=&quot;007E201B&quot;/&gt;&lt;wsp:rsid wsp:val=&quot;007E2146&quot;/&gt;&lt;wsp:rsid wsp:val=&quot;007E2B64&quot;/&gt;&lt;wsp:rsid wsp:val=&quot;007E2B78&quot;/&gt;&lt;wsp:rsid wsp:val=&quot;007E2E4B&quot;/&gt;&lt;wsp:rsid wsp:val=&quot;007E3816&quot;/&gt;&lt;wsp:rsid wsp:val=&quot;007E3F68&quot;/&gt;&lt;wsp:rsid wsp:val=&quot;007E46A3&quot;/&gt;&lt;wsp:rsid wsp:val=&quot;007E486F&quot;/&gt;&lt;wsp:rsid wsp:val=&quot;007E48CD&quot;/&gt;&lt;wsp:rsid wsp:val=&quot;007E48E4&quot;/&gt;&lt;wsp:rsid wsp:val=&quot;007E4C1C&quot;/&gt;&lt;wsp:rsid wsp:val=&quot;007E4D0C&quot;/&gt;&lt;wsp:rsid wsp:val=&quot;007E4F0D&quot;/&gt;&lt;wsp:rsid wsp:val=&quot;007E531F&quot;/&gt;&lt;wsp:rsid wsp:val=&quot;007E5636&quot;/&gt;&lt;wsp:rsid wsp:val=&quot;007E58E9&quot;/&gt;&lt;wsp:rsid wsp:val=&quot;007E5A14&quot;/&gt;&lt;wsp:rsid wsp:val=&quot;007E5FFD&quot;/&gt;&lt;wsp:rsid wsp:val=&quot;007E61CA&quot;/&gt;&lt;wsp:rsid wsp:val=&quot;007E63EB&quot;/&gt;&lt;wsp:rsid wsp:val=&quot;007E6735&quot;/&gt;&lt;wsp:rsid wsp:val=&quot;007E67F4&quot;/&gt;&lt;wsp:rsid wsp:val=&quot;007E6936&quot;/&gt;&lt;wsp:rsid wsp:val=&quot;007E6EF1&quot;/&gt;&lt;wsp:rsid wsp:val=&quot;007E7B2B&quot;/&gt;&lt;wsp:rsid wsp:val=&quot;007E7CBA&quot;/&gt;&lt;wsp:rsid wsp:val=&quot;007F0076&quot;/&gt;&lt;wsp:rsid wsp:val=&quot;007F02A8&quot;/&gt;&lt;wsp:rsid wsp:val=&quot;007F05E0&quot;/&gt;&lt;wsp:rsid wsp:val=&quot;007F0B77&quot;/&gt;&lt;wsp:rsid wsp:val=&quot;007F0DD3&quot;/&gt;&lt;wsp:rsid wsp:val=&quot;007F18C0&quot;/&gt;&lt;wsp:rsid wsp:val=&quot;007F1A4C&quot;/&gt;&lt;wsp:rsid wsp:val=&quot;007F1BD7&quot;/&gt;&lt;wsp:rsid wsp:val=&quot;007F22A5&quot;/&gt;&lt;wsp:rsid wsp:val=&quot;007F2771&quot;/&gt;&lt;wsp:rsid wsp:val=&quot;007F2807&quot;/&gt;&lt;wsp:rsid wsp:val=&quot;007F2DBB&quot;/&gt;&lt;wsp:rsid wsp:val=&quot;007F2ED4&quot;/&gt;&lt;wsp:rsid wsp:val=&quot;007F325B&quot;/&gt;&lt;wsp:rsid wsp:val=&quot;007F3FB0&quot;/&gt;&lt;wsp:rsid wsp:val=&quot;007F43A9&quot;/&gt;&lt;wsp:rsid wsp:val=&quot;007F5608&quot;/&gt;&lt;wsp:rsid wsp:val=&quot;007F5720&quot;/&gt;&lt;wsp:rsid wsp:val=&quot;007F5874&quot;/&gt;&lt;wsp:rsid wsp:val=&quot;007F5D4A&quot;/&gt;&lt;wsp:rsid wsp:val=&quot;007F6562&quot;/&gt;&lt;wsp:rsid wsp:val=&quot;007F65F2&quot;/&gt;&lt;wsp:rsid wsp:val=&quot;007F69AF&quot;/&gt;&lt;wsp:rsid wsp:val=&quot;007F6FFB&quot;/&gt;&lt;wsp:rsid wsp:val=&quot;007F702F&quot;/&gt;&lt;wsp:rsid wsp:val=&quot;007F70D6&quot;/&gt;&lt;wsp:rsid wsp:val=&quot;007F74DA&quot;/&gt;&lt;wsp:rsid wsp:val=&quot;007F7864&quot;/&gt;&lt;wsp:rsid wsp:val=&quot;007F795B&quot;/&gt;&lt;wsp:rsid wsp:val=&quot;007F7B6D&quot;/&gt;&lt;wsp:rsid wsp:val=&quot;007F7C2F&quot;/&gt;&lt;wsp:rsid wsp:val=&quot;008000A5&quot;/&gt;&lt;wsp:rsid wsp:val=&quot;00800104&quot;/&gt;&lt;wsp:rsid wsp:val=&quot;00800184&quot;/&gt;&lt;wsp:rsid wsp:val=&quot;00800994&quot;/&gt;&lt;wsp:rsid wsp:val=&quot;00800D5F&quot;/&gt;&lt;wsp:rsid wsp:val=&quot;008013B8&quot;/&gt;&lt;wsp:rsid wsp:val=&quot;0080151C&quot;/&gt;&lt;wsp:rsid wsp:val=&quot;0080179D&quot;/&gt;&lt;wsp:rsid wsp:val=&quot;00801838&quot;/&gt;&lt;wsp:rsid wsp:val=&quot;00801D99&quot;/&gt;&lt;wsp:rsid wsp:val=&quot;00801DCC&quot;/&gt;&lt;wsp:rsid wsp:val=&quot;00801FBC&quot;/&gt;&lt;wsp:rsid wsp:val=&quot;008020DC&quot;/&gt;&lt;wsp:rsid wsp:val=&quot;008021CF&quot;/&gt;&lt;wsp:rsid wsp:val=&quot;00802410&quot;/&gt;&lt;wsp:rsid wsp:val=&quot;008026BB&quot;/&gt;&lt;wsp:rsid wsp:val=&quot;00803A20&quot;/&gt;&lt;wsp:rsid wsp:val=&quot;00803E2E&quot;/&gt;&lt;wsp:rsid wsp:val=&quot;008041E1&quot;/&gt;&lt;wsp:rsid wsp:val=&quot;00804437&quot;/&gt;&lt;wsp:rsid wsp:val=&quot;0080446A&quot;/&gt;&lt;wsp:rsid wsp:val=&quot;00804867&quot;/&gt;&lt;wsp:rsid wsp:val=&quot;00804B2F&quot;/&gt;&lt;wsp:rsid wsp:val=&quot;00804C3F&quot;/&gt;&lt;wsp:rsid wsp:val=&quot;00805227&quot;/&gt;&lt;wsp:rsid wsp:val=&quot;008052C3&quot;/&gt;&lt;wsp:rsid wsp:val=&quot;00805597&quot;/&gt;&lt;wsp:rsid wsp:val=&quot;00806979&quot;/&gt;&lt;wsp:rsid wsp:val=&quot;0080699F&quot;/&gt;&lt;wsp:rsid wsp:val=&quot;00806ACA&quot;/&gt;&lt;wsp:rsid wsp:val=&quot;00806D29&quot;/&gt;&lt;wsp:rsid wsp:val=&quot;0080770D&quot;/&gt;&lt;wsp:rsid wsp:val=&quot;00807D28&quot;/&gt;&lt;wsp:rsid wsp:val=&quot;00807D5E&quot;/&gt;&lt;wsp:rsid wsp:val=&quot;00807E1B&quot;/&gt;&lt;wsp:rsid wsp:val=&quot;0081012C&quot;/&gt;&lt;wsp:rsid wsp:val=&quot;00810234&quot;/&gt;&lt;wsp:rsid wsp:val=&quot;008102A5&quot;/&gt;&lt;wsp:rsid wsp:val=&quot;008102E8&quot;/&gt;&lt;wsp:rsid wsp:val=&quot;00810552&quot;/&gt;&lt;wsp:rsid wsp:val=&quot;00810C3E&quot;/&gt;&lt;wsp:rsid wsp:val=&quot;00810DE9&quot;/&gt;&lt;wsp:rsid wsp:val=&quot;00810EAE&quot;/&gt;&lt;wsp:rsid wsp:val=&quot;00811036&quot;/&gt;&lt;wsp:rsid wsp:val=&quot;008110E0&quot;/&gt;&lt;wsp:rsid wsp:val=&quot;00811A91&quot;/&gt;&lt;wsp:rsid wsp:val=&quot;00811EF6&quot;/&gt;&lt;wsp:rsid wsp:val=&quot;00811EFB&quot;/&gt;&lt;wsp:rsid wsp:val=&quot;008123D5&quot;/&gt;&lt;wsp:rsid wsp:val=&quot;0081242E&quot;/&gt;&lt;wsp:rsid wsp:val=&quot;00812487&quot;/&gt;&lt;wsp:rsid wsp:val=&quot;008124FE&quot;/&gt;&lt;wsp:rsid wsp:val=&quot;008127B0&quot;/&gt;&lt;wsp:rsid wsp:val=&quot;00812E55&quot;/&gt;&lt;wsp:rsid wsp:val=&quot;0081389D&quot;/&gt;&lt;wsp:rsid wsp:val=&quot;00813CE0&quot;/&gt;&lt;wsp:rsid wsp:val=&quot;0081433F&quot;/&gt;&lt;wsp:rsid wsp:val=&quot;008143A0&quot;/&gt;&lt;wsp:rsid wsp:val=&quot;00814593&quot;/&gt;&lt;wsp:rsid wsp:val=&quot;00814834&quot;/&gt;&lt;wsp:rsid wsp:val=&quot;00814A14&quot;/&gt;&lt;wsp:rsid wsp:val=&quot;00814B38&quot;/&gt;&lt;wsp:rsid wsp:val=&quot;00814B65&quot;/&gt;&lt;wsp:rsid wsp:val=&quot;00814C34&quot;/&gt;&lt;wsp:rsid wsp:val=&quot;00814CD5&quot;/&gt;&lt;wsp:rsid wsp:val=&quot;00814D2B&quot;/&gt;&lt;wsp:rsid wsp:val=&quot;008154B6&quot;/&gt;&lt;wsp:rsid wsp:val=&quot;008155E8&quot;/&gt;&lt;wsp:rsid wsp:val=&quot;008155ED&quot;/&gt;&lt;wsp:rsid wsp:val=&quot;00815706&quot;/&gt;&lt;wsp:rsid wsp:val=&quot;008158CF&quot;/&gt;&lt;wsp:rsid wsp:val=&quot;00815E33&quot;/&gt;&lt;wsp:rsid wsp:val=&quot;00815E46&quot;/&gt;&lt;wsp:rsid wsp:val=&quot;00815F85&quot;/&gt;&lt;wsp:rsid wsp:val=&quot;00816654&quot;/&gt;&lt;wsp:rsid wsp:val=&quot;00816A54&quot;/&gt;&lt;wsp:rsid wsp:val=&quot;00816AA4&quot;/&gt;&lt;wsp:rsid wsp:val=&quot;00816B73&quot;/&gt;&lt;wsp:rsid wsp:val=&quot;00816D94&quot;/&gt;&lt;wsp:rsid wsp:val=&quot;00816F5B&quot;/&gt;&lt;wsp:rsid wsp:val=&quot;00817508&quot;/&gt;&lt;wsp:rsid wsp:val=&quot;008176CB&quot;/&gt;&lt;wsp:rsid wsp:val=&quot;0081787C&quot;/&gt;&lt;wsp:rsid wsp:val=&quot;008178B3&quot;/&gt;&lt;wsp:rsid wsp:val=&quot;008178CB&quot;/&gt;&lt;wsp:rsid wsp:val=&quot;00817B13&quot;/&gt;&lt;wsp:rsid wsp:val=&quot;00817B8F&quot;/&gt;&lt;wsp:rsid wsp:val=&quot;00817C50&quot;/&gt;&lt;wsp:rsid wsp:val=&quot;00817C96&quot;/&gt;&lt;wsp:rsid wsp:val=&quot;00817D2A&quot;/&gt;&lt;wsp:rsid wsp:val=&quot;00817F27&quot;/&gt;&lt;wsp:rsid wsp:val=&quot;008202C0&quot;/&gt;&lt;wsp:rsid wsp:val=&quot;00820AA0&quot;/&gt;&lt;wsp:rsid wsp:val=&quot;00820DF1&quot;/&gt;&lt;wsp:rsid wsp:val=&quot;0082172C&quot;/&gt;&lt;wsp:rsid wsp:val=&quot;00821992&quot;/&gt;&lt;wsp:rsid wsp:val=&quot;00821D8A&quot;/&gt;&lt;wsp:rsid wsp:val=&quot;0082266A&quot;/&gt;&lt;wsp:rsid wsp:val=&quot;00822C92&quot;/&gt;&lt;wsp:rsid wsp:val=&quot;00823335&quot;/&gt;&lt;wsp:rsid wsp:val=&quot;00823571&quot;/&gt;&lt;wsp:rsid wsp:val=&quot;008237B2&quot;/&gt;&lt;wsp:rsid wsp:val=&quot;00823C2D&quot;/&gt;&lt;wsp:rsid wsp:val=&quot;00823F61&quot;/&gt;&lt;wsp:rsid wsp:val=&quot;0082449E&quot;/&gt;&lt;wsp:rsid wsp:val=&quot;008249FF&quot;/&gt;&lt;wsp:rsid wsp:val=&quot;008251EC&quot;/&gt;&lt;wsp:rsid wsp:val=&quot;0082540D&quot;/&gt;&lt;wsp:rsid wsp:val=&quot;00825DD4&quot;/&gt;&lt;wsp:rsid wsp:val=&quot;00825E76&quot;/&gt;&lt;wsp:rsid wsp:val=&quot;00826204&quot;/&gt;&lt;wsp:rsid wsp:val=&quot;008263FF&quot;/&gt;&lt;wsp:rsid wsp:val=&quot;00826D90&quot;/&gt;&lt;wsp:rsid wsp:val=&quot;00826D9C&quot;/&gt;&lt;wsp:rsid wsp:val=&quot;00827015&quot;/&gt;&lt;wsp:rsid wsp:val=&quot;00827105&quot;/&gt;&lt;wsp:rsid wsp:val=&quot;00827109&quot;/&gt;&lt;wsp:rsid wsp:val=&quot;00827648&quot;/&gt;&lt;wsp:rsid wsp:val=&quot;00827A41&quot;/&gt;&lt;wsp:rsid wsp:val=&quot;00827AF3&quot;/&gt;&lt;wsp:rsid wsp:val=&quot;00827F55&quot;/&gt;&lt;wsp:rsid wsp:val=&quot;0083056F&quot;/&gt;&lt;wsp:rsid wsp:val=&quot;008307F2&quot;/&gt;&lt;wsp:rsid wsp:val=&quot;0083081A&quot;/&gt;&lt;wsp:rsid wsp:val=&quot;008309E1&quot;/&gt;&lt;wsp:rsid wsp:val=&quot;00830B5B&quot;/&gt;&lt;wsp:rsid wsp:val=&quot;00830F16&quot;/&gt;&lt;wsp:rsid wsp:val=&quot;00831198&quot;/&gt;&lt;wsp:rsid wsp:val=&quot;008312E2&quot;/&gt;&lt;wsp:rsid wsp:val=&quot;008314BC&quot;/&gt;&lt;wsp:rsid wsp:val=&quot;00832142&quot;/&gt;&lt;wsp:rsid wsp:val=&quot;008323AC&quot;/&gt;&lt;wsp:rsid wsp:val=&quot;00832609&quot;/&gt;&lt;wsp:rsid wsp:val=&quot;00832C18&quot;/&gt;&lt;wsp:rsid wsp:val=&quot;00832CAF&quot;/&gt;&lt;wsp:rsid wsp:val=&quot;00832E34&quot;/&gt;&lt;wsp:rsid wsp:val=&quot;008330DB&quot;/&gt;&lt;wsp:rsid wsp:val=&quot;00833EF5&quot;/&gt;&lt;wsp:rsid wsp:val=&quot;0083417A&quot;/&gt;&lt;wsp:rsid wsp:val=&quot;00834512&quot;/&gt;&lt;wsp:rsid wsp:val=&quot;00834746&quot;/&gt;&lt;wsp:rsid wsp:val=&quot;008349E7&quot;/&gt;&lt;wsp:rsid wsp:val=&quot;008353E9&quot;/&gt;&lt;wsp:rsid wsp:val=&quot;0083565D&quot;/&gt;&lt;wsp:rsid wsp:val=&quot;0083582B&quot;/&gt;&lt;wsp:rsid wsp:val=&quot;00835B0A&quot;/&gt;&lt;wsp:rsid wsp:val=&quot;00835B82&quot;/&gt;&lt;wsp:rsid wsp:val=&quot;00836133&quot;/&gt;&lt;wsp:rsid wsp:val=&quot;0083657B&quot;/&gt;&lt;wsp:rsid wsp:val=&quot;00836B5B&quot;/&gt;&lt;wsp:rsid wsp:val=&quot;00836FC2&quot;/&gt;&lt;wsp:rsid wsp:val=&quot;00837034&quot;/&gt;&lt;wsp:rsid wsp:val=&quot;0083768C&quot;/&gt;&lt;wsp:rsid wsp:val=&quot;00837905&quot;/&gt;&lt;wsp:rsid wsp:val=&quot;00837E76&quot;/&gt;&lt;wsp:rsid wsp:val=&quot;00840077&quot;/&gt;&lt;wsp:rsid wsp:val=&quot;008401C3&quot;/&gt;&lt;wsp:rsid wsp:val=&quot;00840355&quot;/&gt;&lt;wsp:rsid wsp:val=&quot;008403BA&quot;/&gt;&lt;wsp:rsid wsp:val=&quot;008404D7&quot;/&gt;&lt;wsp:rsid wsp:val=&quot;00840634&quot;/&gt;&lt;wsp:rsid wsp:val=&quot;008407B1&quot;/&gt;&lt;wsp:rsid wsp:val=&quot;00840A68&quot;/&gt;&lt;wsp:rsid wsp:val=&quot;00840A83&quot;/&gt;&lt;wsp:rsid wsp:val=&quot;00840D46&quot;/&gt;&lt;wsp:rsid wsp:val=&quot;00840D5A&quot;/&gt;&lt;wsp:rsid wsp:val=&quot;00841573&quot;/&gt;&lt;wsp:rsid wsp:val=&quot;008416E7&quot;/&gt;&lt;wsp:rsid wsp:val=&quot;008418F9&quot;/&gt;&lt;wsp:rsid wsp:val=&quot;008419A1&quot;/&gt;&lt;wsp:rsid wsp:val=&quot;00841E55&quot;/&gt;&lt;wsp:rsid wsp:val=&quot;00841EB3&quot;/&gt;&lt;wsp:rsid wsp:val=&quot;00842061&quot;/&gt;&lt;wsp:rsid wsp:val=&quot;00842B18&quot;/&gt;&lt;wsp:rsid wsp:val=&quot;00842DB7&quot;/&gt;&lt;wsp:rsid wsp:val=&quot;0084387F&quot;/&gt;&lt;wsp:rsid wsp:val=&quot;00843AFD&quot;/&gt;&lt;wsp:rsid wsp:val=&quot;008444F8&quot;/&gt;&lt;wsp:rsid wsp:val=&quot;00844506&quot;/&gt;&lt;wsp:rsid wsp:val=&quot;0084464F&quot;/&gt;&lt;wsp:rsid wsp:val=&quot;00844750&quot;/&gt;&lt;wsp:rsid wsp:val=&quot;00845409&quot;/&gt;&lt;wsp:rsid wsp:val=&quot;00845E7D&quot;/&gt;&lt;wsp:rsid wsp:val=&quot;00845F51&quot;/&gt;&lt;wsp:rsid wsp:val=&quot;00845F6D&quot;/&gt;&lt;wsp:rsid wsp:val=&quot;00846106&quot;/&gt;&lt;wsp:rsid wsp:val=&quot;008462E7&quot;/&gt;&lt;wsp:rsid wsp:val=&quot;00846467&quot;/&gt;&lt;wsp:rsid wsp:val=&quot;00847721&quot;/&gt;&lt;wsp:rsid wsp:val=&quot;00847991&quot;/&gt;&lt;wsp:rsid wsp:val=&quot;00847BA6&quot;/&gt;&lt;wsp:rsid wsp:val=&quot;00847C4E&quot;/&gt;&lt;wsp:rsid wsp:val=&quot;00847F04&quot;/&gt;&lt;wsp:rsid wsp:val=&quot;0085130C&quot;/&gt;&lt;wsp:rsid wsp:val=&quot;00851374&quot;/&gt;&lt;wsp:rsid wsp:val=&quot;00851B22&quot;/&gt;&lt;wsp:rsid wsp:val=&quot;008521C5&quot;/&gt;&lt;wsp:rsid wsp:val=&quot;00852338&quot;/&gt;&lt;wsp:rsid wsp:val=&quot;00852F3B&quot;/&gt;&lt;wsp:rsid wsp:val=&quot;00853132&quot;/&gt;&lt;wsp:rsid wsp:val=&quot;00853B16&quot;/&gt;&lt;wsp:rsid wsp:val=&quot;00853B2A&quot;/&gt;&lt;wsp:rsid wsp:val=&quot;00853B65&quot;/&gt;&lt;wsp:rsid wsp:val=&quot;00853C45&quot;/&gt;&lt;wsp:rsid wsp:val=&quot;00853C94&quot;/&gt;&lt;wsp:rsid wsp:val=&quot;00853F11&quot;/&gt;&lt;wsp:rsid wsp:val=&quot;00854090&quot;/&gt;&lt;wsp:rsid wsp:val=&quot;008540E5&quot;/&gt;&lt;wsp:rsid wsp:val=&quot;00854983&quot;/&gt;&lt;wsp:rsid wsp:val=&quot;00854ADC&quot;/&gt;&lt;wsp:rsid wsp:val=&quot;00854B60&quot;/&gt;&lt;wsp:rsid wsp:val=&quot;008554AA&quot;/&gt;&lt;wsp:rsid wsp:val=&quot;00856301&quot;/&gt;&lt;wsp:rsid wsp:val=&quot;00856562&quot;/&gt;&lt;wsp:rsid wsp:val=&quot;008566E7&quot;/&gt;&lt;wsp:rsid wsp:val=&quot;008569DF&quot;/&gt;&lt;wsp:rsid wsp:val=&quot;00856A3A&quot;/&gt;&lt;wsp:rsid wsp:val=&quot;00856E4A&quot;/&gt;&lt;wsp:rsid wsp:val=&quot;00856FF3&quot;/&gt;&lt;wsp:rsid wsp:val=&quot;0085700F&quot;/&gt;&lt;wsp:rsid wsp:val=&quot;0085722A&quot;/&gt;&lt;wsp:rsid wsp:val=&quot;00857434&quot;/&gt;&lt;wsp:rsid wsp:val=&quot;008577BE&quot;/&gt;&lt;wsp:rsid wsp:val=&quot;00857BEB&quot;/&gt;&lt;wsp:rsid wsp:val=&quot;00857C34&quot;/&gt;&lt;wsp:rsid wsp:val=&quot;00857F66&quot;/&gt;&lt;wsp:rsid wsp:val=&quot;00860315&quot;/&gt;&lt;wsp:rsid wsp:val=&quot;0086037F&quot;/&gt;&lt;wsp:rsid wsp:val=&quot;00861B41&quot;/&gt;&lt;wsp:rsid wsp:val=&quot;00861D65&quot;/&gt;&lt;wsp:rsid wsp:val=&quot;00861DA1&quot;/&gt;&lt;wsp:rsid wsp:val=&quot;00861E84&quot;/&gt;&lt;wsp:rsid wsp:val=&quot;008620C2&quot;/&gt;&lt;wsp:rsid wsp:val=&quot;008620CF&quot;/&gt;&lt;wsp:rsid wsp:val=&quot;00862173&quot;/&gt;&lt;wsp:rsid wsp:val=&quot;00862290&quot;/&gt;&lt;wsp:rsid wsp:val=&quot;008626B0&quot;/&gt;&lt;wsp:rsid wsp:val=&quot;00862988&quot;/&gt;&lt;wsp:rsid wsp:val=&quot;00863479&quot;/&gt;&lt;wsp:rsid wsp:val=&quot;00863A6F&quot;/&gt;&lt;wsp:rsid wsp:val=&quot;00863AA0&quot;/&gt;&lt;wsp:rsid wsp:val=&quot;00863C8A&quot;/&gt;&lt;wsp:rsid wsp:val=&quot;00864243&quot;/&gt;&lt;wsp:rsid wsp:val=&quot;008648FC&quot;/&gt;&lt;wsp:rsid wsp:val=&quot;00864A9F&quot;/&gt;&lt;wsp:rsid wsp:val=&quot;008650AB&quot;/&gt;&lt;wsp:rsid wsp:val=&quot;00865696&quot;/&gt;&lt;wsp:rsid wsp:val=&quot;00865D4C&quot;/&gt;&lt;wsp:rsid wsp:val=&quot;00865DE1&quot;/&gt;&lt;wsp:rsid wsp:val=&quot;00866453&quot;/&gt;&lt;wsp:rsid wsp:val=&quot;008664D9&quot;/&gt;&lt;wsp:rsid wsp:val=&quot;00866781&quot;/&gt;&lt;wsp:rsid wsp:val=&quot;00867347&quot;/&gt;&lt;wsp:rsid wsp:val=&quot;008674A2&quot;/&gt;&lt;wsp:rsid wsp:val=&quot;00867F66&quot;/&gt;&lt;wsp:rsid wsp:val=&quot;00870018&quot;/&gt;&lt;wsp:rsid wsp:val=&quot;00870793&quot;/&gt;&lt;wsp:rsid wsp:val=&quot;00870A1C&quot;/&gt;&lt;wsp:rsid wsp:val=&quot;00870D7A&quot;/&gt;&lt;wsp:rsid wsp:val=&quot;00870E13&quot;/&gt;&lt;wsp:rsid wsp:val=&quot;00871029&quot;/&gt;&lt;wsp:rsid wsp:val=&quot;00871096&quot;/&gt;&lt;wsp:rsid wsp:val=&quot;008710EF&quot;/&gt;&lt;wsp:rsid wsp:val=&quot;00871171&quot;/&gt;&lt;wsp:rsid wsp:val=&quot;008712B8&quot;/&gt;&lt;wsp:rsid wsp:val=&quot;008713C8&quot;/&gt;&lt;wsp:rsid wsp:val=&quot;0087182F&quot;/&gt;&lt;wsp:rsid wsp:val=&quot;00871B2F&quot;/&gt;&lt;wsp:rsid wsp:val=&quot;00871C11&quot;/&gt;&lt;wsp:rsid wsp:val=&quot;00871CDF&quot;/&gt;&lt;wsp:rsid wsp:val=&quot;00871D14&quot;/&gt;&lt;wsp:rsid wsp:val=&quot;0087229F&quot;/&gt;&lt;wsp:rsid wsp:val=&quot;008722B0&quot;/&gt;&lt;wsp:rsid wsp:val=&quot;0087250F&quot;/&gt;&lt;wsp:rsid wsp:val=&quot;008734E7&quot;/&gt;&lt;wsp:rsid wsp:val=&quot;0087352A&quot;/&gt;&lt;wsp:rsid wsp:val=&quot;00873AA8&quot;/&gt;&lt;wsp:rsid wsp:val=&quot;00873BF0&quot;/&gt;&lt;wsp:rsid wsp:val=&quot;00874533&quot;/&gt;&lt;wsp:rsid wsp:val=&quot;00874B97&quot;/&gt;&lt;wsp:rsid wsp:val=&quot;00874D5F&quot;/&gt;&lt;wsp:rsid wsp:val=&quot;00874E33&quot;/&gt;&lt;wsp:rsid wsp:val=&quot;00874FAC&quot;/&gt;&lt;wsp:rsid wsp:val=&quot;0087504C&quot;/&gt;&lt;wsp:rsid wsp:val=&quot;00875905&quot;/&gt;&lt;wsp:rsid wsp:val=&quot;00875E7F&quot;/&gt;&lt;wsp:rsid wsp:val=&quot;00875F79&quot;/&gt;&lt;wsp:rsid wsp:val=&quot;00875FBD&quot;/&gt;&lt;wsp:rsid wsp:val=&quot;00876586&quot;/&gt;&lt;wsp:rsid wsp:val=&quot;00876AC7&quot;/&gt;&lt;wsp:rsid wsp:val=&quot;0087721D&quot;/&gt;&lt;wsp:rsid wsp:val=&quot;0087746C&quot;/&gt;&lt;wsp:rsid wsp:val=&quot;008777E9&quot;/&gt;&lt;wsp:rsid wsp:val=&quot;00877891&quot;/&gt;&lt;wsp:rsid wsp:val=&quot;00877A2B&quot;/&gt;&lt;wsp:rsid wsp:val=&quot;00877C57&quot;/&gt;&lt;wsp:rsid wsp:val=&quot;00877FA3&quot;/&gt;&lt;wsp:rsid wsp:val=&quot;0088011E&quot;/&gt;&lt;wsp:rsid wsp:val=&quot;00880494&quot;/&gt;&lt;wsp:rsid wsp:val=&quot;008804C9&quot;/&gt;&lt;wsp:rsid wsp:val=&quot;0088052B&quot;/&gt;&lt;wsp:rsid wsp:val=&quot;00880B3D&quot;/&gt;&lt;wsp:rsid wsp:val=&quot;00880D84&quot;/&gt;&lt;wsp:rsid wsp:val=&quot;008810DF&quot;/&gt;&lt;wsp:rsid wsp:val=&quot;008810FA&quot;/&gt;&lt;wsp:rsid wsp:val=&quot;00881703&quot;/&gt;&lt;wsp:rsid wsp:val=&quot;00881842&quot;/&gt;&lt;wsp:rsid wsp:val=&quot;00881F28&quot;/&gt;&lt;wsp:rsid wsp:val=&quot;008825EE&quot;/&gt;&lt;wsp:rsid wsp:val=&quot;0088261A&quot;/&gt;&lt;wsp:rsid wsp:val=&quot;00882956&quot;/&gt;&lt;wsp:rsid wsp:val=&quot;00882BB1&quot;/&gt;&lt;wsp:rsid wsp:val=&quot;00883004&quot;/&gt;&lt;wsp:rsid wsp:val=&quot;008831C9&quot;/&gt;&lt;wsp:rsid wsp:val=&quot;00883D18&quot;/&gt;&lt;wsp:rsid wsp:val=&quot;00883D70&quot;/&gt;&lt;wsp:rsid wsp:val=&quot;00883ED6&quot;/&gt;&lt;wsp:rsid wsp:val=&quot;00883F8F&quot;/&gt;&lt;wsp:rsid wsp:val=&quot;008841D5&quot;/&gt;&lt;wsp:rsid wsp:val=&quot;00884255&quot;/&gt;&lt;wsp:rsid wsp:val=&quot;0088425B&quot;/&gt;&lt;wsp:rsid wsp:val=&quot;00884712&quot;/&gt;&lt;wsp:rsid wsp:val=&quot;00885037&quot;/&gt;&lt;wsp:rsid wsp:val=&quot;0088574A&quot;/&gt;&lt;wsp:rsid wsp:val=&quot;0088579F&quot;/&gt;&lt;wsp:rsid wsp:val=&quot;0088599D&quot;/&gt;&lt;wsp:rsid wsp:val=&quot;00885D5D&quot;/&gt;&lt;wsp:rsid wsp:val=&quot;00885F46&quot;/&gt;&lt;wsp:rsid wsp:val=&quot;00886116&quot;/&gt;&lt;wsp:rsid wsp:val=&quot;0088651F&quot;/&gt;&lt;wsp:rsid wsp:val=&quot;00887184&quot;/&gt;&lt;wsp:rsid wsp:val=&quot;008873A5&quot;/&gt;&lt;wsp:rsid wsp:val=&quot;00887771&quot;/&gt;&lt;wsp:rsid wsp:val=&quot;00887A19&quot;/&gt;&lt;wsp:rsid wsp:val=&quot;00887F2E&quot;/&gt;&lt;wsp:rsid wsp:val=&quot;0089035C&quot;/&gt;&lt;wsp:rsid wsp:val=&quot;008907B2&quot;/&gt;&lt;wsp:rsid wsp:val=&quot;00890B03&quot;/&gt;&lt;wsp:rsid wsp:val=&quot;00890BCD&quot;/&gt;&lt;wsp:rsid wsp:val=&quot;00890D15&quot;/&gt;&lt;wsp:rsid wsp:val=&quot;00890EFE&quot;/&gt;&lt;wsp:rsid wsp:val=&quot;00890F04&quot;/&gt;&lt;wsp:rsid wsp:val=&quot;00890F2B&quot;/&gt;&lt;wsp:rsid wsp:val=&quot;00891092&quot;/&gt;&lt;wsp:rsid wsp:val=&quot;008911A2&quot;/&gt;&lt;wsp:rsid wsp:val=&quot;0089129F&quot;/&gt;&lt;wsp:rsid wsp:val=&quot;008919EC&quot;/&gt;&lt;wsp:rsid wsp:val=&quot;00891F63&quot;/&gt;&lt;wsp:rsid wsp:val=&quot;008922DC&quot;/&gt;&lt;wsp:rsid wsp:val=&quot;008922DF&quot;/&gt;&lt;wsp:rsid wsp:val=&quot;00892357&quot;/&gt;&lt;wsp:rsid wsp:val=&quot;00892494&quot;/&gt;&lt;wsp:rsid wsp:val=&quot;00892D47&quot;/&gt;&lt;wsp:rsid wsp:val=&quot;00893024&quot;/&gt;&lt;wsp:rsid wsp:val=&quot;008934EF&quot;/&gt;&lt;wsp:rsid wsp:val=&quot;00893B3B&quot;/&gt;&lt;wsp:rsid wsp:val=&quot;00894304&quot;/&gt;&lt;wsp:rsid wsp:val=&quot;008946BB&quot;/&gt;&lt;wsp:rsid wsp:val=&quot;00894C16&quot;/&gt;&lt;wsp:rsid wsp:val=&quot;00894C3B&quot;/&gt;&lt;wsp:rsid wsp:val=&quot;00894D6C&quot;/&gt;&lt;wsp:rsid wsp:val=&quot;00894FEF&quot;/&gt;&lt;wsp:rsid wsp:val=&quot;00895243&quot;/&gt;&lt;wsp:rsid wsp:val=&quot;008953FF&quot;/&gt;&lt;wsp:rsid wsp:val=&quot;00895713&quot;/&gt;&lt;wsp:rsid wsp:val=&quot;008959CA&quot;/&gt;&lt;wsp:rsid wsp:val=&quot;00895A0C&quot;/&gt;&lt;wsp:rsid wsp:val=&quot;0089622F&quot;/&gt;&lt;wsp:rsid wsp:val=&quot;00896A6F&quot;/&gt;&lt;wsp:rsid wsp:val=&quot;00896D10&quot;/&gt;&lt;wsp:rsid wsp:val=&quot;00896DF5&quot;/&gt;&lt;wsp:rsid wsp:val=&quot;008970EB&quot;/&gt;&lt;wsp:rsid wsp:val=&quot;00897D5E&quot;/&gt;&lt;wsp:rsid wsp:val=&quot;008A0019&quot;/&gt;&lt;wsp:rsid wsp:val=&quot;008A0173&quot;/&gt;&lt;wsp:rsid wsp:val=&quot;008A0339&quot;/&gt;&lt;wsp:rsid wsp:val=&quot;008A03A0&quot;/&gt;&lt;wsp:rsid wsp:val=&quot;008A0473&quot;/&gt;&lt;wsp:rsid wsp:val=&quot;008A04C7&quot;/&gt;&lt;wsp:rsid wsp:val=&quot;008A111D&quot;/&gt;&lt;wsp:rsid wsp:val=&quot;008A1732&quot;/&gt;&lt;wsp:rsid wsp:val=&quot;008A197B&quot;/&gt;&lt;wsp:rsid wsp:val=&quot;008A1B4E&quot;/&gt;&lt;wsp:rsid wsp:val=&quot;008A1C65&quot;/&gt;&lt;wsp:rsid wsp:val=&quot;008A1C6C&quot;/&gt;&lt;wsp:rsid wsp:val=&quot;008A1EA1&quot;/&gt;&lt;wsp:rsid wsp:val=&quot;008A2023&quot;/&gt;&lt;wsp:rsid wsp:val=&quot;008A21DE&quot;/&gt;&lt;wsp:rsid wsp:val=&quot;008A24BD&quot;/&gt;&lt;wsp:rsid wsp:val=&quot;008A2AAE&quot;/&gt;&lt;wsp:rsid wsp:val=&quot;008A2AD0&quot;/&gt;&lt;wsp:rsid wsp:val=&quot;008A2AD3&quot;/&gt;&lt;wsp:rsid wsp:val=&quot;008A2F26&quot;/&gt;&lt;wsp:rsid wsp:val=&quot;008A2F9B&quot;/&gt;&lt;wsp:rsid wsp:val=&quot;008A36DE&quot;/&gt;&lt;wsp:rsid wsp:val=&quot;008A36ED&quot;/&gt;&lt;wsp:rsid wsp:val=&quot;008A3898&quot;/&gt;&lt;wsp:rsid wsp:val=&quot;008A42D8&quot;/&gt;&lt;wsp:rsid wsp:val=&quot;008A457F&quot;/&gt;&lt;wsp:rsid wsp:val=&quot;008A45E8&quot;/&gt;&lt;wsp:rsid wsp:val=&quot;008A53C3&quot;/&gt;&lt;wsp:rsid wsp:val=&quot;008A565D&quot;/&gt;&lt;wsp:rsid wsp:val=&quot;008A59E9&quot;/&gt;&lt;wsp:rsid wsp:val=&quot;008A5BFE&quot;/&gt;&lt;wsp:rsid wsp:val=&quot;008A631F&quot;/&gt;&lt;wsp:rsid wsp:val=&quot;008A6660&quot;/&gt;&lt;wsp:rsid wsp:val=&quot;008A668F&quot;/&gt;&lt;wsp:rsid wsp:val=&quot;008A689E&quot;/&gt;&lt;wsp:rsid wsp:val=&quot;008A718A&quot;/&gt;&lt;wsp:rsid wsp:val=&quot;008A725C&quot;/&gt;&lt;wsp:rsid wsp:val=&quot;008A72A4&quot;/&gt;&lt;wsp:rsid wsp:val=&quot;008A74E8&quot;/&gt;&lt;wsp:rsid wsp:val=&quot;008A758D&quot;/&gt;&lt;wsp:rsid wsp:val=&quot;008A75C5&quot;/&gt;&lt;wsp:rsid wsp:val=&quot;008A7669&quot;/&gt;&lt;wsp:rsid wsp:val=&quot;008A7819&quot;/&gt;&lt;wsp:rsid wsp:val=&quot;008A78BC&quot;/&gt;&lt;wsp:rsid wsp:val=&quot;008A7BEA&quot;/&gt;&lt;wsp:rsid wsp:val=&quot;008A7C09&quot;/&gt;&lt;wsp:rsid wsp:val=&quot;008A7F80&quot;/&gt;&lt;wsp:rsid wsp:val=&quot;008B01A2&quot;/&gt;&lt;wsp:rsid wsp:val=&quot;008B097E&quot;/&gt;&lt;wsp:rsid wsp:val=&quot;008B0BFF&quot;/&gt;&lt;wsp:rsid wsp:val=&quot;008B0C49&quot;/&gt;&lt;wsp:rsid wsp:val=&quot;008B0CD0&quot;/&gt;&lt;wsp:rsid wsp:val=&quot;008B0FE8&quot;/&gt;&lt;wsp:rsid wsp:val=&quot;008B10A1&quot;/&gt;&lt;wsp:rsid wsp:val=&quot;008B1245&quot;/&gt;&lt;wsp:rsid wsp:val=&quot;008B130E&quot;/&gt;&lt;wsp:rsid wsp:val=&quot;008B1651&quot;/&gt;&lt;wsp:rsid wsp:val=&quot;008B175A&quot;/&gt;&lt;wsp:rsid wsp:val=&quot;008B1797&quot;/&gt;&lt;wsp:rsid wsp:val=&quot;008B1C8C&quot;/&gt;&lt;wsp:rsid wsp:val=&quot;008B1E55&quot;/&gt;&lt;wsp:rsid wsp:val=&quot;008B1EFF&quot;/&gt;&lt;wsp:rsid wsp:val=&quot;008B20E5&quot;/&gt;&lt;wsp:rsid wsp:val=&quot;008B21F5&quot;/&gt;&lt;wsp:rsid wsp:val=&quot;008B269F&quot;/&gt;&lt;wsp:rsid wsp:val=&quot;008B2A2E&quot;/&gt;&lt;wsp:rsid wsp:val=&quot;008B2D1D&quot;/&gt;&lt;wsp:rsid wsp:val=&quot;008B2DEB&quot;/&gt;&lt;wsp:rsid wsp:val=&quot;008B35ED&quot;/&gt;&lt;wsp:rsid wsp:val=&quot;008B363C&quot;/&gt;&lt;wsp:rsid wsp:val=&quot;008B41EF&quot;/&gt;&lt;wsp:rsid wsp:val=&quot;008B4230&quot;/&gt;&lt;wsp:rsid wsp:val=&quot;008B43F6&quot;/&gt;&lt;wsp:rsid wsp:val=&quot;008B447F&quot;/&gt;&lt;wsp:rsid wsp:val=&quot;008B480C&quot;/&gt;&lt;wsp:rsid wsp:val=&quot;008B4B0D&quot;/&gt;&lt;wsp:rsid wsp:val=&quot;008B4B33&quot;/&gt;&lt;wsp:rsid wsp:val=&quot;008B4ECE&quot;/&gt;&lt;wsp:rsid wsp:val=&quot;008B50A1&quot;/&gt;&lt;wsp:rsid wsp:val=&quot;008B5577&quot;/&gt;&lt;wsp:rsid wsp:val=&quot;008B56A4&quot;/&gt;&lt;wsp:rsid wsp:val=&quot;008B60E9&quot;/&gt;&lt;wsp:rsid wsp:val=&quot;008B60ED&quot;/&gt;&lt;wsp:rsid wsp:val=&quot;008B614C&quot;/&gt;&lt;wsp:rsid wsp:val=&quot;008B653C&quot;/&gt;&lt;wsp:rsid wsp:val=&quot;008B6E5C&quot;/&gt;&lt;wsp:rsid wsp:val=&quot;008B739E&quot;/&gt;&lt;wsp:rsid wsp:val=&quot;008B766A&quot;/&gt;&lt;wsp:rsid wsp:val=&quot;008B7A0E&quot;/&gt;&lt;wsp:rsid wsp:val=&quot;008B7BD4&quot;/&gt;&lt;wsp:rsid wsp:val=&quot;008B7C2E&quot;/&gt;&lt;wsp:rsid wsp:val=&quot;008B7C87&quot;/&gt;&lt;wsp:rsid wsp:val=&quot;008B7E5B&quot;/&gt;&lt;wsp:rsid wsp:val=&quot;008C022D&quot;/&gt;&lt;wsp:rsid wsp:val=&quot;008C0431&quot;/&gt;&lt;wsp:rsid wsp:val=&quot;008C1ABE&quot;/&gt;&lt;wsp:rsid wsp:val=&quot;008C2426&quot;/&gt;&lt;wsp:rsid wsp:val=&quot;008C2453&quot;/&gt;&lt;wsp:rsid wsp:val=&quot;008C265E&quot;/&gt;&lt;wsp:rsid wsp:val=&quot;008C26B4&quot;/&gt;&lt;wsp:rsid wsp:val=&quot;008C28BA&quot;/&gt;&lt;wsp:rsid wsp:val=&quot;008C3240&quot;/&gt;&lt;wsp:rsid wsp:val=&quot;008C4188&quot;/&gt;&lt;wsp:rsid wsp:val=&quot;008C49D5&quot;/&gt;&lt;wsp:rsid wsp:val=&quot;008C4B47&quot;/&gt;&lt;wsp:rsid wsp:val=&quot;008C58F6&quot;/&gt;&lt;wsp:rsid wsp:val=&quot;008C59D5&quot;/&gt;&lt;wsp:rsid wsp:val=&quot;008C5B10&quot;/&gt;&lt;wsp:rsid wsp:val=&quot;008C6276&quot;/&gt;&lt;wsp:rsid wsp:val=&quot;008C6337&quot;/&gt;&lt;wsp:rsid wsp:val=&quot;008C67A1&quot;/&gt;&lt;wsp:rsid wsp:val=&quot;008C6C7A&quot;/&gt;&lt;wsp:rsid wsp:val=&quot;008C6F4F&quot;/&gt;&lt;wsp:rsid wsp:val=&quot;008C74CC&quot;/&gt;&lt;wsp:rsid wsp:val=&quot;008C74F9&quot;/&gt;&lt;wsp:rsid wsp:val=&quot;008C7D37&quot;/&gt;&lt;wsp:rsid wsp:val=&quot;008C7E30&quot;/&gt;&lt;wsp:rsid wsp:val=&quot;008C7F77&quot;/&gt;&lt;wsp:rsid wsp:val=&quot;008D0083&quot;/&gt;&lt;wsp:rsid wsp:val=&quot;008D02CB&quot;/&gt;&lt;wsp:rsid wsp:val=&quot;008D0459&quot;/&gt;&lt;wsp:rsid wsp:val=&quot;008D05D2&quot;/&gt;&lt;wsp:rsid wsp:val=&quot;008D0ECB&quot;/&gt;&lt;wsp:rsid wsp:val=&quot;008D1220&quot;/&gt;&lt;wsp:rsid wsp:val=&quot;008D13DC&quot;/&gt;&lt;wsp:rsid wsp:val=&quot;008D149D&quot;/&gt;&lt;wsp:rsid wsp:val=&quot;008D1D2C&quot;/&gt;&lt;wsp:rsid wsp:val=&quot;008D1E23&quot;/&gt;&lt;wsp:rsid wsp:val=&quot;008D2461&quot;/&gt;&lt;wsp:rsid wsp:val=&quot;008D2ABA&quot;/&gt;&lt;wsp:rsid wsp:val=&quot;008D2D60&quot;/&gt;&lt;wsp:rsid wsp:val=&quot;008D3208&quot;/&gt;&lt;wsp:rsid wsp:val=&quot;008D382D&quot;/&gt;&lt;wsp:rsid wsp:val=&quot;008D3CD6&quot;/&gt;&lt;wsp:rsid wsp:val=&quot;008D3F21&quot;/&gt;&lt;wsp:rsid wsp:val=&quot;008D40FF&quot;/&gt;&lt;wsp:rsid wsp:val=&quot;008D4277&quot;/&gt;&lt;wsp:rsid wsp:val=&quot;008D453F&quot;/&gt;&lt;wsp:rsid wsp:val=&quot;008D508F&quot;/&gt;&lt;wsp:rsid wsp:val=&quot;008D538D&quot;/&gt;&lt;wsp:rsid wsp:val=&quot;008D592F&quot;/&gt;&lt;wsp:rsid wsp:val=&quot;008D59D0&quot;/&gt;&lt;wsp:rsid wsp:val=&quot;008D5FCD&quot;/&gt;&lt;wsp:rsid wsp:val=&quot;008D6733&quot;/&gt;&lt;wsp:rsid wsp:val=&quot;008D6D0E&quot;/&gt;&lt;wsp:rsid wsp:val=&quot;008D6E19&quot;/&gt;&lt;wsp:rsid wsp:val=&quot;008D6F90&quot;/&gt;&lt;wsp:rsid wsp:val=&quot;008D70F9&quot;/&gt;&lt;wsp:rsid wsp:val=&quot;008D72A4&quot;/&gt;&lt;wsp:rsid wsp:val=&quot;008D7378&quot;/&gt;&lt;wsp:rsid wsp:val=&quot;008D7554&quot;/&gt;&lt;wsp:rsid wsp:val=&quot;008D7615&quot;/&gt;&lt;wsp:rsid wsp:val=&quot;008D76A0&quot;/&gt;&lt;wsp:rsid wsp:val=&quot;008D78C3&quot;/&gt;&lt;wsp:rsid wsp:val=&quot;008D7ACD&quot;/&gt;&lt;wsp:rsid wsp:val=&quot;008D7AD2&quot;/&gt;&lt;wsp:rsid wsp:val=&quot;008D7DEB&quot;/&gt;&lt;wsp:rsid wsp:val=&quot;008E02C3&quot;/&gt;&lt;wsp:rsid wsp:val=&quot;008E037E&quot;/&gt;&lt;wsp:rsid wsp:val=&quot;008E04B5&quot;/&gt;&lt;wsp:rsid wsp:val=&quot;008E0CDD&quot;/&gt;&lt;wsp:rsid wsp:val=&quot;008E0E89&quot;/&gt;&lt;wsp:rsid wsp:val=&quot;008E0E8C&quot;/&gt;&lt;wsp:rsid wsp:val=&quot;008E1006&quot;/&gt;&lt;wsp:rsid wsp:val=&quot;008E1217&quot;/&gt;&lt;wsp:rsid wsp:val=&quot;008E174C&quot;/&gt;&lt;wsp:rsid wsp:val=&quot;008E1CFE&quot;/&gt;&lt;wsp:rsid wsp:val=&quot;008E1FDF&quot;/&gt;&lt;wsp:rsid wsp:val=&quot;008E2051&quot;/&gt;&lt;wsp:rsid wsp:val=&quot;008E20EC&quot;/&gt;&lt;wsp:rsid wsp:val=&quot;008E2562&quot;/&gt;&lt;wsp:rsid wsp:val=&quot;008E290D&quot;/&gt;&lt;wsp:rsid wsp:val=&quot;008E2AE1&quot;/&gt;&lt;wsp:rsid wsp:val=&quot;008E2B47&quot;/&gt;&lt;wsp:rsid wsp:val=&quot;008E2C59&quot;/&gt;&lt;wsp:rsid wsp:val=&quot;008E329C&quot;/&gt;&lt;wsp:rsid wsp:val=&quot;008E35C0&quot;/&gt;&lt;wsp:rsid wsp:val=&quot;008E3737&quot;/&gt;&lt;wsp:rsid wsp:val=&quot;008E378A&quot;/&gt;&lt;wsp:rsid wsp:val=&quot;008E388C&quot;/&gt;&lt;wsp:rsid wsp:val=&quot;008E3F52&quot;/&gt;&lt;wsp:rsid wsp:val=&quot;008E412D&quot;/&gt;&lt;wsp:rsid wsp:val=&quot;008E427C&quot;/&gt;&lt;wsp:rsid wsp:val=&quot;008E451A&quot;/&gt;&lt;wsp:rsid wsp:val=&quot;008E4718&quot;/&gt;&lt;wsp:rsid wsp:val=&quot;008E4820&quot;/&gt;&lt;wsp:rsid wsp:val=&quot;008E494E&quot;/&gt;&lt;wsp:rsid wsp:val=&quot;008E5B5F&quot;/&gt;&lt;wsp:rsid wsp:val=&quot;008E5D5A&quot;/&gt;&lt;wsp:rsid wsp:val=&quot;008E5EED&quot;/&gt;&lt;wsp:rsid wsp:val=&quot;008E5F90&quot;/&gt;&lt;wsp:rsid wsp:val=&quot;008E60B3&quot;/&gt;&lt;wsp:rsid wsp:val=&quot;008E6333&quot;/&gt;&lt;wsp:rsid wsp:val=&quot;008E6658&quot;/&gt;&lt;wsp:rsid wsp:val=&quot;008E6788&quot;/&gt;&lt;wsp:rsid wsp:val=&quot;008E6F34&quot;/&gt;&lt;wsp:rsid wsp:val=&quot;008E70B2&quot;/&gt;&lt;wsp:rsid wsp:val=&quot;008E76B9&quot;/&gt;&lt;wsp:rsid wsp:val=&quot;008E7A61&quot;/&gt;&lt;wsp:rsid wsp:val=&quot;008E7DB3&quot;/&gt;&lt;wsp:rsid wsp:val=&quot;008E7E01&quot;/&gt;&lt;wsp:rsid wsp:val=&quot;008E7E0A&quot;/&gt;&lt;wsp:rsid wsp:val=&quot;008F01AB&quot;/&gt;&lt;wsp:rsid wsp:val=&quot;008F0460&quot;/&gt;&lt;wsp:rsid wsp:val=&quot;008F0D27&quot;/&gt;&lt;wsp:rsid wsp:val=&quot;008F0FEC&quot;/&gt;&lt;wsp:rsid wsp:val=&quot;008F0FF7&quot;/&gt;&lt;wsp:rsid wsp:val=&quot;008F1C32&quot;/&gt;&lt;wsp:rsid wsp:val=&quot;008F1CF8&quot;/&gt;&lt;wsp:rsid wsp:val=&quot;008F2201&quot;/&gt;&lt;wsp:rsid wsp:val=&quot;008F2595&quot;/&gt;&lt;wsp:rsid wsp:val=&quot;008F2B4B&quot;/&gt;&lt;wsp:rsid wsp:val=&quot;008F357B&quot;/&gt;&lt;wsp:rsid wsp:val=&quot;008F3937&quot;/&gt;&lt;wsp:rsid wsp:val=&quot;008F3A67&quot;/&gt;&lt;wsp:rsid wsp:val=&quot;008F3D2D&quot;/&gt;&lt;wsp:rsid wsp:val=&quot;008F3D7C&quot;/&gt;&lt;wsp:rsid wsp:val=&quot;008F3DC9&quot;/&gt;&lt;wsp:rsid wsp:val=&quot;008F4107&quot;/&gt;&lt;wsp:rsid wsp:val=&quot;008F4667&quot;/&gt;&lt;wsp:rsid wsp:val=&quot;008F473A&quot;/&gt;&lt;wsp:rsid wsp:val=&quot;008F4A6B&quot;/&gt;&lt;wsp:rsid wsp:val=&quot;008F4BFE&quot;/&gt;&lt;wsp:rsid wsp:val=&quot;008F4D3D&quot;/&gt;&lt;wsp:rsid wsp:val=&quot;008F4E3F&quot;/&gt;&lt;wsp:rsid wsp:val=&quot;008F5184&quot;/&gt;&lt;wsp:rsid wsp:val=&quot;008F5525&quot;/&gt;&lt;wsp:rsid wsp:val=&quot;008F58C6&quot;/&gt;&lt;wsp:rsid wsp:val=&quot;008F595E&quot;/&gt;&lt;wsp:rsid wsp:val=&quot;008F6150&quot;/&gt;&lt;wsp:rsid wsp:val=&quot;008F6188&quot;/&gt;&lt;wsp:rsid wsp:val=&quot;008F637D&quot;/&gt;&lt;wsp:rsid wsp:val=&quot;008F6649&quot;/&gt;&lt;wsp:rsid wsp:val=&quot;008F6CD1&quot;/&gt;&lt;wsp:rsid wsp:val=&quot;008F7069&quot;/&gt;&lt;wsp:rsid wsp:val=&quot;008F74EA&quot;/&gt;&lt;wsp:rsid wsp:val=&quot;008F74ED&quot;/&gt;&lt;wsp:rsid wsp:val=&quot;008F759D&quot;/&gt;&lt;wsp:rsid wsp:val=&quot;008F7BD6&quot;/&gt;&lt;wsp:rsid wsp:val=&quot;008F7CEF&quot;/&gt;&lt;wsp:rsid wsp:val=&quot;009000FD&quot;/&gt;&lt;wsp:rsid wsp:val=&quot;00900DDE&quot;/&gt;&lt;wsp:rsid wsp:val=&quot;00900DF1&quot;/&gt;&lt;wsp:rsid wsp:val=&quot;00901845&quot;/&gt;&lt;wsp:rsid wsp:val=&quot;00901F96&quot;/&gt;&lt;wsp:rsid wsp:val=&quot;00901F9A&quot;/&gt;&lt;wsp:rsid wsp:val=&quot;009022BC&quot;/&gt;&lt;wsp:rsid wsp:val=&quot;0090255A&quot;/&gt;&lt;wsp:rsid wsp:val=&quot;00902734&quot;/&gt;&lt;wsp:rsid wsp:val=&quot;00902997&quot;/&gt;&lt;wsp:rsid wsp:val=&quot;00903281&quot;/&gt;&lt;wsp:rsid wsp:val=&quot;00903C24&quot;/&gt;&lt;wsp:rsid wsp:val=&quot;00903C5A&quot;/&gt;&lt;wsp:rsid wsp:val=&quot;00903F59&quot;/&gt;&lt;wsp:rsid wsp:val=&quot;0090411E&quot;/&gt;&lt;wsp:rsid wsp:val=&quot;00904562&quot;/&gt;&lt;wsp:rsid wsp:val=&quot;009045C7&quot;/&gt;&lt;wsp:rsid wsp:val=&quot;0090480E&quot;/&gt;&lt;wsp:rsid wsp:val=&quot;00904A52&quot;/&gt;&lt;wsp:rsid wsp:val=&quot;00904A62&quot;/&gt;&lt;wsp:rsid wsp:val=&quot;00904B6D&quot;/&gt;&lt;wsp:rsid wsp:val=&quot;00905A06&quot;/&gt;&lt;wsp:rsid wsp:val=&quot;00905C70&quot;/&gt;&lt;wsp:rsid wsp:val=&quot;00906100&quot;/&gt;&lt;wsp:rsid wsp:val=&quot;009061A5&quot;/&gt;&lt;wsp:rsid wsp:val=&quot;00906435&quot;/&gt;&lt;wsp:rsid wsp:val=&quot;009067B8&quot;/&gt;&lt;wsp:rsid wsp:val=&quot;00906EED&quot;/&gt;&lt;wsp:rsid wsp:val=&quot;00907071&quot;/&gt;&lt;wsp:rsid wsp:val=&quot;0090715C&quot;/&gt;&lt;wsp:rsid wsp:val=&quot;00907297&quot;/&gt;&lt;wsp:rsid wsp:val=&quot;00907829&quot;/&gt;&lt;wsp:rsid wsp:val=&quot;009102BE&quot;/&gt;&lt;wsp:rsid wsp:val=&quot;0091080C&quot;/&gt;&lt;wsp:rsid wsp:val=&quot;009108A7&quot;/&gt;&lt;wsp:rsid wsp:val=&quot;00910ED6&quot;/&gt;&lt;wsp:rsid wsp:val=&quot;00911638&quot;/&gt;&lt;wsp:rsid wsp:val=&quot;00911CAD&quot;/&gt;&lt;wsp:rsid wsp:val=&quot;00911E1A&quot;/&gt;&lt;wsp:rsid wsp:val=&quot;009123B9&quot;/&gt;&lt;wsp:rsid wsp:val=&quot;00912531&quot;/&gt;&lt;wsp:rsid wsp:val=&quot;009138F9&quot;/&gt;&lt;wsp:rsid wsp:val=&quot;00913F4C&quot;/&gt;&lt;wsp:rsid wsp:val=&quot;00913F9C&quot;/&gt;&lt;wsp:rsid wsp:val=&quot;0091404B&quot;/&gt;&lt;wsp:rsid wsp:val=&quot;0091423A&quot;/&gt;&lt;wsp:rsid wsp:val=&quot;00914A58&quot;/&gt;&lt;wsp:rsid wsp:val=&quot;00914A5D&quot;/&gt;&lt;wsp:rsid wsp:val=&quot;00914DDD&quot;/&gt;&lt;wsp:rsid wsp:val=&quot;00914F86&quot;/&gt;&lt;wsp:rsid wsp:val=&quot;00915032&quot;/&gt;&lt;wsp:rsid wsp:val=&quot;0091537E&quot;/&gt;&lt;wsp:rsid wsp:val=&quot;009154BD&quot;/&gt;&lt;wsp:rsid wsp:val=&quot;00915F97&quot;/&gt;&lt;wsp:rsid wsp:val=&quot;0091610F&quot;/&gt;&lt;wsp:rsid wsp:val=&quot;009161BA&quot;/&gt;&lt;wsp:rsid wsp:val=&quot;00916827&quot;/&gt;&lt;wsp:rsid wsp:val=&quot;00916FC7&quot;/&gt;&lt;wsp:rsid wsp:val=&quot;00920D5C&quot;/&gt;&lt;wsp:rsid wsp:val=&quot;00920FE4&quot;/&gt;&lt;wsp:rsid wsp:val=&quot;00921140&quot;/&gt;&lt;wsp:rsid wsp:val=&quot;0092169A&quot;/&gt;&lt;wsp:rsid wsp:val=&quot;009216BF&quot;/&gt;&lt;wsp:rsid wsp:val=&quot;009218D2&quot;/&gt;&lt;wsp:rsid wsp:val=&quot;009219A7&quot;/&gt;&lt;wsp:rsid wsp:val=&quot;00921A74&quot;/&gt;&lt;wsp:rsid wsp:val=&quot;00921C9F&quot;/&gt;&lt;wsp:rsid wsp:val=&quot;00921ED5&quot;/&gt;&lt;wsp:rsid wsp:val=&quot;00921FA1&quot;/&gt;&lt;wsp:rsid wsp:val=&quot;009225B6&quot;/&gt;&lt;wsp:rsid wsp:val=&quot;0092286C&quot;/&gt;&lt;wsp:rsid wsp:val=&quot;00922A89&quot;/&gt;&lt;wsp:rsid wsp:val=&quot;00922C09&quot;/&gt;&lt;wsp:rsid wsp:val=&quot;00923151&quot;/&gt;&lt;wsp:rsid wsp:val=&quot;00923560&quot;/&gt;&lt;wsp:rsid wsp:val=&quot;00923ABA&quot;/&gt;&lt;wsp:rsid wsp:val=&quot;00923EB5&quot;/&gt;&lt;wsp:rsid wsp:val=&quot;00923F1B&quot;/&gt;&lt;wsp:rsid wsp:val=&quot;00924108&quot;/&gt;&lt;wsp:rsid wsp:val=&quot;0092423D&quot;/&gt;&lt;wsp:rsid wsp:val=&quot;0092434B&quot;/&gt;&lt;wsp:rsid wsp:val=&quot;009247D8&quot;/&gt;&lt;wsp:rsid wsp:val=&quot;00924F5D&quot;/&gt;&lt;wsp:rsid wsp:val=&quot;0092507E&quot;/&gt;&lt;wsp:rsid wsp:val=&quot;009250BC&quot;/&gt;&lt;wsp:rsid wsp:val=&quot;0092550A&quot;/&gt;&lt;wsp:rsid wsp:val=&quot;00925836&quot;/&gt;&lt;wsp:rsid wsp:val=&quot;00925A4B&quot;/&gt;&lt;wsp:rsid wsp:val=&quot;00925B23&quot;/&gt;&lt;wsp:rsid wsp:val=&quot;00925DD1&quot;/&gt;&lt;wsp:rsid wsp:val=&quot;00925DF2&quot;/&gt;&lt;wsp:rsid wsp:val=&quot;009260EC&quot;/&gt;&lt;wsp:rsid wsp:val=&quot;00926264&quot;/&gt;&lt;wsp:rsid wsp:val=&quot;00926595&quot;/&gt;&lt;wsp:rsid wsp:val=&quot;0092698B&quot;/&gt;&lt;wsp:rsid wsp:val=&quot;009269EB&quot;/&gt;&lt;wsp:rsid wsp:val=&quot;00927211&quot;/&gt;&lt;wsp:rsid wsp:val=&quot;00927752&quot;/&gt;&lt;wsp:rsid wsp:val=&quot;0092779E&quot;/&gt;&lt;wsp:rsid wsp:val=&quot;00930305&quot;/&gt;&lt;wsp:rsid wsp:val=&quot;0093047C&quot;/&gt;&lt;wsp:rsid wsp:val=&quot;0093063D&quot;/&gt;&lt;wsp:rsid wsp:val=&quot;009306CA&quot;/&gt;&lt;wsp:rsid wsp:val=&quot;00930A35&quot;/&gt;&lt;wsp:rsid wsp:val=&quot;00931196&quot;/&gt;&lt;wsp:rsid wsp:val=&quot;0093135E&quot;/&gt;&lt;wsp:rsid wsp:val=&quot;0093195D&quot;/&gt;&lt;wsp:rsid wsp:val=&quot;00932109&quot;/&gt;&lt;wsp:rsid wsp:val=&quot;009321BB&quot;/&gt;&lt;wsp:rsid wsp:val=&quot;009322AC&quot;/&gt;&lt;wsp:rsid wsp:val=&quot;009324B1&quot;/&gt;&lt;wsp:rsid wsp:val=&quot;009327B5&quot;/&gt;&lt;wsp:rsid wsp:val=&quot;0093285B&quot;/&gt;&lt;wsp:rsid wsp:val=&quot;00932907&quot;/&gt;&lt;wsp:rsid wsp:val=&quot;00932A16&quot;/&gt;&lt;wsp:rsid wsp:val=&quot;00932A20&quot;/&gt;&lt;wsp:rsid wsp:val=&quot;00932E4B&quot;/&gt;&lt;wsp:rsid wsp:val=&quot;0093311E&quot;/&gt;&lt;wsp:rsid wsp:val=&quot;00933C2F&quot;/&gt;&lt;wsp:rsid wsp:val=&quot;00933D61&quot;/&gt;&lt;wsp:rsid wsp:val=&quot;00933DE4&quot;/&gt;&lt;wsp:rsid wsp:val=&quot;009343DA&quot;/&gt;&lt;wsp:rsid wsp:val=&quot;0093457F&quot;/&gt;&lt;wsp:rsid wsp:val=&quot;00934654&quot;/&gt;&lt;wsp:rsid wsp:val=&quot;00934A98&quot;/&gt;&lt;wsp:rsid wsp:val=&quot;00934F8E&quot;/&gt;&lt;wsp:rsid wsp:val=&quot;009355F0&quot;/&gt;&lt;wsp:rsid wsp:val=&quot;009358ED&quot;/&gt;&lt;wsp:rsid wsp:val=&quot;009359D2&quot;/&gt;&lt;wsp:rsid wsp:val=&quot;00935B52&quot;/&gt;&lt;wsp:rsid wsp:val=&quot;00935BD1&quot;/&gt;&lt;wsp:rsid wsp:val=&quot;00936549&quot;/&gt;&lt;wsp:rsid wsp:val=&quot;0093676F&quot;/&gt;&lt;wsp:rsid wsp:val=&quot;00936951&quot;/&gt;&lt;wsp:rsid wsp:val=&quot;00936A90&quot;/&gt;&lt;wsp:rsid wsp:val=&quot;00936AB3&quot;/&gt;&lt;wsp:rsid wsp:val=&quot;009370A6&quot;/&gt;&lt;wsp:rsid wsp:val=&quot;00937AC7&quot;/&gt;&lt;wsp:rsid wsp:val=&quot;00937D15&quot;/&gt;&lt;wsp:rsid wsp:val=&quot;00937FB5&quot;/&gt;&lt;wsp:rsid wsp:val=&quot;00940472&quot;/&gt;&lt;wsp:rsid wsp:val=&quot;009404E2&quot;/&gt;&lt;wsp:rsid wsp:val=&quot;009406F4&quot;/&gt;&lt;wsp:rsid wsp:val=&quot;00940920&quot;/&gt;&lt;wsp:rsid wsp:val=&quot;00940A5D&quot;/&gt;&lt;wsp:rsid wsp:val=&quot;00940BCB&quot;/&gt;&lt;wsp:rsid wsp:val=&quot;00940D85&quot;/&gt;&lt;wsp:rsid wsp:val=&quot;00940DF4&quot;/&gt;&lt;wsp:rsid wsp:val=&quot;00940FB5&quot;/&gt;&lt;wsp:rsid wsp:val=&quot;009413A5&quot;/&gt;&lt;wsp:rsid wsp:val=&quot;0094148B&quot;/&gt;&lt;wsp:rsid wsp:val=&quot;009415DC&quot;/&gt;&lt;wsp:rsid wsp:val=&quot;00941A1C&quot;/&gt;&lt;wsp:rsid wsp:val=&quot;00941B97&quot;/&gt;&lt;wsp:rsid wsp:val=&quot;00942A63&quot;/&gt;&lt;wsp:rsid wsp:val=&quot;00942BB8&quot;/&gt;&lt;wsp:rsid wsp:val=&quot;00942BC9&quot;/&gt;&lt;wsp:rsid wsp:val=&quot;00942F68&quot;/&gt;&lt;wsp:rsid wsp:val=&quot;00943128&quot;/&gt;&lt;wsp:rsid wsp:val=&quot;0094335F&quot;/&gt;&lt;wsp:rsid wsp:val=&quot;009436AA&quot;/&gt;&lt;wsp:rsid wsp:val=&quot;00943D09&quot;/&gt;&lt;wsp:rsid wsp:val=&quot;00943D28&quot;/&gt;&lt;wsp:rsid wsp:val=&quot;009440F3&quot;/&gt;&lt;wsp:rsid wsp:val=&quot;00944202&quot;/&gt;&lt;wsp:rsid wsp:val=&quot;00944335&quot;/&gt;&lt;wsp:rsid wsp:val=&quot;00944710&quot;/&gt;&lt;wsp:rsid wsp:val=&quot;0094480B&quot;/&gt;&lt;wsp:rsid wsp:val=&quot;00944AF4&quot;/&gt;&lt;wsp:rsid wsp:val=&quot;00944D54&quot;/&gt;&lt;wsp:rsid wsp:val=&quot;00944F7E&quot;/&gt;&lt;wsp:rsid wsp:val=&quot;0094564D&quot;/&gt;&lt;wsp:rsid wsp:val=&quot;00945E49&quot;/&gt;&lt;wsp:rsid wsp:val=&quot;00945EC7&quot;/&gt;&lt;wsp:rsid wsp:val=&quot;009462D8&quot;/&gt;&lt;wsp:rsid wsp:val=&quot;00946388&quot;/&gt;&lt;wsp:rsid wsp:val=&quot;00946860&quot;/&gt;&lt;wsp:rsid wsp:val=&quot;00946F59&quot;/&gt;&lt;wsp:rsid wsp:val=&quot;00947415&quot;/&gt;&lt;wsp:rsid wsp:val=&quot;009500B6&quot;/&gt;&lt;wsp:rsid wsp:val=&quot;009509D7&quot;/&gt;&lt;wsp:rsid wsp:val=&quot;00950B09&quot;/&gt;&lt;wsp:rsid wsp:val=&quot;00950DD1&quot;/&gt;&lt;wsp:rsid wsp:val=&quot;00951417&quot;/&gt;&lt;wsp:rsid wsp:val=&quot;0095154C&quot;/&gt;&lt;wsp:rsid wsp:val=&quot;009517A9&quot;/&gt;&lt;wsp:rsid wsp:val=&quot;009518BD&quot;/&gt;&lt;wsp:rsid wsp:val=&quot;00951995&quot;/&gt;&lt;wsp:rsid wsp:val=&quot;00951C7E&quot;/&gt;&lt;wsp:rsid wsp:val=&quot;00951CF6&quot;/&gt;&lt;wsp:rsid wsp:val=&quot;00951F82&quot;/&gt;&lt;wsp:rsid wsp:val=&quot;0095225E&quot;/&gt;&lt;wsp:rsid wsp:val=&quot;00952ACA&quot;/&gt;&lt;wsp:rsid wsp:val=&quot;009537A7&quot;/&gt;&lt;wsp:rsid wsp:val=&quot;00953B1F&quot;/&gt;&lt;wsp:rsid wsp:val=&quot;009542C9&quot;/&gt;&lt;wsp:rsid wsp:val=&quot;0095466F&quot;/&gt;&lt;wsp:rsid wsp:val=&quot;009548C3&quot;/&gt;&lt;wsp:rsid wsp:val=&quot;0095506D&quot;/&gt;&lt;wsp:rsid wsp:val=&quot;009555E2&quot;/&gt;&lt;wsp:rsid wsp:val=&quot;0095570A&quot;/&gt;&lt;wsp:rsid wsp:val=&quot;009557DF&quot;/&gt;&lt;wsp:rsid wsp:val=&quot;00955A2E&quot;/&gt;&lt;wsp:rsid wsp:val=&quot;00956101&quot;/&gt;&lt;wsp:rsid wsp:val=&quot;009563E4&quot;/&gt;&lt;wsp:rsid wsp:val=&quot;00956534&quot;/&gt;&lt;wsp:rsid wsp:val=&quot;0095660B&quot;/&gt;&lt;wsp:rsid wsp:val=&quot;00956769&quot;/&gt;&lt;wsp:rsid wsp:val=&quot;00956B4A&quot;/&gt;&lt;wsp:rsid wsp:val=&quot;00957060&quot;/&gt;&lt;wsp:rsid wsp:val=&quot;009572DC&quot;/&gt;&lt;wsp:rsid wsp:val=&quot;00957487&quot;/&gt;&lt;wsp:rsid wsp:val=&quot;00957656&quot;/&gt;&lt;wsp:rsid wsp:val=&quot;00957D9C&quot;/&gt;&lt;wsp:rsid wsp:val=&quot;00957E94&quot;/&gt;&lt;wsp:rsid wsp:val=&quot;009603AB&quot;/&gt;&lt;wsp:rsid wsp:val=&quot;009607AF&quot;/&gt;&lt;wsp:rsid wsp:val=&quot;00960A88&quot;/&gt;&lt;wsp:rsid wsp:val=&quot;00960C68&quot;/&gt;&lt;wsp:rsid wsp:val=&quot;00960CB6&quot;/&gt;&lt;wsp:rsid wsp:val=&quot;00960D27&quot;/&gt;&lt;wsp:rsid wsp:val=&quot;00961023&quot;/&gt;&lt;wsp:rsid wsp:val=&quot;009612F1&quot;/&gt;&lt;wsp:rsid wsp:val=&quot;009613DF&quot;/&gt;&lt;wsp:rsid wsp:val=&quot;009616FA&quot;/&gt;&lt;wsp:rsid wsp:val=&quot;00961E6D&quot;/&gt;&lt;wsp:rsid wsp:val=&quot;00961F21&quot;/&gt;&lt;wsp:rsid wsp:val=&quot;009621CE&quot;/&gt;&lt;wsp:rsid wsp:val=&quot;009621FF&quot;/&gt;&lt;wsp:rsid wsp:val=&quot;0096292B&quot;/&gt;&lt;wsp:rsid wsp:val=&quot;00962A19&quot;/&gt;&lt;wsp:rsid wsp:val=&quot;00962C4E&quot;/&gt;&lt;wsp:rsid wsp:val=&quot;0096336E&quot;/&gt;&lt;wsp:rsid wsp:val=&quot;00963519&quot;/&gt;&lt;wsp:rsid wsp:val=&quot;009635F8&quot;/&gt;&lt;wsp:rsid wsp:val=&quot;0096392B&quot;/&gt;&lt;wsp:rsid wsp:val=&quot;0096397B&quot;/&gt;&lt;wsp:rsid wsp:val=&quot;00963985&quot;/&gt;&lt;wsp:rsid wsp:val=&quot;009640C7&quot;/&gt;&lt;wsp:rsid wsp:val=&quot;00964E3C&quot;/&gt;&lt;wsp:rsid wsp:val=&quot;00964E69&quot;/&gt;&lt;wsp:rsid wsp:val=&quot;0096504D&quot;/&gt;&lt;wsp:rsid wsp:val=&quot;009650B4&quot;/&gt;&lt;wsp:rsid wsp:val=&quot;0096527C&quot;/&gt;&lt;wsp:rsid wsp:val=&quot;009654F0&quot;/&gt;&lt;wsp:rsid wsp:val=&quot;00965753&quot;/&gt;&lt;wsp:rsid wsp:val=&quot;009659EA&quot;/&gt;&lt;wsp:rsid wsp:val=&quot;0096606A&quot;/&gt;&lt;wsp:rsid wsp:val=&quot;0096691D&quot;/&gt;&lt;wsp:rsid wsp:val=&quot;00966EC4&quot;/&gt;&lt;wsp:rsid wsp:val=&quot;0096766C&quot;/&gt;&lt;wsp:rsid wsp:val=&quot;00967851&quot;/&gt;&lt;wsp:rsid wsp:val=&quot;0096791C&quot;/&gt;&lt;wsp:rsid wsp:val=&quot;00967D2D&quot;/&gt;&lt;wsp:rsid wsp:val=&quot;00970A5B&quot;/&gt;&lt;wsp:rsid wsp:val=&quot;00970F7A&quot;/&gt;&lt;wsp:rsid wsp:val=&quot;00970FE3&quot;/&gt;&lt;wsp:rsid wsp:val=&quot;00971190&quot;/&gt;&lt;wsp:rsid wsp:val=&quot;00971EC5&quot;/&gt;&lt;wsp:rsid wsp:val=&quot;00971F6B&quot;/&gt;&lt;wsp:rsid wsp:val=&quot;00971FCC&quot;/&gt;&lt;wsp:rsid wsp:val=&quot;0097298A&quot;/&gt;&lt;wsp:rsid wsp:val=&quot;00972A0B&quot;/&gt;&lt;wsp:rsid wsp:val=&quot;00972A81&quot;/&gt;&lt;wsp:rsid wsp:val=&quot;00972BB7&quot;/&gt;&lt;wsp:rsid wsp:val=&quot;00972C06&quot;/&gt;&lt;wsp:rsid wsp:val=&quot;00972F4C&quot;/&gt;&lt;wsp:rsid wsp:val=&quot;00972FEB&quot;/&gt;&lt;wsp:rsid wsp:val=&quot;0097304E&quot;/&gt;&lt;wsp:rsid wsp:val=&quot;009730F6&quot;/&gt;&lt;wsp:rsid wsp:val=&quot;00973257&quot;/&gt;&lt;wsp:rsid wsp:val=&quot;0097383E&quot;/&gt;&lt;wsp:rsid wsp:val=&quot;009738E5&quot;/&gt;&lt;wsp:rsid wsp:val=&quot;009739F8&quot;/&gt;&lt;wsp:rsid wsp:val=&quot;00973F29&quot;/&gt;&lt;wsp:rsid wsp:val=&quot;00974182&quot;/&gt;&lt;wsp:rsid wsp:val=&quot;009744FF&quot;/&gt;&lt;wsp:rsid wsp:val=&quot;00974520&quot;/&gt;&lt;wsp:rsid wsp:val=&quot;00974EBD&quot;/&gt;&lt;wsp:rsid wsp:val=&quot;009750F1&quot;/&gt;&lt;wsp:rsid wsp:val=&quot;009751BA&quot;/&gt;&lt;wsp:rsid wsp:val=&quot;00975859&quot;/&gt;&lt;wsp:rsid wsp:val=&quot;009760EC&quot;/&gt;&lt;wsp:rsid wsp:val=&quot;00976DD5&quot;/&gt;&lt;wsp:rsid wsp:val=&quot;009771C4&quot;/&gt;&lt;wsp:rsid wsp:val=&quot;009775C2&quot;/&gt;&lt;wsp:rsid wsp:val=&quot;00977852&quot;/&gt;&lt;wsp:rsid wsp:val=&quot;009778AB&quot;/&gt;&lt;wsp:rsid wsp:val=&quot;00980403&quot;/&gt;&lt;wsp:rsid wsp:val=&quot;009804CB&quot;/&gt;&lt;wsp:rsid wsp:val=&quot;00980743&quot;/&gt;&lt;wsp:rsid wsp:val=&quot;009809DD&quot;/&gt;&lt;wsp:rsid wsp:val=&quot;00980F14&quot;/&gt;&lt;wsp:rsid wsp:val=&quot;0098172B&quot;/&gt;&lt;wsp:rsid wsp:val=&quot;009817F9&quot;/&gt;&lt;wsp:rsid wsp:val=&quot;0098183B&quot;/&gt;&lt;wsp:rsid wsp:val=&quot;009818A6&quot;/&gt;&lt;wsp:rsid wsp:val=&quot;009818DA&quot;/&gt;&lt;wsp:rsid wsp:val=&quot;00981D4B&quot;/&gt;&lt;wsp:rsid wsp:val=&quot;00981FCC&quot;/&gt;&lt;wsp:rsid wsp:val=&quot;00982066&quot;/&gt;&lt;wsp:rsid wsp:val=&quot;009822AF&quot;/&gt;&lt;wsp:rsid wsp:val=&quot;009823A3&quot;/&gt;&lt;wsp:rsid wsp:val=&quot;00982AB4&quot;/&gt;&lt;wsp:rsid wsp:val=&quot;00982B3A&quot;/&gt;&lt;wsp:rsid wsp:val=&quot;00982E67&quot;/&gt;&lt;wsp:rsid wsp:val=&quot;00982F7B&quot;/&gt;&lt;wsp:rsid wsp:val=&quot;00983061&quot;/&gt;&lt;wsp:rsid wsp:val=&quot;00983223&quot;/&gt;&lt;wsp:rsid wsp:val=&quot;009838CE&quot;/&gt;&lt;wsp:rsid wsp:val=&quot;00983C41&quot;/&gt;&lt;wsp:rsid wsp:val=&quot;00983DF6&quot;/&gt;&lt;wsp:rsid wsp:val=&quot;00984206&quot;/&gt;&lt;wsp:rsid wsp:val=&quot;00984449&quot;/&gt;&lt;wsp:rsid wsp:val=&quot;0098511E&quot;/&gt;&lt;wsp:rsid wsp:val=&quot;009852B3&quot;/&gt;&lt;wsp:rsid wsp:val=&quot;0098541D&quot;/&gt;&lt;wsp:rsid wsp:val=&quot;00985CA4&quot;/&gt;&lt;wsp:rsid wsp:val=&quot;009865C0&quot;/&gt;&lt;wsp:rsid wsp:val=&quot;00986757&quot;/&gt;&lt;wsp:rsid wsp:val=&quot;00986956&quot;/&gt;&lt;wsp:rsid wsp:val=&quot;00986999&quot;/&gt;&lt;wsp:rsid wsp:val=&quot;0098743A&quot;/&gt;&lt;wsp:rsid wsp:val=&quot;009874BE&quot;/&gt;&lt;wsp:rsid wsp:val=&quot;009876A0&quot;/&gt;&lt;wsp:rsid wsp:val=&quot;009879B5&quot;/&gt;&lt;wsp:rsid wsp:val=&quot;009879F4&quot;/&gt;&lt;wsp:rsid wsp:val=&quot;00990A3A&quot;/&gt;&lt;wsp:rsid wsp:val=&quot;00990E8A&quot;/&gt;&lt;wsp:rsid wsp:val=&quot;009917F3&quot;/&gt;&lt;wsp:rsid wsp:val=&quot;00991F39&quot;/&gt;&lt;wsp:rsid wsp:val=&quot;00992624&quot;/&gt;&lt;wsp:rsid wsp:val=&quot;009927C4&quot;/&gt;&lt;wsp:rsid wsp:val=&quot;00992D04&quot;/&gt;&lt;wsp:rsid wsp:val=&quot;009930C0&quot;/&gt;&lt;wsp:rsid wsp:val=&quot;0099324C&quot;/&gt;&lt;wsp:rsid wsp:val=&quot;00993627&quot;/&gt;&lt;wsp:rsid wsp:val=&quot;00993658&quot;/&gt;&lt;wsp:rsid wsp:val=&quot;0099367D&quot;/&gt;&lt;wsp:rsid wsp:val=&quot;009936F0&quot;/&gt;&lt;wsp:rsid wsp:val=&quot;009938F2&quot;/&gt;&lt;wsp:rsid wsp:val=&quot;00993CB7&quot;/&gt;&lt;wsp:rsid wsp:val=&quot;00993DA5&quot;/&gt;&lt;wsp:rsid wsp:val=&quot;00994CE9&quot;/&gt;&lt;wsp:rsid wsp:val=&quot;00994E1D&quot;/&gt;&lt;wsp:rsid wsp:val=&quot;0099507E&quot;/&gt;&lt;wsp:rsid wsp:val=&quot;00995360&quot;/&gt;&lt;wsp:rsid wsp:val=&quot;009954AD&quot;/&gt;&lt;wsp:rsid wsp:val=&quot;00995581&quot;/&gt;&lt;wsp:rsid wsp:val=&quot;00995CE6&quot;/&gt;&lt;wsp:rsid wsp:val=&quot;00995D7A&quot;/&gt;&lt;wsp:rsid wsp:val=&quot;00996546&quot;/&gt;&lt;wsp:rsid wsp:val=&quot;00996A8B&quot;/&gt;&lt;wsp:rsid wsp:val=&quot;00996CD1&quot;/&gt;&lt;wsp:rsid wsp:val=&quot;00996CD4&quot;/&gt;&lt;wsp:rsid wsp:val=&quot;0099713E&quot;/&gt;&lt;wsp:rsid wsp:val=&quot;0099731A&quot;/&gt;&lt;wsp:rsid wsp:val=&quot;009974B1&quot;/&gt;&lt;wsp:rsid wsp:val=&quot;009979D6&quot;/&gt;&lt;wsp:rsid wsp:val=&quot;00997CA3&quot;/&gt;&lt;wsp:rsid wsp:val=&quot;009A0212&quot;/&gt;&lt;wsp:rsid wsp:val=&quot;009A031F&quot;/&gt;&lt;wsp:rsid wsp:val=&quot;009A041C&quot;/&gt;&lt;wsp:rsid wsp:val=&quot;009A072E&quot;/&gt;&lt;wsp:rsid wsp:val=&quot;009A12E2&quot;/&gt;&lt;wsp:rsid wsp:val=&quot;009A1963&quot;/&gt;&lt;wsp:rsid wsp:val=&quot;009A1E77&quot;/&gt;&lt;wsp:rsid wsp:val=&quot;009A1FBC&quot;/&gt;&lt;wsp:rsid wsp:val=&quot;009A20C4&quot;/&gt;&lt;wsp:rsid wsp:val=&quot;009A20F1&quot;/&gt;&lt;wsp:rsid wsp:val=&quot;009A2180&quot;/&gt;&lt;wsp:rsid wsp:val=&quot;009A229D&quot;/&gt;&lt;wsp:rsid wsp:val=&quot;009A246A&quot;/&gt;&lt;wsp:rsid wsp:val=&quot;009A2615&quot;/&gt;&lt;wsp:rsid wsp:val=&quot;009A2817&quot;/&gt;&lt;wsp:rsid wsp:val=&quot;009A2E5D&quot;/&gt;&lt;wsp:rsid wsp:val=&quot;009A3183&quot;/&gt;&lt;wsp:rsid wsp:val=&quot;009A328D&quot;/&gt;&lt;wsp:rsid wsp:val=&quot;009A355A&quot;/&gt;&lt;wsp:rsid wsp:val=&quot;009A3792&quot;/&gt;&lt;wsp:rsid wsp:val=&quot;009A37AC&quot;/&gt;&lt;wsp:rsid wsp:val=&quot;009A3AB5&quot;/&gt;&lt;wsp:rsid wsp:val=&quot;009A4518&quot;/&gt;&lt;wsp:rsid wsp:val=&quot;009A47CB&quot;/&gt;&lt;wsp:rsid wsp:val=&quot;009A514C&quot;/&gt;&lt;wsp:rsid wsp:val=&quot;009A516A&quot;/&gt;&lt;wsp:rsid wsp:val=&quot;009A528E&quot;/&gt;&lt;wsp:rsid wsp:val=&quot;009A60D8&quot;/&gt;&lt;wsp:rsid wsp:val=&quot;009A6127&quot;/&gt;&lt;wsp:rsid wsp:val=&quot;009A637B&quot;/&gt;&lt;wsp:rsid wsp:val=&quot;009A6456&quot;/&gt;&lt;wsp:rsid wsp:val=&quot;009A6513&quot;/&gt;&lt;wsp:rsid wsp:val=&quot;009A6960&quot;/&gt;&lt;wsp:rsid wsp:val=&quot;009A6BAA&quot;/&gt;&lt;wsp:rsid wsp:val=&quot;009A6C74&quot;/&gt;&lt;wsp:rsid wsp:val=&quot;009A6D32&quot;/&gt;&lt;wsp:rsid wsp:val=&quot;009A7100&quot;/&gt;&lt;wsp:rsid wsp:val=&quot;009A7154&quot;/&gt;&lt;wsp:rsid wsp:val=&quot;009A78D1&quot;/&gt;&lt;wsp:rsid wsp:val=&quot;009A7A99&quot;/&gt;&lt;wsp:rsid wsp:val=&quot;009A7E57&quot;/&gt;&lt;wsp:rsid wsp:val=&quot;009B003C&quot;/&gt;&lt;wsp:rsid wsp:val=&quot;009B0097&quot;/&gt;&lt;wsp:rsid wsp:val=&quot;009B10C5&quot;/&gt;&lt;wsp:rsid wsp:val=&quot;009B112A&quot;/&gt;&lt;wsp:rsid wsp:val=&quot;009B25DC&quot;/&gt;&lt;wsp:rsid wsp:val=&quot;009B281D&quot;/&gt;&lt;wsp:rsid wsp:val=&quot;009B3221&quot;/&gt;&lt;wsp:rsid wsp:val=&quot;009B33F1&quot;/&gt;&lt;wsp:rsid wsp:val=&quot;009B346F&quot;/&gt;&lt;wsp:rsid wsp:val=&quot;009B3745&quot;/&gt;&lt;wsp:rsid wsp:val=&quot;009B3C79&quot;/&gt;&lt;wsp:rsid wsp:val=&quot;009B4821&quot;/&gt;&lt;wsp:rsid wsp:val=&quot;009B4BED&quot;/&gt;&lt;wsp:rsid wsp:val=&quot;009B4C24&quot;/&gt;&lt;wsp:rsid wsp:val=&quot;009B5821&quot;/&gt;&lt;wsp:rsid wsp:val=&quot;009B59B0&quot;/&gt;&lt;wsp:rsid wsp:val=&quot;009B5E51&quot;/&gt;&lt;wsp:rsid wsp:val=&quot;009B616B&quot;/&gt;&lt;wsp:rsid wsp:val=&quot;009B68AD&quot;/&gt;&lt;wsp:rsid wsp:val=&quot;009B6C13&quot;/&gt;&lt;wsp:rsid wsp:val=&quot;009B7833&quot;/&gt;&lt;wsp:rsid wsp:val=&quot;009B7BB7&quot;/&gt;&lt;wsp:rsid wsp:val=&quot;009B7CBA&quot;/&gt;&lt;wsp:rsid wsp:val=&quot;009B7F7E&quot;/&gt;&lt;wsp:rsid wsp:val=&quot;009B7FFA&quot;/&gt;&lt;wsp:rsid wsp:val=&quot;009C00EF&quot;/&gt;&lt;wsp:rsid wsp:val=&quot;009C01D2&quot;/&gt;&lt;wsp:rsid wsp:val=&quot;009C01D3&quot;/&gt;&lt;wsp:rsid wsp:val=&quot;009C080A&quot;/&gt;&lt;wsp:rsid wsp:val=&quot;009C098E&quot;/&gt;&lt;wsp:rsid wsp:val=&quot;009C0BC1&quot;/&gt;&lt;wsp:rsid wsp:val=&quot;009C0C5D&quot;/&gt;&lt;wsp:rsid wsp:val=&quot;009C0D57&quot;/&gt;&lt;wsp:rsid wsp:val=&quot;009C0DBE&quot;/&gt;&lt;wsp:rsid wsp:val=&quot;009C10DF&quot;/&gt;&lt;wsp:rsid wsp:val=&quot;009C159E&quot;/&gt;&lt;wsp:rsid wsp:val=&quot;009C163E&quot;/&gt;&lt;wsp:rsid wsp:val=&quot;009C1A35&quot;/&gt;&lt;wsp:rsid wsp:val=&quot;009C1C46&quot;/&gt;&lt;wsp:rsid wsp:val=&quot;009C1D4B&quot;/&gt;&lt;wsp:rsid wsp:val=&quot;009C1E0C&quot;/&gt;&lt;wsp:rsid wsp:val=&quot;009C218E&quot;/&gt;&lt;wsp:rsid wsp:val=&quot;009C281C&quot;/&gt;&lt;wsp:rsid wsp:val=&quot;009C3358&quot;/&gt;&lt;wsp:rsid wsp:val=&quot;009C3D88&quot;/&gt;&lt;wsp:rsid wsp:val=&quot;009C40E3&quot;/&gt;&lt;wsp:rsid wsp:val=&quot;009C45A3&quot;/&gt;&lt;wsp:rsid wsp:val=&quot;009C4EF7&quot;/&gt;&lt;wsp:rsid wsp:val=&quot;009C520B&quot;/&gt;&lt;wsp:rsid wsp:val=&quot;009C528F&quot;/&gt;&lt;wsp:rsid wsp:val=&quot;009C52FB&quot;/&gt;&lt;wsp:rsid wsp:val=&quot;009C5538&quot;/&gt;&lt;wsp:rsid wsp:val=&quot;009C56E7&quot;/&gt;&lt;wsp:rsid wsp:val=&quot;009C5785&quot;/&gt;&lt;wsp:rsid wsp:val=&quot;009C5874&quot;/&gt;&lt;wsp:rsid wsp:val=&quot;009C5CF0&quot;/&gt;&lt;wsp:rsid wsp:val=&quot;009C6768&quot;/&gt;&lt;wsp:rsid wsp:val=&quot;009C681F&quot;/&gt;&lt;wsp:rsid wsp:val=&quot;009C6894&quot;/&gt;&lt;wsp:rsid wsp:val=&quot;009C6B3B&quot;/&gt;&lt;wsp:rsid wsp:val=&quot;009C6B7B&quot;/&gt;&lt;wsp:rsid wsp:val=&quot;009C6E93&quot;/&gt;&lt;wsp:rsid wsp:val=&quot;009C7147&quot;/&gt;&lt;wsp:rsid wsp:val=&quot;009C7E2A&quot;/&gt;&lt;wsp:rsid wsp:val=&quot;009C7F47&quot;/&gt;&lt;wsp:rsid wsp:val=&quot;009C7FEB&quot;/&gt;&lt;wsp:rsid wsp:val=&quot;009D0361&quot;/&gt;&lt;wsp:rsid wsp:val=&quot;009D0720&quot;/&gt;&lt;wsp:rsid wsp:val=&quot;009D079F&quot;/&gt;&lt;wsp:rsid wsp:val=&quot;009D0897&quot;/&gt;&lt;wsp:rsid wsp:val=&quot;009D09A8&quot;/&gt;&lt;wsp:rsid wsp:val=&quot;009D2118&quot;/&gt;&lt;wsp:rsid wsp:val=&quot;009D22EA&quot;/&gt;&lt;wsp:rsid wsp:val=&quot;009D2C43&quot;/&gt;&lt;wsp:rsid wsp:val=&quot;009D327E&quot;/&gt;&lt;wsp:rsid wsp:val=&quot;009D3CC0&quot;/&gt;&lt;wsp:rsid wsp:val=&quot;009D3D45&quot;/&gt;&lt;wsp:rsid wsp:val=&quot;009D422C&quot;/&gt;&lt;wsp:rsid wsp:val=&quot;009D4303&quot;/&gt;&lt;wsp:rsid wsp:val=&quot;009D478C&quot;/&gt;&lt;wsp:rsid wsp:val=&quot;009D49A4&quot;/&gt;&lt;wsp:rsid wsp:val=&quot;009D4A8E&quot;/&gt;&lt;wsp:rsid wsp:val=&quot;009D4DA3&quot;/&gt;&lt;wsp:rsid wsp:val=&quot;009D610C&quot;/&gt;&lt;wsp:rsid wsp:val=&quot;009D62E7&quot;/&gt;&lt;wsp:rsid wsp:val=&quot;009D6388&quot;/&gt;&lt;wsp:rsid wsp:val=&quot;009D75A4&quot;/&gt;&lt;wsp:rsid wsp:val=&quot;009D766D&quot;/&gt;&lt;wsp:rsid wsp:val=&quot;009D7DD5&quot;/&gt;&lt;wsp:rsid wsp:val=&quot;009E00D4&quot;/&gt;&lt;wsp:rsid wsp:val=&quot;009E06AD&quot;/&gt;&lt;wsp:rsid wsp:val=&quot;009E11A9&quot;/&gt;&lt;wsp:rsid wsp:val=&quot;009E176B&quot;/&gt;&lt;wsp:rsid wsp:val=&quot;009E1957&quot;/&gt;&lt;wsp:rsid wsp:val=&quot;009E1D4A&quot;/&gt;&lt;wsp:rsid wsp:val=&quot;009E1E13&quot;/&gt;&lt;wsp:rsid wsp:val=&quot;009E1F70&quot;/&gt;&lt;wsp:rsid wsp:val=&quot;009E1FFC&quot;/&gt;&lt;wsp:rsid wsp:val=&quot;009E2787&quot;/&gt;&lt;wsp:rsid wsp:val=&quot;009E2F97&quot;/&gt;&lt;wsp:rsid wsp:val=&quot;009E3235&quot;/&gt;&lt;wsp:rsid wsp:val=&quot;009E3790&quot;/&gt;&lt;wsp:rsid wsp:val=&quot;009E438D&quot;/&gt;&lt;wsp:rsid wsp:val=&quot;009E457F&quot;/&gt;&lt;wsp:rsid wsp:val=&quot;009E5039&quot;/&gt;&lt;wsp:rsid wsp:val=&quot;009E532F&quot;/&gt;&lt;wsp:rsid wsp:val=&quot;009E53AA&quot;/&gt;&lt;wsp:rsid wsp:val=&quot;009E53D6&quot;/&gt;&lt;wsp:rsid wsp:val=&quot;009E5656&quot;/&gt;&lt;wsp:rsid wsp:val=&quot;009E5AB4&quot;/&gt;&lt;wsp:rsid wsp:val=&quot;009E605E&quot;/&gt;&lt;wsp:rsid wsp:val=&quot;009E641D&quot;/&gt;&lt;wsp:rsid wsp:val=&quot;009E64BF&quot;/&gt;&lt;wsp:rsid wsp:val=&quot;009E653E&quot;/&gt;&lt;wsp:rsid wsp:val=&quot;009E6F6E&quot;/&gt;&lt;wsp:rsid wsp:val=&quot;009E7246&quot;/&gt;&lt;wsp:rsid wsp:val=&quot;009E7677&quot;/&gt;&lt;wsp:rsid wsp:val=&quot;009E798E&quot;/&gt;&lt;wsp:rsid wsp:val=&quot;009F06F6&quot;/&gt;&lt;wsp:rsid wsp:val=&quot;009F0C38&quot;/&gt;&lt;wsp:rsid wsp:val=&quot;009F0CD1&quot;/&gt;&lt;wsp:rsid wsp:val=&quot;009F1033&quot;/&gt;&lt;wsp:rsid wsp:val=&quot;009F187B&quot;/&gt;&lt;wsp:rsid wsp:val=&quot;009F1933&quot;/&gt;&lt;wsp:rsid wsp:val=&quot;009F2881&quot;/&gt;&lt;wsp:rsid wsp:val=&quot;009F2E7E&quot;/&gt;&lt;wsp:rsid wsp:val=&quot;009F37A0&quot;/&gt;&lt;wsp:rsid wsp:val=&quot;009F39A6&quot;/&gt;&lt;wsp:rsid wsp:val=&quot;009F39E2&quot;/&gt;&lt;wsp:rsid wsp:val=&quot;009F3A4B&quot;/&gt;&lt;wsp:rsid wsp:val=&quot;009F3D85&quot;/&gt;&lt;wsp:rsid wsp:val=&quot;009F3DF4&quot;/&gt;&lt;wsp:rsid wsp:val=&quot;009F3E03&quot;/&gt;&lt;wsp:rsid wsp:val=&quot;009F3E1D&quot;/&gt;&lt;wsp:rsid wsp:val=&quot;009F41E1&quot;/&gt;&lt;wsp:rsid wsp:val=&quot;009F4375&quot;/&gt;&lt;wsp:rsid wsp:val=&quot;009F465A&quot;/&gt;&lt;wsp:rsid wsp:val=&quot;009F4834&quot;/&gt;&lt;wsp:rsid wsp:val=&quot;009F4F05&quot;/&gt;&lt;wsp:rsid wsp:val=&quot;009F5606&quot;/&gt;&lt;wsp:rsid wsp:val=&quot;009F59DA&quot;/&gt;&lt;wsp:rsid wsp:val=&quot;009F5CA4&quot;/&gt;&lt;wsp:rsid wsp:val=&quot;009F5DD3&quot;/&gt;&lt;wsp:rsid wsp:val=&quot;009F6410&quot;/&gt;&lt;wsp:rsid wsp:val=&quot;009F6457&quot;/&gt;&lt;wsp:rsid wsp:val=&quot;009F669B&quot;/&gt;&lt;wsp:rsid wsp:val=&quot;009F66DF&quot;/&gt;&lt;wsp:rsid wsp:val=&quot;009F6DF5&quot;/&gt;&lt;wsp:rsid wsp:val=&quot;009F7105&quot;/&gt;&lt;wsp:rsid wsp:val=&quot;009F7169&quot;/&gt;&lt;wsp:rsid wsp:val=&quot;009F76CB&quot;/&gt;&lt;wsp:rsid wsp:val=&quot;009F7883&quot;/&gt;&lt;wsp:rsid wsp:val=&quot;00A00374&quot;/&gt;&lt;wsp:rsid wsp:val=&quot;00A00519&quot;/&gt;&lt;wsp:rsid wsp:val=&quot;00A00892&quot;/&gt;&lt;wsp:rsid wsp:val=&quot;00A00E09&quot;/&gt;&lt;wsp:rsid wsp:val=&quot;00A01006&quot;/&gt;&lt;wsp:rsid wsp:val=&quot;00A011C6&quot;/&gt;&lt;wsp:rsid wsp:val=&quot;00A01EA2&quot;/&gt;&lt;wsp:rsid wsp:val=&quot;00A0267E&quot;/&gt;&lt;wsp:rsid wsp:val=&quot;00A02A7C&quot;/&gt;&lt;wsp:rsid wsp:val=&quot;00A02B26&quot;/&gt;&lt;wsp:rsid wsp:val=&quot;00A0335A&quot;/&gt;&lt;wsp:rsid wsp:val=&quot;00A03893&quot;/&gt;&lt;wsp:rsid wsp:val=&quot;00A0394B&quot;/&gt;&lt;wsp:rsid wsp:val=&quot;00A03CC8&quot;/&gt;&lt;wsp:rsid wsp:val=&quot;00A0404C&quot;/&gt;&lt;wsp:rsid wsp:val=&quot;00A044F4&quot;/&gt;&lt;wsp:rsid wsp:val=&quot;00A04541&quot;/&gt;&lt;wsp:rsid wsp:val=&quot;00A0482A&quot;/&gt;&lt;wsp:rsid wsp:val=&quot;00A04846&quot;/&gt;&lt;wsp:rsid wsp:val=&quot;00A04A92&quot;/&gt;&lt;wsp:rsid wsp:val=&quot;00A0519C&quot;/&gt;&lt;wsp:rsid wsp:val=&quot;00A0559E&quot;/&gt;&lt;wsp:rsid wsp:val=&quot;00A05A1F&quot;/&gt;&lt;wsp:rsid wsp:val=&quot;00A05BA9&quot;/&gt;&lt;wsp:rsid wsp:val=&quot;00A05DFF&quot;/&gt;&lt;wsp:rsid wsp:val=&quot;00A05FF8&quot;/&gt;&lt;wsp:rsid wsp:val=&quot;00A066E6&quot;/&gt;&lt;wsp:rsid wsp:val=&quot;00A0687B&quot;/&gt;&lt;wsp:rsid wsp:val=&quot;00A069BD&quot;/&gt;&lt;wsp:rsid wsp:val=&quot;00A06DBB&quot;/&gt;&lt;wsp:rsid wsp:val=&quot;00A06F57&quot;/&gt;&lt;wsp:rsid wsp:val=&quot;00A0738B&quot;/&gt;&lt;wsp:rsid wsp:val=&quot;00A07654&quot;/&gt;&lt;wsp:rsid wsp:val=&quot;00A0780A&quot;/&gt;&lt;wsp:rsid wsp:val=&quot;00A07B16&quot;/&gt;&lt;wsp:rsid wsp:val=&quot;00A07D0F&quot;/&gt;&lt;wsp:rsid wsp:val=&quot;00A07E9C&quot;/&gt;&lt;wsp:rsid wsp:val=&quot;00A07EA6&quot;/&gt;&lt;wsp:rsid wsp:val=&quot;00A105DB&quot;/&gt;&lt;wsp:rsid wsp:val=&quot;00A10608&quot;/&gt;&lt;wsp:rsid wsp:val=&quot;00A106FE&quot;/&gt;&lt;wsp:rsid wsp:val=&quot;00A10947&quot;/&gt;&lt;wsp:rsid wsp:val=&quot;00A10B48&quot;/&gt;&lt;wsp:rsid wsp:val=&quot;00A10B7A&quot;/&gt;&lt;wsp:rsid wsp:val=&quot;00A10C9E&quot;/&gt;&lt;wsp:rsid wsp:val=&quot;00A114B5&quot;/&gt;&lt;wsp:rsid wsp:val=&quot;00A115BF&quot;/&gt;&lt;wsp:rsid wsp:val=&quot;00A11ACA&quot;/&gt;&lt;wsp:rsid wsp:val=&quot;00A11E0F&quot;/&gt;&lt;wsp:rsid wsp:val=&quot;00A121EA&quot;/&gt;&lt;wsp:rsid wsp:val=&quot;00A12206&quot;/&gt;&lt;wsp:rsid wsp:val=&quot;00A12301&quot;/&gt;&lt;wsp:rsid wsp:val=&quot;00A1260C&quot;/&gt;&lt;wsp:rsid wsp:val=&quot;00A12713&quot;/&gt;&lt;wsp:rsid wsp:val=&quot;00A12A73&quot;/&gt;&lt;wsp:rsid wsp:val=&quot;00A12BEE&quot;/&gt;&lt;wsp:rsid wsp:val=&quot;00A12EE8&quot;/&gt;&lt;wsp:rsid wsp:val=&quot;00A131A4&quot;/&gt;&lt;wsp:rsid wsp:val=&quot;00A13511&quot;/&gt;&lt;wsp:rsid wsp:val=&quot;00A13715&quot;/&gt;&lt;wsp:rsid wsp:val=&quot;00A13B4D&quot;/&gt;&lt;wsp:rsid wsp:val=&quot;00A13CD6&quot;/&gt;&lt;wsp:rsid wsp:val=&quot;00A13CF1&quot;/&gt;&lt;wsp:rsid wsp:val=&quot;00A13D0E&quot;/&gt;&lt;wsp:rsid wsp:val=&quot;00A13E59&quot;/&gt;&lt;wsp:rsid wsp:val=&quot;00A142AD&quot;/&gt;&lt;wsp:rsid wsp:val=&quot;00A145D0&quot;/&gt;&lt;wsp:rsid wsp:val=&quot;00A145FA&quot;/&gt;&lt;wsp:rsid wsp:val=&quot;00A14743&quot;/&gt;&lt;wsp:rsid wsp:val=&quot;00A14B5D&quot;/&gt;&lt;wsp:rsid wsp:val=&quot;00A152F7&quot;/&gt;&lt;wsp:rsid wsp:val=&quot;00A15521&quot;/&gt;&lt;wsp:rsid wsp:val=&quot;00A1562F&quot;/&gt;&lt;wsp:rsid wsp:val=&quot;00A157EC&quot;/&gt;&lt;wsp:rsid wsp:val=&quot;00A15ABD&quot;/&gt;&lt;wsp:rsid wsp:val=&quot;00A160E1&quot;/&gt;&lt;wsp:rsid wsp:val=&quot;00A16150&quot;/&gt;&lt;wsp:rsid wsp:val=&quot;00A1630A&quot;/&gt;&lt;wsp:rsid wsp:val=&quot;00A1637F&quot;/&gt;&lt;wsp:rsid wsp:val=&quot;00A16416&quot;/&gt;&lt;wsp:rsid wsp:val=&quot;00A169DD&quot;/&gt;&lt;wsp:rsid wsp:val=&quot;00A16A02&quot;/&gt;&lt;wsp:rsid wsp:val=&quot;00A17345&quot;/&gt;&lt;wsp:rsid wsp:val=&quot;00A1789B&quot;/&gt;&lt;wsp:rsid wsp:val=&quot;00A178A4&quot;/&gt;&lt;wsp:rsid wsp:val=&quot;00A17C22&quot;/&gt;&lt;wsp:rsid wsp:val=&quot;00A17F9A&quot;/&gt;&lt;wsp:rsid wsp:val=&quot;00A20253&quot;/&gt;&lt;wsp:rsid wsp:val=&quot;00A2049C&quot;/&gt;&lt;wsp:rsid wsp:val=&quot;00A205BF&quot;/&gt;&lt;wsp:rsid wsp:val=&quot;00A2081F&quot;/&gt;&lt;wsp:rsid wsp:val=&quot;00A20BC0&quot;/&gt;&lt;wsp:rsid wsp:val=&quot;00A2104B&quot;/&gt;&lt;wsp:rsid wsp:val=&quot;00A210E9&quot;/&gt;&lt;wsp:rsid wsp:val=&quot;00A218AE&quot;/&gt;&lt;wsp:rsid wsp:val=&quot;00A21A9D&quot;/&gt;&lt;wsp:rsid wsp:val=&quot;00A21AAA&quot;/&gt;&lt;wsp:rsid wsp:val=&quot;00A21AAF&quot;/&gt;&lt;wsp:rsid wsp:val=&quot;00A21E51&quot;/&gt;&lt;wsp:rsid wsp:val=&quot;00A22132&quot;/&gt;&lt;wsp:rsid wsp:val=&quot;00A22207&quot;/&gt;&lt;wsp:rsid wsp:val=&quot;00A22559&quot;/&gt;&lt;wsp:rsid wsp:val=&quot;00A226BE&quot;/&gt;&lt;wsp:rsid wsp:val=&quot;00A22D9C&quot;/&gt;&lt;wsp:rsid wsp:val=&quot;00A23921&quot;/&gt;&lt;wsp:rsid wsp:val=&quot;00A23DD8&quot;/&gt;&lt;wsp:rsid wsp:val=&quot;00A24150&quot;/&gt;&lt;wsp:rsid wsp:val=&quot;00A24701&quot;/&gt;&lt;wsp:rsid wsp:val=&quot;00A2470A&quot;/&gt;&lt;wsp:rsid wsp:val=&quot;00A2481C&quot;/&gt;&lt;wsp:rsid wsp:val=&quot;00A24CCF&quot;/&gt;&lt;wsp:rsid wsp:val=&quot;00A24D81&quot;/&gt;&lt;wsp:rsid wsp:val=&quot;00A25155&quot;/&gt;&lt;wsp:rsid wsp:val=&quot;00A25420&quot;/&gt;&lt;wsp:rsid wsp:val=&quot;00A2583E&quot;/&gt;&lt;wsp:rsid wsp:val=&quot;00A25A28&quot;/&gt;&lt;wsp:rsid wsp:val=&quot;00A25F8A&quot;/&gt;&lt;wsp:rsid wsp:val=&quot;00A261E4&quot;/&gt;&lt;wsp:rsid wsp:val=&quot;00A26386&quot;/&gt;&lt;wsp:rsid wsp:val=&quot;00A26883&quot;/&gt;&lt;wsp:rsid wsp:val=&quot;00A26CF7&quot;/&gt;&lt;wsp:rsid wsp:val=&quot;00A26D60&quot;/&gt;&lt;wsp:rsid wsp:val=&quot;00A26EE0&quot;/&gt;&lt;wsp:rsid wsp:val=&quot;00A27263&quot;/&gt;&lt;wsp:rsid wsp:val=&quot;00A3072C&quot;/&gt;&lt;wsp:rsid wsp:val=&quot;00A3097E&quot;/&gt;&lt;wsp:rsid wsp:val=&quot;00A30BAE&quot;/&gt;&lt;wsp:rsid wsp:val=&quot;00A313D0&quot;/&gt;&lt;wsp:rsid wsp:val=&quot;00A314A9&quot;/&gt;&lt;wsp:rsid wsp:val=&quot;00A31591&quot;/&gt;&lt;wsp:rsid wsp:val=&quot;00A3170C&quot;/&gt;&lt;wsp:rsid wsp:val=&quot;00A318C7&quot;/&gt;&lt;wsp:rsid wsp:val=&quot;00A31B03&quot;/&gt;&lt;wsp:rsid wsp:val=&quot;00A31BBA&quot;/&gt;&lt;wsp:rsid wsp:val=&quot;00A31C37&quot;/&gt;&lt;wsp:rsid wsp:val=&quot;00A31E88&quot;/&gt;&lt;wsp:rsid wsp:val=&quot;00A321EE&quot;/&gt;&lt;wsp:rsid wsp:val=&quot;00A325C2&quot;/&gt;&lt;wsp:rsid wsp:val=&quot;00A325CC&quot;/&gt;&lt;wsp:rsid wsp:val=&quot;00A326AC&quot;/&gt;&lt;wsp:rsid wsp:val=&quot;00A327BE&quot;/&gt;&lt;wsp:rsid wsp:val=&quot;00A327E2&quot;/&gt;&lt;wsp:rsid wsp:val=&quot;00A32955&quot;/&gt;&lt;wsp:rsid wsp:val=&quot;00A32AC9&quot;/&gt;&lt;wsp:rsid wsp:val=&quot;00A32C37&quot;/&gt;&lt;wsp:rsid wsp:val=&quot;00A33271&quot;/&gt;&lt;wsp:rsid wsp:val=&quot;00A33C3D&quot;/&gt;&lt;wsp:rsid wsp:val=&quot;00A33C9E&quot;/&gt;&lt;wsp:rsid wsp:val=&quot;00A34A25&quot;/&gt;&lt;wsp:rsid wsp:val=&quot;00A34F84&quot;/&gt;&lt;wsp:rsid wsp:val=&quot;00A34FD0&quot;/&gt;&lt;wsp:rsid wsp:val=&quot;00A35735&quot;/&gt;&lt;wsp:rsid wsp:val=&quot;00A35A0B&quot;/&gt;&lt;wsp:rsid wsp:val=&quot;00A35C7B&quot;/&gt;&lt;wsp:rsid wsp:val=&quot;00A362CB&quot;/&gt;&lt;wsp:rsid wsp:val=&quot;00A36694&quot;/&gt;&lt;wsp:rsid wsp:val=&quot;00A36DC8&quot;/&gt;&lt;wsp:rsid wsp:val=&quot;00A370C7&quot;/&gt;&lt;wsp:rsid wsp:val=&quot;00A3747D&quot;/&gt;&lt;wsp:rsid wsp:val=&quot;00A37A59&quot;/&gt;&lt;wsp:rsid wsp:val=&quot;00A40296&quot;/&gt;&lt;wsp:rsid wsp:val=&quot;00A402A6&quot;/&gt;&lt;wsp:rsid wsp:val=&quot;00A40531&quot;/&gt;&lt;wsp:rsid wsp:val=&quot;00A40889&quot;/&gt;&lt;wsp:rsid wsp:val=&quot;00A40B02&quot;/&gt;&lt;wsp:rsid wsp:val=&quot;00A41009&quot;/&gt;&lt;wsp:rsid wsp:val=&quot;00A41179&quot;/&gt;&lt;wsp:rsid wsp:val=&quot;00A41772&quot;/&gt;&lt;wsp:rsid wsp:val=&quot;00A41AAC&quot;/&gt;&lt;wsp:rsid wsp:val=&quot;00A42060&quot;/&gt;&lt;wsp:rsid wsp:val=&quot;00A42659&quot;/&gt;&lt;wsp:rsid wsp:val=&quot;00A426A6&quot;/&gt;&lt;wsp:rsid wsp:val=&quot;00A42721&quot;/&gt;&lt;wsp:rsid wsp:val=&quot;00A42897&quot;/&gt;&lt;wsp:rsid wsp:val=&quot;00A429DE&quot;/&gt;&lt;wsp:rsid wsp:val=&quot;00A42E37&quot;/&gt;&lt;wsp:rsid wsp:val=&quot;00A42F65&quot;/&gt;&lt;wsp:rsid wsp:val=&quot;00A4306E&quot;/&gt;&lt;wsp:rsid wsp:val=&quot;00A4339C&quot;/&gt;&lt;wsp:rsid wsp:val=&quot;00A43666&quot;/&gt;&lt;wsp:rsid wsp:val=&quot;00A436EC&quot;/&gt;&lt;wsp:rsid wsp:val=&quot;00A43A47&quot;/&gt;&lt;wsp:rsid wsp:val=&quot;00A43CF0&quot;/&gt;&lt;wsp:rsid wsp:val=&quot;00A44882&quot;/&gt;&lt;wsp:rsid wsp:val=&quot;00A44AA5&quot;/&gt;&lt;wsp:rsid wsp:val=&quot;00A44B72&quot;/&gt;&lt;wsp:rsid wsp:val=&quot;00A44E28&quot;/&gt;&lt;wsp:rsid wsp:val=&quot;00A44F1B&quot;/&gt;&lt;wsp:rsid wsp:val=&quot;00A4526B&quot;/&gt;&lt;wsp:rsid wsp:val=&quot;00A45381&quot;/&gt;&lt;wsp:rsid wsp:val=&quot;00A4570E&quot;/&gt;&lt;wsp:rsid wsp:val=&quot;00A45A3B&quot;/&gt;&lt;wsp:rsid wsp:val=&quot;00A46FAD&quot;/&gt;&lt;wsp:rsid wsp:val=&quot;00A470ED&quot;/&gt;&lt;wsp:rsid wsp:val=&quot;00A47218&quot;/&gt;&lt;wsp:rsid wsp:val=&quot;00A47430&quot;/&gt;&lt;wsp:rsid wsp:val=&quot;00A4761F&quot;/&gt;&lt;wsp:rsid wsp:val=&quot;00A47803&quot;/&gt;&lt;wsp:rsid wsp:val=&quot;00A479AE&quot;/&gt;&lt;wsp:rsid wsp:val=&quot;00A47B4B&quot;/&gt;&lt;wsp:rsid wsp:val=&quot;00A47BED&quot;/&gt;&lt;wsp:rsid wsp:val=&quot;00A5044D&quot;/&gt;&lt;wsp:rsid wsp:val=&quot;00A50B00&quot;/&gt;&lt;wsp:rsid wsp:val=&quot;00A50CE8&quot;/&gt;&lt;wsp:rsid wsp:val=&quot;00A50F63&quot;/&gt;&lt;wsp:rsid wsp:val=&quot;00A511FB&quot;/&gt;&lt;wsp:rsid wsp:val=&quot;00A514EB&quot;/&gt;&lt;wsp:rsid wsp:val=&quot;00A5171C&quot;/&gt;&lt;wsp:rsid wsp:val=&quot;00A51EB9&quot;/&gt;&lt;wsp:rsid wsp:val=&quot;00A521E0&quot;/&gt;&lt;wsp:rsid wsp:val=&quot;00A52928&quot;/&gt;&lt;wsp:rsid wsp:val=&quot;00A52B0A&quot;/&gt;&lt;wsp:rsid wsp:val=&quot;00A52D1E&quot;/&gt;&lt;wsp:rsid wsp:val=&quot;00A53831&quot;/&gt;&lt;wsp:rsid wsp:val=&quot;00A544BF&quot;/&gt;&lt;wsp:rsid wsp:val=&quot;00A5484C&quot;/&gt;&lt;wsp:rsid wsp:val=&quot;00A54A61&quot;/&gt;&lt;wsp:rsid wsp:val=&quot;00A54A90&quot;/&gt;&lt;wsp:rsid wsp:val=&quot;00A54D16&quot;/&gt;&lt;wsp:rsid wsp:val=&quot;00A551A0&quot;/&gt;&lt;wsp:rsid wsp:val=&quot;00A5579B&quot;/&gt;&lt;wsp:rsid wsp:val=&quot;00A55855&quot;/&gt;&lt;wsp:rsid wsp:val=&quot;00A5586A&quot;/&gt;&lt;wsp:rsid wsp:val=&quot;00A55877&quot;/&gt;&lt;wsp:rsid wsp:val=&quot;00A5587F&quot;/&gt;&lt;wsp:rsid wsp:val=&quot;00A55BB7&quot;/&gt;&lt;wsp:rsid wsp:val=&quot;00A55CCE&quot;/&gt;&lt;wsp:rsid wsp:val=&quot;00A55E76&quot;/&gt;&lt;wsp:rsid wsp:val=&quot;00A55F31&quot;/&gt;&lt;wsp:rsid wsp:val=&quot;00A5637C&quot;/&gt;&lt;wsp:rsid wsp:val=&quot;00A56735&quot;/&gt;&lt;wsp:rsid wsp:val=&quot;00A56BC2&quot;/&gt;&lt;wsp:rsid wsp:val=&quot;00A56C2C&quot;/&gt;&lt;wsp:rsid wsp:val=&quot;00A570E9&quot;/&gt;&lt;wsp:rsid wsp:val=&quot;00A57311&quot;/&gt;&lt;wsp:rsid wsp:val=&quot;00A57A60&quot;/&gt;&lt;wsp:rsid wsp:val=&quot;00A57B65&quot;/&gt;&lt;wsp:rsid wsp:val=&quot;00A57BB7&quot;/&gt;&lt;wsp:rsid wsp:val=&quot;00A57C08&quot;/&gt;&lt;wsp:rsid wsp:val=&quot;00A57E26&quot;/&gt;&lt;wsp:rsid wsp:val=&quot;00A57F96&quot;/&gt;&lt;wsp:rsid wsp:val=&quot;00A6034D&quot;/&gt;&lt;wsp:rsid wsp:val=&quot;00A6098D&quot;/&gt;&lt;wsp:rsid wsp:val=&quot;00A609E3&quot;/&gt;&lt;wsp:rsid wsp:val=&quot;00A61298&quot;/&gt;&lt;wsp:rsid wsp:val=&quot;00A61828&quot;/&gt;&lt;wsp:rsid wsp:val=&quot;00A619B5&quot;/&gt;&lt;wsp:rsid wsp:val=&quot;00A61BD5&quot;/&gt;&lt;wsp:rsid wsp:val=&quot;00A620AA&quot;/&gt;&lt;wsp:rsid wsp:val=&quot;00A622DB&quot;/&gt;&lt;wsp:rsid wsp:val=&quot;00A62953&quot;/&gt;&lt;wsp:rsid wsp:val=&quot;00A62961&quot;/&gt;&lt;wsp:rsid wsp:val=&quot;00A62977&quot;/&gt;&lt;wsp:rsid wsp:val=&quot;00A62D25&quot;/&gt;&lt;wsp:rsid wsp:val=&quot;00A630F5&quot;/&gt;&lt;wsp:rsid wsp:val=&quot;00A633A4&quot;/&gt;&lt;wsp:rsid wsp:val=&quot;00A63800&quot;/&gt;&lt;wsp:rsid wsp:val=&quot;00A63872&quot;/&gt;&lt;wsp:rsid wsp:val=&quot;00A63A07&quot;/&gt;&lt;wsp:rsid wsp:val=&quot;00A63A37&quot;/&gt;&lt;wsp:rsid wsp:val=&quot;00A63A89&quot;/&gt;&lt;wsp:rsid wsp:val=&quot;00A64196&quot;/&gt;&lt;wsp:rsid wsp:val=&quot;00A64B81&quot;/&gt;&lt;wsp:rsid wsp:val=&quot;00A64BC7&quot;/&gt;&lt;wsp:rsid wsp:val=&quot;00A64EB1&quot;/&gt;&lt;wsp:rsid wsp:val=&quot;00A65017&quot;/&gt;&lt;wsp:rsid wsp:val=&quot;00A65354&quot;/&gt;&lt;wsp:rsid wsp:val=&quot;00A65589&quot;/&gt;&lt;wsp:rsid wsp:val=&quot;00A657CF&quot;/&gt;&lt;wsp:rsid wsp:val=&quot;00A65BE3&quot;/&gt;&lt;wsp:rsid wsp:val=&quot;00A65FBF&quot;/&gt;&lt;wsp:rsid wsp:val=&quot;00A66089&quot;/&gt;&lt;wsp:rsid wsp:val=&quot;00A661F0&quot;/&gt;&lt;wsp:rsid wsp:val=&quot;00A6681D&quot;/&gt;&lt;wsp:rsid wsp:val=&quot;00A66885&quot;/&gt;&lt;wsp:rsid wsp:val=&quot;00A66A5A&quot;/&gt;&lt;wsp:rsid wsp:val=&quot;00A6736A&quot;/&gt;&lt;wsp:rsid wsp:val=&quot;00A677C1&quot;/&gt;&lt;wsp:rsid wsp:val=&quot;00A6788F&quot;/&gt;&lt;wsp:rsid wsp:val=&quot;00A67A8E&quot;/&gt;&lt;wsp:rsid wsp:val=&quot;00A67AC6&quot;/&gt;&lt;wsp:rsid wsp:val=&quot;00A70A35&quot;/&gt;&lt;wsp:rsid wsp:val=&quot;00A7141F&quot;/&gt;&lt;wsp:rsid wsp:val=&quot;00A71611&quot;/&gt;&lt;wsp:rsid wsp:val=&quot;00A71CDC&quot;/&gt;&lt;wsp:rsid wsp:val=&quot;00A71D6B&quot;/&gt;&lt;wsp:rsid wsp:val=&quot;00A723F7&quot;/&gt;&lt;wsp:rsid wsp:val=&quot;00A72CE0&quot;/&gt;&lt;wsp:rsid wsp:val=&quot;00A734AF&quot;/&gt;&lt;wsp:rsid wsp:val=&quot;00A73873&quot;/&gt;&lt;wsp:rsid wsp:val=&quot;00A73D8D&quot;/&gt;&lt;wsp:rsid wsp:val=&quot;00A744A2&quot;/&gt;&lt;wsp:rsid wsp:val=&quot;00A745D9&quot;/&gt;&lt;wsp:rsid wsp:val=&quot;00A74C89&quot;/&gt;&lt;wsp:rsid wsp:val=&quot;00A74E04&quot;/&gt;&lt;wsp:rsid wsp:val=&quot;00A74F6C&quot;/&gt;&lt;wsp:rsid wsp:val=&quot;00A750D8&quot;/&gt;&lt;wsp:rsid wsp:val=&quot;00A75212&quot;/&gt;&lt;wsp:rsid wsp:val=&quot;00A7538B&quot;/&gt;&lt;wsp:rsid wsp:val=&quot;00A75563&quot;/&gt;&lt;wsp:rsid wsp:val=&quot;00A75857&quot;/&gt;&lt;wsp:rsid wsp:val=&quot;00A75920&quot;/&gt;&lt;wsp:rsid wsp:val=&quot;00A7634B&quot;/&gt;&lt;wsp:rsid wsp:val=&quot;00A7662C&quot;/&gt;&lt;wsp:rsid wsp:val=&quot;00A76696&quot;/&gt;&lt;wsp:rsid wsp:val=&quot;00A76A52&quot;/&gt;&lt;wsp:rsid wsp:val=&quot;00A76BF2&quot;/&gt;&lt;wsp:rsid wsp:val=&quot;00A76FC0&quot;/&gt;&lt;wsp:rsid wsp:val=&quot;00A770A5&quot;/&gt;&lt;wsp:rsid wsp:val=&quot;00A7735F&quot;/&gt;&lt;wsp:rsid wsp:val=&quot;00A77594&quot;/&gt;&lt;wsp:rsid wsp:val=&quot;00A775EC&quot;/&gt;&lt;wsp:rsid wsp:val=&quot;00A77960&quot;/&gt;&lt;wsp:rsid wsp:val=&quot;00A77C0E&quot;/&gt;&lt;wsp:rsid wsp:val=&quot;00A806B0&quot;/&gt;&lt;wsp:rsid wsp:val=&quot;00A806D6&quot;/&gt;&lt;wsp:rsid wsp:val=&quot;00A80915&quot;/&gt;&lt;wsp:rsid wsp:val=&quot;00A80E52&quot;/&gt;&lt;wsp:rsid wsp:val=&quot;00A8115F&quot;/&gt;&lt;wsp:rsid wsp:val=&quot;00A81281&quot;/&gt;&lt;wsp:rsid wsp:val=&quot;00A8135C&quot;/&gt;&lt;wsp:rsid wsp:val=&quot;00A81633&quot;/&gt;&lt;wsp:rsid wsp:val=&quot;00A8221B&quot;/&gt;&lt;wsp:rsid wsp:val=&quot;00A82665&quot;/&gt;&lt;wsp:rsid wsp:val=&quot;00A826CD&quot;/&gt;&lt;wsp:rsid wsp:val=&quot;00A82951&quot;/&gt;&lt;wsp:rsid wsp:val=&quot;00A82DA1&quot;/&gt;&lt;wsp:rsid wsp:val=&quot;00A82FA5&quot;/&gt;&lt;wsp:rsid wsp:val=&quot;00A831F0&quot;/&gt;&lt;wsp:rsid wsp:val=&quot;00A834EC&quot;/&gt;&lt;wsp:rsid wsp:val=&quot;00A8353F&quot;/&gt;&lt;wsp:rsid wsp:val=&quot;00A83710&quot;/&gt;&lt;wsp:rsid wsp:val=&quot;00A83BF1&quot;/&gt;&lt;wsp:rsid wsp:val=&quot;00A83C06&quot;/&gt;&lt;wsp:rsid wsp:val=&quot;00A83C5B&quot;/&gt;&lt;wsp:rsid wsp:val=&quot;00A84298&quot;/&gt;&lt;wsp:rsid wsp:val=&quot;00A8490B&quot;/&gt;&lt;wsp:rsid wsp:val=&quot;00A8513A&quot;/&gt;&lt;wsp:rsid wsp:val=&quot;00A8523D&quot;/&gt;&lt;wsp:rsid wsp:val=&quot;00A853DF&quot;/&gt;&lt;wsp:rsid wsp:val=&quot;00A85661&quot;/&gt;&lt;wsp:rsid wsp:val=&quot;00A85FFF&quot;/&gt;&lt;wsp:rsid wsp:val=&quot;00A869B4&quot;/&gt;&lt;wsp:rsid wsp:val=&quot;00A86ACD&quot;/&gt;&lt;wsp:rsid wsp:val=&quot;00A86AE7&quot;/&gt;&lt;wsp:rsid wsp:val=&quot;00A86D23&quot;/&gt;&lt;wsp:rsid wsp:val=&quot;00A86FEF&quot;/&gt;&lt;wsp:rsid wsp:val=&quot;00A87482&quot;/&gt;&lt;wsp:rsid wsp:val=&quot;00A87C98&quot;/&gt;&lt;wsp:rsid wsp:val=&quot;00A87E63&quot;/&gt;&lt;wsp:rsid wsp:val=&quot;00A9018C&quot;/&gt;&lt;wsp:rsid wsp:val=&quot;00A90218&quot;/&gt;&lt;wsp:rsid wsp:val=&quot;00A905F1&quot;/&gt;&lt;wsp:rsid wsp:val=&quot;00A90E27&quot;/&gt;&lt;wsp:rsid wsp:val=&quot;00A91218&quot;/&gt;&lt;wsp:rsid wsp:val=&quot;00A913A9&quot;/&gt;&lt;wsp:rsid wsp:val=&quot;00A91469&quot;/&gt;&lt;wsp:rsid wsp:val=&quot;00A9164F&quot;/&gt;&lt;wsp:rsid wsp:val=&quot;00A917CC&quot;/&gt;&lt;wsp:rsid wsp:val=&quot;00A91B1D&quot;/&gt;&lt;wsp:rsid wsp:val=&quot;00A91F3E&quot;/&gt;&lt;wsp:rsid wsp:val=&quot;00A9266D&quot;/&gt;&lt;wsp:rsid wsp:val=&quot;00A930F9&quot;/&gt;&lt;wsp:rsid wsp:val=&quot;00A934FE&quot;/&gt;&lt;wsp:rsid wsp:val=&quot;00A93715&quot;/&gt;&lt;wsp:rsid wsp:val=&quot;00A9399B&quot;/&gt;&lt;wsp:rsid wsp:val=&quot;00A939D3&quot;/&gt;&lt;wsp:rsid wsp:val=&quot;00A93AAE&quot;/&gt;&lt;wsp:rsid wsp:val=&quot;00A93BDA&quot;/&gt;&lt;wsp:rsid wsp:val=&quot;00A93E41&quot;/&gt;&lt;wsp:rsid wsp:val=&quot;00A93F3C&quot;/&gt;&lt;wsp:rsid wsp:val=&quot;00A94A4D&quot;/&gt;&lt;wsp:rsid wsp:val=&quot;00A94A70&quot;/&gt;&lt;wsp:rsid wsp:val=&quot;00A9505F&quot;/&gt;&lt;wsp:rsid wsp:val=&quot;00A9526D&quot;/&gt;&lt;wsp:rsid wsp:val=&quot;00A9580B&quot;/&gt;&lt;wsp:rsid wsp:val=&quot;00A95A3E&quot;/&gt;&lt;wsp:rsid wsp:val=&quot;00A95CB8&quot;/&gt;&lt;wsp:rsid wsp:val=&quot;00A95DBB&quot;/&gt;&lt;wsp:rsid wsp:val=&quot;00A96058&quot;/&gt;&lt;wsp:rsid wsp:val=&quot;00A96801&quot;/&gt;&lt;wsp:rsid wsp:val=&quot;00A9692B&quot;/&gt;&lt;wsp:rsid wsp:val=&quot;00A96D7E&quot;/&gt;&lt;wsp:rsid wsp:val=&quot;00A9727C&quot;/&gt;&lt;wsp:rsid wsp:val=&quot;00A97666&quot;/&gt;&lt;wsp:rsid wsp:val=&quot;00A97711&quot;/&gt;&lt;wsp:rsid wsp:val=&quot;00A97B8C&quot;/&gt;&lt;wsp:rsid wsp:val=&quot;00A97E7B&quot;/&gt;&lt;wsp:rsid wsp:val=&quot;00AA0003&quot;/&gt;&lt;wsp:rsid wsp:val=&quot;00AA0115&quot;/&gt;&lt;wsp:rsid wsp:val=&quot;00AA0ABC&quot;/&gt;&lt;wsp:rsid wsp:val=&quot;00AA0C4F&quot;/&gt;&lt;wsp:rsid wsp:val=&quot;00AA158B&quot;/&gt;&lt;wsp:rsid wsp:val=&quot;00AA1D12&quot;/&gt;&lt;wsp:rsid wsp:val=&quot;00AA1DD6&quot;/&gt;&lt;wsp:rsid wsp:val=&quot;00AA1EEC&quot;/&gt;&lt;wsp:rsid wsp:val=&quot;00AA210C&quot;/&gt;&lt;wsp:rsid wsp:val=&quot;00AA24B4&quot;/&gt;&lt;wsp:rsid wsp:val=&quot;00AA29F2&quot;/&gt;&lt;wsp:rsid wsp:val=&quot;00AA2CD8&quot;/&gt;&lt;wsp:rsid wsp:val=&quot;00AA2D01&quot;/&gt;&lt;wsp:rsid wsp:val=&quot;00AA30A2&quot;/&gt;&lt;wsp:rsid wsp:val=&quot;00AA34E4&quot;/&gt;&lt;wsp:rsid wsp:val=&quot;00AA3927&quot;/&gt;&lt;wsp:rsid wsp:val=&quot;00AA3B44&quot;/&gt;&lt;wsp:rsid wsp:val=&quot;00AA3FF1&quot;/&gt;&lt;wsp:rsid wsp:val=&quot;00AA461D&quot;/&gt;&lt;wsp:rsid wsp:val=&quot;00AA4757&quot;/&gt;&lt;wsp:rsid wsp:val=&quot;00AA4B1B&quot;/&gt;&lt;wsp:rsid wsp:val=&quot;00AA4E54&quot;/&gt;&lt;wsp:rsid wsp:val=&quot;00AA5584&quot;/&gt;&lt;wsp:rsid wsp:val=&quot;00AA5A02&quot;/&gt;&lt;wsp:rsid wsp:val=&quot;00AA5B74&quot;/&gt;&lt;wsp:rsid wsp:val=&quot;00AA5BD3&quot;/&gt;&lt;wsp:rsid wsp:val=&quot;00AA6026&quot;/&gt;&lt;wsp:rsid wsp:val=&quot;00AA6206&quot;/&gt;&lt;wsp:rsid wsp:val=&quot;00AA630A&quot;/&gt;&lt;wsp:rsid wsp:val=&quot;00AA69EF&quot;/&gt;&lt;wsp:rsid wsp:val=&quot;00AA6B64&quot;/&gt;&lt;wsp:rsid wsp:val=&quot;00AA6F9A&quot;/&gt;&lt;wsp:rsid wsp:val=&quot;00AA7555&quot;/&gt;&lt;wsp:rsid wsp:val=&quot;00AA7743&quot;/&gt;&lt;wsp:rsid wsp:val=&quot;00AA7748&quot;/&gt;&lt;wsp:rsid wsp:val=&quot;00AA7C4F&quot;/&gt;&lt;wsp:rsid wsp:val=&quot;00AB001C&quot;/&gt;&lt;wsp:rsid wsp:val=&quot;00AB027D&quot;/&gt;&lt;wsp:rsid wsp:val=&quot;00AB02C8&quot;/&gt;&lt;wsp:rsid wsp:val=&quot;00AB06B8&quot;/&gt;&lt;wsp:rsid wsp:val=&quot;00AB0ADE&quot;/&gt;&lt;wsp:rsid wsp:val=&quot;00AB0CA0&quot;/&gt;&lt;wsp:rsid wsp:val=&quot;00AB102D&quot;/&gt;&lt;wsp:rsid wsp:val=&quot;00AB1A33&quot;/&gt;&lt;wsp:rsid wsp:val=&quot;00AB1C99&quot;/&gt;&lt;wsp:rsid wsp:val=&quot;00AB243D&quot;/&gt;&lt;wsp:rsid wsp:val=&quot;00AB2857&quot;/&gt;&lt;wsp:rsid wsp:val=&quot;00AB2B10&quot;/&gt;&lt;wsp:rsid wsp:val=&quot;00AB3299&quot;/&gt;&lt;wsp:rsid wsp:val=&quot;00AB3418&quot;/&gt;&lt;wsp:rsid wsp:val=&quot;00AB3490&quot;/&gt;&lt;wsp:rsid wsp:val=&quot;00AB3491&quot;/&gt;&lt;wsp:rsid wsp:val=&quot;00AB37C5&quot;/&gt;&lt;wsp:rsid wsp:val=&quot;00AB3A40&quot;/&gt;&lt;wsp:rsid wsp:val=&quot;00AB3D94&quot;/&gt;&lt;wsp:rsid wsp:val=&quot;00AB3E16&quot;/&gt;&lt;wsp:rsid wsp:val=&quot;00AB3E3E&quot;/&gt;&lt;wsp:rsid wsp:val=&quot;00AB3F13&quot;/&gt;&lt;wsp:rsid wsp:val=&quot;00AB3F37&quot;/&gt;&lt;wsp:rsid wsp:val=&quot;00AB4157&quot;/&gt;&lt;wsp:rsid wsp:val=&quot;00AB42FF&quot;/&gt;&lt;wsp:rsid wsp:val=&quot;00AB513E&quot;/&gt;&lt;wsp:rsid wsp:val=&quot;00AB518F&quot;/&gt;&lt;wsp:rsid wsp:val=&quot;00AB53BA&quot;/&gt;&lt;wsp:rsid wsp:val=&quot;00AB57AD&quot;/&gt;&lt;wsp:rsid wsp:val=&quot;00AB583A&quot;/&gt;&lt;wsp:rsid wsp:val=&quot;00AB5C9B&quot;/&gt;&lt;wsp:rsid wsp:val=&quot;00AB642C&quot;/&gt;&lt;wsp:rsid wsp:val=&quot;00AB7134&quot;/&gt;&lt;wsp:rsid wsp:val=&quot;00AB76D5&quot;/&gt;&lt;wsp:rsid wsp:val=&quot;00AB7787&quot;/&gt;&lt;wsp:rsid wsp:val=&quot;00AB78AC&quot;/&gt;&lt;wsp:rsid wsp:val=&quot;00AB7964&quot;/&gt;&lt;wsp:rsid wsp:val=&quot;00AB7C60&quot;/&gt;&lt;wsp:rsid wsp:val=&quot;00AC0B36&quot;/&gt;&lt;wsp:rsid wsp:val=&quot;00AC0CEF&quot;/&gt;&lt;wsp:rsid wsp:val=&quot;00AC1191&quot;/&gt;&lt;wsp:rsid wsp:val=&quot;00AC1281&quot;/&gt;&lt;wsp:rsid wsp:val=&quot;00AC2AEF&quot;/&gt;&lt;wsp:rsid wsp:val=&quot;00AC2D39&quot;/&gt;&lt;wsp:rsid wsp:val=&quot;00AC2D4E&quot;/&gt;&lt;wsp:rsid wsp:val=&quot;00AC3084&quot;/&gt;&lt;wsp:rsid wsp:val=&quot;00AC3431&quot;/&gt;&lt;wsp:rsid wsp:val=&quot;00AC38E9&quot;/&gt;&lt;wsp:rsid wsp:val=&quot;00AC3C7B&quot;/&gt;&lt;wsp:rsid wsp:val=&quot;00AC438B&quot;/&gt;&lt;wsp:rsid wsp:val=&quot;00AC45D6&quot;/&gt;&lt;wsp:rsid wsp:val=&quot;00AC471F&quot;/&gt;&lt;wsp:rsid wsp:val=&quot;00AC4883&quot;/&gt;&lt;wsp:rsid wsp:val=&quot;00AC4D53&quot;/&gt;&lt;wsp:rsid wsp:val=&quot;00AC4D96&quot;/&gt;&lt;wsp:rsid wsp:val=&quot;00AC4E2E&quot;/&gt;&lt;wsp:rsid wsp:val=&quot;00AC5A3B&quot;/&gt;&lt;wsp:rsid wsp:val=&quot;00AC5AB6&quot;/&gt;&lt;wsp:rsid wsp:val=&quot;00AC61B3&quot;/&gt;&lt;wsp:rsid wsp:val=&quot;00AC63F4&quot;/&gt;&lt;wsp:rsid wsp:val=&quot;00AC6521&quot;/&gt;&lt;wsp:rsid wsp:val=&quot;00AC690A&quot;/&gt;&lt;wsp:rsid wsp:val=&quot;00AC6D0A&quot;/&gt;&lt;wsp:rsid wsp:val=&quot;00AD0EAA&quot;/&gt;&lt;wsp:rsid wsp:val=&quot;00AD12BD&quot;/&gt;&lt;wsp:rsid wsp:val=&quot;00AD12D2&quot;/&gt;&lt;wsp:rsid wsp:val=&quot;00AD158D&quot;/&gt;&lt;wsp:rsid wsp:val=&quot;00AD163D&quot;/&gt;&lt;wsp:rsid wsp:val=&quot;00AD1CB3&quot;/&gt;&lt;wsp:rsid wsp:val=&quot;00AD1DFE&quot;/&gt;&lt;wsp:rsid wsp:val=&quot;00AD1E26&quot;/&gt;&lt;wsp:rsid wsp:val=&quot;00AD1F06&quot;/&gt;&lt;wsp:rsid wsp:val=&quot;00AD27FC&quot;/&gt;&lt;wsp:rsid wsp:val=&quot;00AD284F&quot;/&gt;&lt;wsp:rsid wsp:val=&quot;00AD28FD&quot;/&gt;&lt;wsp:rsid wsp:val=&quot;00AD2ACB&quot;/&gt;&lt;wsp:rsid wsp:val=&quot;00AD2BAD&quot;/&gt;&lt;wsp:rsid wsp:val=&quot;00AD2BBD&quot;/&gt;&lt;wsp:rsid wsp:val=&quot;00AD2D96&quot;/&gt;&lt;wsp:rsid wsp:val=&quot;00AD3042&quot;/&gt;&lt;wsp:rsid wsp:val=&quot;00AD3047&quot;/&gt;&lt;wsp:rsid wsp:val=&quot;00AD33C3&quot;/&gt;&lt;wsp:rsid wsp:val=&quot;00AD34A1&quot;/&gt;&lt;wsp:rsid wsp:val=&quot;00AD3BEC&quot;/&gt;&lt;wsp:rsid wsp:val=&quot;00AD48F9&quot;/&gt;&lt;wsp:rsid wsp:val=&quot;00AD514B&quot;/&gt;&lt;wsp:rsid wsp:val=&quot;00AD53EC&quot;/&gt;&lt;wsp:rsid wsp:val=&quot;00AD5542&quot;/&gt;&lt;wsp:rsid wsp:val=&quot;00AD5930&quot;/&gt;&lt;wsp:rsid wsp:val=&quot;00AD5F5A&quot;/&gt;&lt;wsp:rsid wsp:val=&quot;00AD6C7F&quot;/&gt;&lt;wsp:rsid wsp:val=&quot;00AD6F0D&quot;/&gt;&lt;wsp:rsid wsp:val=&quot;00AD70C9&quot;/&gt;&lt;wsp:rsid wsp:val=&quot;00AD732B&quot;/&gt;&lt;wsp:rsid wsp:val=&quot;00AD75A6&quot;/&gt;&lt;wsp:rsid wsp:val=&quot;00AD7927&quot;/&gt;&lt;wsp:rsid wsp:val=&quot;00AD7B75&quot;/&gt;&lt;wsp:rsid wsp:val=&quot;00AD7CD8&quot;/&gt;&lt;wsp:rsid wsp:val=&quot;00AE0D23&quot;/&gt;&lt;wsp:rsid wsp:val=&quot;00AE0E9E&quot;/&gt;&lt;wsp:rsid wsp:val=&quot;00AE1418&quot;/&gt;&lt;wsp:rsid wsp:val=&quot;00AE14B7&quot;/&gt;&lt;wsp:rsid wsp:val=&quot;00AE1C33&quot;/&gt;&lt;wsp:rsid wsp:val=&quot;00AE2205&quot;/&gt;&lt;wsp:rsid wsp:val=&quot;00AE232B&quot;/&gt;&lt;wsp:rsid wsp:val=&quot;00AE29A6&quot;/&gt;&lt;wsp:rsid wsp:val=&quot;00AE29B5&quot;/&gt;&lt;wsp:rsid wsp:val=&quot;00AE2BFE&quot;/&gt;&lt;wsp:rsid wsp:val=&quot;00AE3004&quot;/&gt;&lt;wsp:rsid wsp:val=&quot;00AE31BA&quot;/&gt;&lt;wsp:rsid wsp:val=&quot;00AE34B9&quot;/&gt;&lt;wsp:rsid wsp:val=&quot;00AE39C1&quot;/&gt;&lt;wsp:rsid wsp:val=&quot;00AE3CE1&quot;/&gt;&lt;wsp:rsid wsp:val=&quot;00AE4557&quot;/&gt;&lt;wsp:rsid wsp:val=&quot;00AE45B7&quot;/&gt;&lt;wsp:rsid wsp:val=&quot;00AE492A&quot;/&gt;&lt;wsp:rsid wsp:val=&quot;00AE4A1F&quot;/&gt;&lt;wsp:rsid wsp:val=&quot;00AE4B5C&quot;/&gt;&lt;wsp:rsid wsp:val=&quot;00AE4C51&quot;/&gt;&lt;wsp:rsid wsp:val=&quot;00AE4C55&quot;/&gt;&lt;wsp:rsid wsp:val=&quot;00AE4F01&quot;/&gt;&lt;wsp:rsid wsp:val=&quot;00AE552C&quot;/&gt;&lt;wsp:rsid wsp:val=&quot;00AE567B&quot;/&gt;&lt;wsp:rsid wsp:val=&quot;00AE5749&quot;/&gt;&lt;wsp:rsid wsp:val=&quot;00AE5E95&quot;/&gt;&lt;wsp:rsid wsp:val=&quot;00AE6271&quot;/&gt;&lt;wsp:rsid wsp:val=&quot;00AE6433&quot;/&gt;&lt;wsp:rsid wsp:val=&quot;00AE646D&quot;/&gt;&lt;wsp:rsid wsp:val=&quot;00AE6584&quot;/&gt;&lt;wsp:rsid wsp:val=&quot;00AE69BD&quot;/&gt;&lt;wsp:rsid wsp:val=&quot;00AE6BDF&quot;/&gt;&lt;wsp:rsid wsp:val=&quot;00AE6C7D&quot;/&gt;&lt;wsp:rsid wsp:val=&quot;00AE6D12&quot;/&gt;&lt;wsp:rsid wsp:val=&quot;00AE6EEB&quot;/&gt;&lt;wsp:rsid wsp:val=&quot;00AE723D&quot;/&gt;&lt;wsp:rsid wsp:val=&quot;00AE7992&quot;/&gt;&lt;wsp:rsid wsp:val=&quot;00AE7E0E&quot;/&gt;&lt;wsp:rsid wsp:val=&quot;00AE7FA9&quot;/&gt;&lt;wsp:rsid wsp:val=&quot;00AF0801&quot;/&gt;&lt;wsp:rsid wsp:val=&quot;00AF09F1&quot;/&gt;&lt;wsp:rsid wsp:val=&quot;00AF13A3&quot;/&gt;&lt;wsp:rsid wsp:val=&quot;00AF13DC&quot;/&gt;&lt;wsp:rsid wsp:val=&quot;00AF1414&quot;/&gt;&lt;wsp:rsid wsp:val=&quot;00AF28B0&quot;/&gt;&lt;wsp:rsid wsp:val=&quot;00AF2D55&quot;/&gt;&lt;wsp:rsid wsp:val=&quot;00AF2DED&quot;/&gt;&lt;wsp:rsid wsp:val=&quot;00AF377C&quot;/&gt;&lt;wsp:rsid wsp:val=&quot;00AF3C80&quot;/&gt;&lt;wsp:rsid wsp:val=&quot;00AF3C8C&quot;/&gt;&lt;wsp:rsid wsp:val=&quot;00AF3EB8&quot;/&gt;&lt;wsp:rsid wsp:val=&quot;00AF41FC&quot;/&gt;&lt;wsp:rsid wsp:val=&quot;00AF457C&quot;/&gt;&lt;wsp:rsid wsp:val=&quot;00AF4648&quot;/&gt;&lt;wsp:rsid wsp:val=&quot;00AF4BDB&quot;/&gt;&lt;wsp:rsid wsp:val=&quot;00AF4C53&quot;/&gt;&lt;wsp:rsid wsp:val=&quot;00AF5021&quot;/&gt;&lt;wsp:rsid wsp:val=&quot;00AF5312&quot;/&gt;&lt;wsp:rsid wsp:val=&quot;00AF5363&quot;/&gt;&lt;wsp:rsid wsp:val=&quot;00AF5478&quot;/&gt;&lt;wsp:rsid wsp:val=&quot;00AF5A90&quot;/&gt;&lt;wsp:rsid wsp:val=&quot;00AF5B9F&quot;/&gt;&lt;wsp:rsid wsp:val=&quot;00AF5E03&quot;/&gt;&lt;wsp:rsid wsp:val=&quot;00AF5F78&quot;/&gt;&lt;wsp:rsid wsp:val=&quot;00AF63A9&quot;/&gt;&lt;wsp:rsid wsp:val=&quot;00AF6591&quot;/&gt;&lt;wsp:rsid wsp:val=&quot;00AF66F1&quot;/&gt;&lt;wsp:rsid wsp:val=&quot;00AF6AE3&quot;/&gt;&lt;wsp:rsid wsp:val=&quot;00AF6B1B&quot;/&gt;&lt;wsp:rsid wsp:val=&quot;00AF738A&quot;/&gt;&lt;wsp:rsid wsp:val=&quot;00AF7C50&quot;/&gt;&lt;wsp:rsid wsp:val=&quot;00AF7F01&quot;/&gt;&lt;wsp:rsid wsp:val=&quot;00AF7F09&quot;/&gt;&lt;wsp:rsid wsp:val=&quot;00B001E5&quot;/&gt;&lt;wsp:rsid wsp:val=&quot;00B002BA&quot;/&gt;&lt;wsp:rsid wsp:val=&quot;00B00306&quot;/&gt;&lt;wsp:rsid wsp:val=&quot;00B00824&quot;/&gt;&lt;wsp:rsid wsp:val=&quot;00B00D62&quot;/&gt;&lt;wsp:rsid wsp:val=&quot;00B00FF2&quot;/&gt;&lt;wsp:rsid wsp:val=&quot;00B010D3&quot;/&gt;&lt;wsp:rsid wsp:val=&quot;00B01A7A&quot;/&gt;&lt;wsp:rsid wsp:val=&quot;00B01CC2&quot;/&gt;&lt;wsp:rsid wsp:val=&quot;00B01F0D&quot;/&gt;&lt;wsp:rsid wsp:val=&quot;00B02014&quot;/&gt;&lt;wsp:rsid wsp:val=&quot;00B02112&quot;/&gt;&lt;wsp:rsid wsp:val=&quot;00B0226B&quot;/&gt;&lt;wsp:rsid wsp:val=&quot;00B0226D&quot;/&gt;&lt;wsp:rsid wsp:val=&quot;00B023FC&quot;/&gt;&lt;wsp:rsid wsp:val=&quot;00B02A4C&quot;/&gt;&lt;wsp:rsid wsp:val=&quot;00B03101&quot;/&gt;&lt;wsp:rsid wsp:val=&quot;00B03839&quot;/&gt;&lt;wsp:rsid wsp:val=&quot;00B039CE&quot;/&gt;&lt;wsp:rsid wsp:val=&quot;00B03A6A&quot;/&gt;&lt;wsp:rsid wsp:val=&quot;00B03D26&quot;/&gt;&lt;wsp:rsid wsp:val=&quot;00B03E1C&quot;/&gt;&lt;wsp:rsid wsp:val=&quot;00B04D36&quot;/&gt;&lt;wsp:rsid wsp:val=&quot;00B04F11&quot;/&gt;&lt;wsp:rsid wsp:val=&quot;00B052E4&quot;/&gt;&lt;wsp:rsid wsp:val=&quot;00B054CE&quot;/&gt;&lt;wsp:rsid wsp:val=&quot;00B054EB&quot;/&gt;&lt;wsp:rsid wsp:val=&quot;00B05688&quot;/&gt;&lt;wsp:rsid wsp:val=&quot;00B060B4&quot;/&gt;&lt;wsp:rsid wsp:val=&quot;00B06AF4&quot;/&gt;&lt;wsp:rsid wsp:val=&quot;00B06C77&quot;/&gt;&lt;wsp:rsid wsp:val=&quot;00B07479&quot;/&gt;&lt;wsp:rsid wsp:val=&quot;00B075EC&quot;/&gt;&lt;wsp:rsid wsp:val=&quot;00B079E8&quot;/&gt;&lt;wsp:rsid wsp:val=&quot;00B07A7C&quot;/&gt;&lt;wsp:rsid wsp:val=&quot;00B07CBE&quot;/&gt;&lt;wsp:rsid wsp:val=&quot;00B07F35&quot;/&gt;&lt;wsp:rsid wsp:val=&quot;00B1044B&quot;/&gt;&lt;wsp:rsid wsp:val=&quot;00B1093D&quot;/&gt;&lt;wsp:rsid wsp:val=&quot;00B10BD1&quot;/&gt;&lt;wsp:rsid wsp:val=&quot;00B10DB5&quot;/&gt;&lt;wsp:rsid wsp:val=&quot;00B10FCB&quot;/&gt;&lt;wsp:rsid wsp:val=&quot;00B111BF&quot;/&gt;&lt;wsp:rsid wsp:val=&quot;00B114C4&quot;/&gt;&lt;wsp:rsid wsp:val=&quot;00B115A9&quot;/&gt;&lt;wsp:rsid wsp:val=&quot;00B11882&quot;/&gt;&lt;wsp:rsid wsp:val=&quot;00B11E29&quot;/&gt;&lt;wsp:rsid wsp:val=&quot;00B12F78&quot;/&gt;&lt;wsp:rsid wsp:val=&quot;00B13282&quot;/&gt;&lt;wsp:rsid wsp:val=&quot;00B137BE&quot;/&gt;&lt;wsp:rsid wsp:val=&quot;00B137D3&quot;/&gt;&lt;wsp:rsid wsp:val=&quot;00B1388A&quot;/&gt;&lt;wsp:rsid wsp:val=&quot;00B13F1F&quot;/&gt;&lt;wsp:rsid wsp:val=&quot;00B14381&quot;/&gt;&lt;wsp:rsid wsp:val=&quot;00B14450&quot;/&gt;&lt;wsp:rsid wsp:val=&quot;00B147CC&quot;/&gt;&lt;wsp:rsid wsp:val=&quot;00B14DB9&quot;/&gt;&lt;wsp:rsid wsp:val=&quot;00B15093&quot;/&gt;&lt;wsp:rsid wsp:val=&quot;00B150B5&quot;/&gt;&lt;wsp:rsid wsp:val=&quot;00B15141&quot;/&gt;&lt;wsp:rsid wsp:val=&quot;00B151C6&quot;/&gt;&lt;wsp:rsid wsp:val=&quot;00B15A0F&quot;/&gt;&lt;wsp:rsid wsp:val=&quot;00B167A6&quot;/&gt;&lt;wsp:rsid wsp:val=&quot;00B16B5F&quot;/&gt;&lt;wsp:rsid wsp:val=&quot;00B16E3A&quot;/&gt;&lt;wsp:rsid wsp:val=&quot;00B16F43&quot;/&gt;&lt;wsp:rsid wsp:val=&quot;00B1736C&quot;/&gt;&lt;wsp:rsid wsp:val=&quot;00B17744&quot;/&gt;&lt;wsp:rsid wsp:val=&quot;00B17853&quot;/&gt;&lt;wsp:rsid wsp:val=&quot;00B17CB7&quot;/&gt;&lt;wsp:rsid wsp:val=&quot;00B20057&quot;/&gt;&lt;wsp:rsid wsp:val=&quot;00B20075&quot;/&gt;&lt;wsp:rsid wsp:val=&quot;00B2043A&quot;/&gt;&lt;wsp:rsid wsp:val=&quot;00B206FB&quot;/&gt;&lt;wsp:rsid wsp:val=&quot;00B20E2B&quot;/&gt;&lt;wsp:rsid wsp:val=&quot;00B21016&quot;/&gt;&lt;wsp:rsid wsp:val=&quot;00B215F9&quot;/&gt;&lt;wsp:rsid wsp:val=&quot;00B21B01&quot;/&gt;&lt;wsp:rsid wsp:val=&quot;00B21CA7&quot;/&gt;&lt;wsp:rsid wsp:val=&quot;00B21CB7&quot;/&gt;&lt;wsp:rsid wsp:val=&quot;00B21D72&quot;/&gt;&lt;wsp:rsid wsp:val=&quot;00B21D85&quot;/&gt;&lt;wsp:rsid wsp:val=&quot;00B21DF9&quot;/&gt;&lt;wsp:rsid wsp:val=&quot;00B21FD0&quot;/&gt;&lt;wsp:rsid wsp:val=&quot;00B223F6&quot;/&gt;&lt;wsp:rsid wsp:val=&quot;00B224FD&quot;/&gt;&lt;wsp:rsid wsp:val=&quot;00B233A9&quot;/&gt;&lt;wsp:rsid wsp:val=&quot;00B239CC&quot;/&gt;&lt;wsp:rsid wsp:val=&quot;00B23A73&quot;/&gt;&lt;wsp:rsid wsp:val=&quot;00B23B05&quot;/&gt;&lt;wsp:rsid wsp:val=&quot;00B24059&quot;/&gt;&lt;wsp:rsid wsp:val=&quot;00B2451D&quot;/&gt;&lt;wsp:rsid wsp:val=&quot;00B24B81&quot;/&gt;&lt;wsp:rsid wsp:val=&quot;00B24E7D&quot;/&gt;&lt;wsp:rsid wsp:val=&quot;00B24E98&quot;/&gt;&lt;wsp:rsid wsp:val=&quot;00B24F49&quot;/&gt;&lt;wsp:rsid wsp:val=&quot;00B254EC&quot;/&gt;&lt;wsp:rsid wsp:val=&quot;00B254EE&quot;/&gt;&lt;wsp:rsid wsp:val=&quot;00B25585&quot;/&gt;&lt;wsp:rsid wsp:val=&quot;00B2564F&quot;/&gt;&lt;wsp:rsid wsp:val=&quot;00B25A70&quot;/&gt;&lt;wsp:rsid wsp:val=&quot;00B25BD8&quot;/&gt;&lt;wsp:rsid wsp:val=&quot;00B25E1D&quot;/&gt;&lt;wsp:rsid wsp:val=&quot;00B25F9A&quot;/&gt;&lt;wsp:rsid wsp:val=&quot;00B2609F&quot;/&gt;&lt;wsp:rsid wsp:val=&quot;00B2613A&quot;/&gt;&lt;wsp:rsid wsp:val=&quot;00B269CE&quot;/&gt;&lt;wsp:rsid wsp:val=&quot;00B2757B&quot;/&gt;&lt;wsp:rsid wsp:val=&quot;00B27D54&quot;/&gt;&lt;wsp:rsid wsp:val=&quot;00B305C0&quot;/&gt;&lt;wsp:rsid wsp:val=&quot;00B30992&quot;/&gt;&lt;wsp:rsid wsp:val=&quot;00B309A9&quot;/&gt;&lt;wsp:rsid wsp:val=&quot;00B30D8A&quot;/&gt;&lt;wsp:rsid wsp:val=&quot;00B31E5F&quot;/&gt;&lt;wsp:rsid wsp:val=&quot;00B32607&quot;/&gt;&lt;wsp:rsid wsp:val=&quot;00B326BE&quot;/&gt;&lt;wsp:rsid wsp:val=&quot;00B32821&quot;/&gt;&lt;wsp:rsid wsp:val=&quot;00B32B1B&quot;/&gt;&lt;wsp:rsid wsp:val=&quot;00B32CE3&quot;/&gt;&lt;wsp:rsid wsp:val=&quot;00B3331B&quot;/&gt;&lt;wsp:rsid wsp:val=&quot;00B33595&quot;/&gt;&lt;wsp:rsid wsp:val=&quot;00B3396B&quot;/&gt;&lt;wsp:rsid wsp:val=&quot;00B34886&quot;/&gt;&lt;wsp:rsid wsp:val=&quot;00B3488B&quot;/&gt;&lt;wsp:rsid wsp:val=&quot;00B3511C&quot;/&gt;&lt;wsp:rsid wsp:val=&quot;00B3539A&quot;/&gt;&lt;wsp:rsid wsp:val=&quot;00B354BC&quot;/&gt;&lt;wsp:rsid wsp:val=&quot;00B35620&quot;/&gt;&lt;wsp:rsid wsp:val=&quot;00B35643&quot;/&gt;&lt;wsp:rsid wsp:val=&quot;00B35BE5&quot;/&gt;&lt;wsp:rsid wsp:val=&quot;00B35CB3&quot;/&gt;&lt;wsp:rsid wsp:val=&quot;00B35E86&quot;/&gt;&lt;wsp:rsid wsp:val=&quot;00B35F8E&quot;/&gt;&lt;wsp:rsid wsp:val=&quot;00B36F42&quot;/&gt;&lt;wsp:rsid wsp:val=&quot;00B37121&quot;/&gt;&lt;wsp:rsid wsp:val=&quot;00B37BF2&quot;/&gt;&lt;wsp:rsid wsp:val=&quot;00B37DD5&quot;/&gt;&lt;wsp:rsid wsp:val=&quot;00B4003E&quot;/&gt;&lt;wsp:rsid wsp:val=&quot;00B40292&quot;/&gt;&lt;wsp:rsid wsp:val=&quot;00B40461&quot;/&gt;&lt;wsp:rsid wsp:val=&quot;00B4057B&quot;/&gt;&lt;wsp:rsid wsp:val=&quot;00B40644&quot;/&gt;&lt;wsp:rsid wsp:val=&quot;00B4067C&quot;/&gt;&lt;wsp:rsid wsp:val=&quot;00B406B2&quot;/&gt;&lt;wsp:rsid wsp:val=&quot;00B40BF1&quot;/&gt;&lt;wsp:rsid wsp:val=&quot;00B40D73&quot;/&gt;&lt;wsp:rsid wsp:val=&quot;00B411A3&quot;/&gt;&lt;wsp:rsid wsp:val=&quot;00B411CC&quot;/&gt;&lt;wsp:rsid wsp:val=&quot;00B412CB&quot;/&gt;&lt;wsp:rsid wsp:val=&quot;00B41351&quot;/&gt;&lt;wsp:rsid wsp:val=&quot;00B415EF&quot;/&gt;&lt;wsp:rsid wsp:val=&quot;00B41B34&quot;/&gt;&lt;wsp:rsid wsp:val=&quot;00B41C34&quot;/&gt;&lt;wsp:rsid wsp:val=&quot;00B427E4&quot;/&gt;&lt;wsp:rsid wsp:val=&quot;00B42879&quot;/&gt;&lt;wsp:rsid wsp:val=&quot;00B42A17&quot;/&gt;&lt;wsp:rsid wsp:val=&quot;00B42B9A&quot;/&gt;&lt;wsp:rsid wsp:val=&quot;00B42F07&quot;/&gt;&lt;wsp:rsid wsp:val=&quot;00B42F58&quot;/&gt;&lt;wsp:rsid wsp:val=&quot;00B430D3&quot;/&gt;&lt;wsp:rsid wsp:val=&quot;00B432D4&quot;/&gt;&lt;wsp:rsid wsp:val=&quot;00B4357E&quot;/&gt;&lt;wsp:rsid wsp:val=&quot;00B437BD&quot;/&gt;&lt;wsp:rsid wsp:val=&quot;00B437EF&quot;/&gt;&lt;wsp:rsid wsp:val=&quot;00B43985&quot;/&gt;&lt;wsp:rsid wsp:val=&quot;00B439FA&quot;/&gt;&lt;wsp:rsid wsp:val=&quot;00B43D4D&quot;/&gt;&lt;wsp:rsid wsp:val=&quot;00B43F04&quot;/&gt;&lt;wsp:rsid wsp:val=&quot;00B440CF&quot;/&gt;&lt;wsp:rsid wsp:val=&quot;00B443C5&quot;/&gt;&lt;wsp:rsid wsp:val=&quot;00B4472F&quot;/&gt;&lt;wsp:rsid wsp:val=&quot;00B4485B&quot;/&gt;&lt;wsp:rsid wsp:val=&quot;00B44E8F&quot;/&gt;&lt;wsp:rsid wsp:val=&quot;00B45029&quot;/&gt;&lt;wsp:rsid wsp:val=&quot;00B4589B&quot;/&gt;&lt;wsp:rsid wsp:val=&quot;00B45A61&quot;/&gt;&lt;wsp:rsid wsp:val=&quot;00B45BD0&quot;/&gt;&lt;wsp:rsid wsp:val=&quot;00B460AA&quot;/&gt;&lt;wsp:rsid wsp:val=&quot;00B462D6&quot;/&gt;&lt;wsp:rsid wsp:val=&quot;00B46BBB&quot;/&gt;&lt;wsp:rsid wsp:val=&quot;00B47784&quot;/&gt;&lt;wsp:rsid wsp:val=&quot;00B4783F&quot;/&gt;&lt;wsp:rsid wsp:val=&quot;00B47CEF&quot;/&gt;&lt;wsp:rsid wsp:val=&quot;00B47F65&quot;/&gt;&lt;wsp:rsid wsp:val=&quot;00B504F7&quot;/&gt;&lt;wsp:rsid wsp:val=&quot;00B51014&quot;/&gt;&lt;wsp:rsid wsp:val=&quot;00B51420&quot;/&gt;&lt;wsp:rsid wsp:val=&quot;00B51526&quot;/&gt;&lt;wsp:rsid wsp:val=&quot;00B51A40&quot;/&gt;&lt;wsp:rsid wsp:val=&quot;00B52242&quot;/&gt;&lt;wsp:rsid wsp:val=&quot;00B522A9&quot;/&gt;&lt;wsp:rsid wsp:val=&quot;00B52559&quot;/&gt;&lt;wsp:rsid wsp:val=&quot;00B52646&quot;/&gt;&lt;wsp:rsid wsp:val=&quot;00B529F2&quot;/&gt;&lt;wsp:rsid wsp:val=&quot;00B52AAD&quot;/&gt;&lt;wsp:rsid wsp:val=&quot;00B52C44&quot;/&gt;&lt;wsp:rsid wsp:val=&quot;00B53EF5&quot;/&gt;&lt;wsp:rsid wsp:val=&quot;00B5405D&quot;/&gt;&lt;wsp:rsid wsp:val=&quot;00B5428C&quot;/&gt;&lt;wsp:rsid wsp:val=&quot;00B5475E&quot;/&gt;&lt;wsp:rsid wsp:val=&quot;00B54989&quot;/&gt;&lt;wsp:rsid wsp:val=&quot;00B54FA3&quot;/&gt;&lt;wsp:rsid wsp:val=&quot;00B553CF&quot;/&gt;&lt;wsp:rsid wsp:val=&quot;00B555B8&quot;/&gt;&lt;wsp:rsid wsp:val=&quot;00B55ACA&quot;/&gt;&lt;wsp:rsid wsp:val=&quot;00B5612F&quot;/&gt;&lt;wsp:rsid wsp:val=&quot;00B566E0&quot;/&gt;&lt;wsp:rsid wsp:val=&quot;00B5685D&quot;/&gt;&lt;wsp:rsid wsp:val=&quot;00B56C84&quot;/&gt;&lt;wsp:rsid wsp:val=&quot;00B57861&quot;/&gt;&lt;wsp:rsid wsp:val=&quot;00B57D57&quot;/&gt;&lt;wsp:rsid wsp:val=&quot;00B57F8B&quot;/&gt;&lt;wsp:rsid wsp:val=&quot;00B6015E&quot;/&gt;&lt;wsp:rsid wsp:val=&quot;00B6022F&quot;/&gt;&lt;wsp:rsid wsp:val=&quot;00B60543&quot;/&gt;&lt;wsp:rsid wsp:val=&quot;00B607B8&quot;/&gt;&lt;wsp:rsid wsp:val=&quot;00B60E6E&quot;/&gt;&lt;wsp:rsid wsp:val=&quot;00B60EA9&quot;/&gt;&lt;wsp:rsid wsp:val=&quot;00B6184F&quot;/&gt;&lt;wsp:rsid wsp:val=&quot;00B619AF&quot;/&gt;&lt;wsp:rsid wsp:val=&quot;00B61B85&quot;/&gt;&lt;wsp:rsid wsp:val=&quot;00B61CFF&quot;/&gt;&lt;wsp:rsid wsp:val=&quot;00B61F70&quot;/&gt;&lt;wsp:rsid wsp:val=&quot;00B6237B&quot;/&gt;&lt;wsp:rsid wsp:val=&quot;00B6237D&quot;/&gt;&lt;wsp:rsid wsp:val=&quot;00B62A18&quot;/&gt;&lt;wsp:rsid wsp:val=&quot;00B62A81&quot;/&gt;&lt;wsp:rsid wsp:val=&quot;00B63834&quot;/&gt;&lt;wsp:rsid wsp:val=&quot;00B63870&quot;/&gt;&lt;wsp:rsid wsp:val=&quot;00B63D4F&quot;/&gt;&lt;wsp:rsid wsp:val=&quot;00B63D9C&quot;/&gt;&lt;wsp:rsid wsp:val=&quot;00B640AB&quot;/&gt;&lt;wsp:rsid wsp:val=&quot;00B642F1&quot;/&gt;&lt;wsp:rsid wsp:val=&quot;00B64398&quot;/&gt;&lt;wsp:rsid wsp:val=&quot;00B64484&quot;/&gt;&lt;wsp:rsid wsp:val=&quot;00B645EE&quot;/&gt;&lt;wsp:rsid wsp:val=&quot;00B645F8&quot;/&gt;&lt;wsp:rsid wsp:val=&quot;00B646A6&quot;/&gt;&lt;wsp:rsid wsp:val=&quot;00B648DD&quot;/&gt;&lt;wsp:rsid wsp:val=&quot;00B64E48&quot;/&gt;&lt;wsp:rsid wsp:val=&quot;00B652B0&quot;/&gt;&lt;wsp:rsid wsp:val=&quot;00B657B5&quot;/&gt;&lt;wsp:rsid wsp:val=&quot;00B657E1&quot;/&gt;&lt;wsp:rsid wsp:val=&quot;00B65D1C&quot;/&gt;&lt;wsp:rsid wsp:val=&quot;00B664EC&quot;/&gt;&lt;wsp:rsid wsp:val=&quot;00B66532&quot;/&gt;&lt;wsp:rsid wsp:val=&quot;00B66801&quot;/&gt;&lt;wsp:rsid wsp:val=&quot;00B6796C&quot;/&gt;&lt;wsp:rsid wsp:val=&quot;00B67B2B&quot;/&gt;&lt;wsp:rsid wsp:val=&quot;00B67E89&quot;/&gt;&lt;wsp:rsid wsp:val=&quot;00B70333&quot;/&gt;&lt;wsp:rsid wsp:val=&quot;00B70680&quot;/&gt;&lt;wsp:rsid wsp:val=&quot;00B70A49&quot;/&gt;&lt;wsp:rsid wsp:val=&quot;00B70DDA&quot;/&gt;&lt;wsp:rsid wsp:val=&quot;00B70EDB&quot;/&gt;&lt;wsp:rsid wsp:val=&quot;00B71A5D&quot;/&gt;&lt;wsp:rsid wsp:val=&quot;00B72184&quot;/&gt;&lt;wsp:rsid wsp:val=&quot;00B7273B&quot;/&gt;&lt;wsp:rsid wsp:val=&quot;00B727B8&quot;/&gt;&lt;wsp:rsid wsp:val=&quot;00B73259&quot;/&gt;&lt;wsp:rsid wsp:val=&quot;00B73453&quot;/&gt;&lt;wsp:rsid wsp:val=&quot;00B737C7&quot;/&gt;&lt;wsp:rsid wsp:val=&quot;00B73801&quot;/&gt;&lt;wsp:rsid wsp:val=&quot;00B73ED3&quot;/&gt;&lt;wsp:rsid wsp:val=&quot;00B741DB&quot;/&gt;&lt;wsp:rsid wsp:val=&quot;00B74921&quot;/&gt;&lt;wsp:rsid wsp:val=&quot;00B74A0D&quot;/&gt;&lt;wsp:rsid wsp:val=&quot;00B74EC0&quot;/&gt;&lt;wsp:rsid wsp:val=&quot;00B75549&quot;/&gt;&lt;wsp:rsid wsp:val=&quot;00B75667&quot;/&gt;&lt;wsp:rsid wsp:val=&quot;00B75A33&quot;/&gt;&lt;wsp:rsid wsp:val=&quot;00B76727&quot;/&gt;&lt;wsp:rsid wsp:val=&quot;00B76ABB&quot;/&gt;&lt;wsp:rsid wsp:val=&quot;00B76E51&quot;/&gt;&lt;wsp:rsid wsp:val=&quot;00B77062&quot;/&gt;&lt;wsp:rsid wsp:val=&quot;00B7709F&quot;/&gt;&lt;wsp:rsid wsp:val=&quot;00B7723E&quot;/&gt;&lt;wsp:rsid wsp:val=&quot;00B7739F&quot;/&gt;&lt;wsp:rsid wsp:val=&quot;00B774CC&quot;/&gt;&lt;wsp:rsid wsp:val=&quot;00B77D8A&quot;/&gt;&lt;wsp:rsid wsp:val=&quot;00B77FBB&quot;/&gt;&lt;wsp:rsid wsp:val=&quot;00B8053A&quot;/&gt;&lt;wsp:rsid wsp:val=&quot;00B8053B&quot;/&gt;&lt;wsp:rsid wsp:val=&quot;00B80795&quot;/&gt;&lt;wsp:rsid wsp:val=&quot;00B809F5&quot;/&gt;&lt;wsp:rsid wsp:val=&quot;00B80B2D&quot;/&gt;&lt;wsp:rsid wsp:val=&quot;00B80F5B&quot;/&gt;&lt;wsp:rsid wsp:val=&quot;00B812CD&quot;/&gt;&lt;wsp:rsid wsp:val=&quot;00B81440&quot;/&gt;&lt;wsp:rsid wsp:val=&quot;00B81578&quot;/&gt;&lt;wsp:rsid wsp:val=&quot;00B81684&quot;/&gt;&lt;wsp:rsid wsp:val=&quot;00B817F4&quot;/&gt;&lt;wsp:rsid wsp:val=&quot;00B8206A&quot;/&gt;&lt;wsp:rsid wsp:val=&quot;00B821AB&quot;/&gt;&lt;wsp:rsid wsp:val=&quot;00B827F1&quot;/&gt;&lt;wsp:rsid wsp:val=&quot;00B82974&quot;/&gt;&lt;wsp:rsid wsp:val=&quot;00B830F7&quot;/&gt;&lt;wsp:rsid wsp:val=&quot;00B8321E&quot;/&gt;&lt;wsp:rsid wsp:val=&quot;00B83463&quot;/&gt;&lt;wsp:rsid wsp:val=&quot;00B83AC3&quot;/&gt;&lt;wsp:rsid wsp:val=&quot;00B83DF6&quot;/&gt;&lt;wsp:rsid wsp:val=&quot;00B8408E&quot;/&gt;&lt;wsp:rsid wsp:val=&quot;00B84979&quot;/&gt;&lt;wsp:rsid wsp:val=&quot;00B84BE8&quot;/&gt;&lt;wsp:rsid wsp:val=&quot;00B85E03&quot;/&gt;&lt;wsp:rsid wsp:val=&quot;00B85F67&quot;/&gt;&lt;wsp:rsid wsp:val=&quot;00B86017&quot;/&gt;&lt;wsp:rsid wsp:val=&quot;00B86551&quot;/&gt;&lt;wsp:rsid wsp:val=&quot;00B86557&quot;/&gt;&lt;wsp:rsid wsp:val=&quot;00B86734&quot;/&gt;&lt;wsp:rsid wsp:val=&quot;00B868FC&quot;/&gt;&lt;wsp:rsid wsp:val=&quot;00B8692C&quot;/&gt;&lt;wsp:rsid wsp:val=&quot;00B86BDC&quot;/&gt;&lt;wsp:rsid wsp:val=&quot;00B86E06&quot;/&gt;&lt;wsp:rsid wsp:val=&quot;00B871F6&quot;/&gt;&lt;wsp:rsid wsp:val=&quot;00B874FB&quot;/&gt;&lt;wsp:rsid wsp:val=&quot;00B8769E&quot;/&gt;&lt;wsp:rsid wsp:val=&quot;00B90DC8&quot;/&gt;&lt;wsp:rsid wsp:val=&quot;00B91356&quot;/&gt;&lt;wsp:rsid wsp:val=&quot;00B919B6&quot;/&gt;&lt;wsp:rsid wsp:val=&quot;00B91E0F&quot;/&gt;&lt;wsp:rsid wsp:val=&quot;00B92653&quot;/&gt;&lt;wsp:rsid wsp:val=&quot;00B926CC&quot;/&gt;&lt;wsp:rsid wsp:val=&quot;00B926E0&quot;/&gt;&lt;wsp:rsid wsp:val=&quot;00B928B6&quot;/&gt;&lt;wsp:rsid wsp:val=&quot;00B92F5B&quot;/&gt;&lt;wsp:rsid wsp:val=&quot;00B93B55&quot;/&gt;&lt;wsp:rsid wsp:val=&quot;00B93C36&quot;/&gt;&lt;wsp:rsid wsp:val=&quot;00B93E5A&quot;/&gt;&lt;wsp:rsid wsp:val=&quot;00B94054&quot;/&gt;&lt;wsp:rsid wsp:val=&quot;00B94253&quot;/&gt;&lt;wsp:rsid wsp:val=&quot;00B9436E&quot;/&gt;&lt;wsp:rsid wsp:val=&quot;00B950E8&quot;/&gt;&lt;wsp:rsid wsp:val=&quot;00B95242&quot;/&gt;&lt;wsp:rsid wsp:val=&quot;00B95305&quot;/&gt;&lt;wsp:rsid wsp:val=&quot;00B9545A&quot;/&gt;&lt;wsp:rsid wsp:val=&quot;00B954FC&quot;/&gt;&lt;wsp:rsid wsp:val=&quot;00B9561D&quot;/&gt;&lt;wsp:rsid wsp:val=&quot;00B95A04&quot;/&gt;&lt;wsp:rsid wsp:val=&quot;00B95C49&quot;/&gt;&lt;wsp:rsid wsp:val=&quot;00B95CE8&quot;/&gt;&lt;wsp:rsid wsp:val=&quot;00B95EEF&quot;/&gt;&lt;wsp:rsid wsp:val=&quot;00B96228&quot;/&gt;&lt;wsp:rsid wsp:val=&quot;00B96313&quot;/&gt;&lt;wsp:rsid wsp:val=&quot;00B96ABF&quot;/&gt;&lt;wsp:rsid wsp:val=&quot;00B96CBF&quot;/&gt;&lt;wsp:rsid wsp:val=&quot;00B96CF0&quot;/&gt;&lt;wsp:rsid wsp:val=&quot;00B96DA2&quot;/&gt;&lt;wsp:rsid wsp:val=&quot;00B97088&quot;/&gt;&lt;wsp:rsid wsp:val=&quot;00B977E6&quot;/&gt;&lt;wsp:rsid wsp:val=&quot;00B97B85&quot;/&gt;&lt;wsp:rsid wsp:val=&quot;00BA067F&quot;/&gt;&lt;wsp:rsid wsp:val=&quot;00BA13E0&quot;/&gt;&lt;wsp:rsid wsp:val=&quot;00BA1570&quot;/&gt;&lt;wsp:rsid wsp:val=&quot;00BA1782&quot;/&gt;&lt;wsp:rsid wsp:val=&quot;00BA17C4&quot;/&gt;&lt;wsp:rsid wsp:val=&quot;00BA1878&quot;/&gt;&lt;wsp:rsid wsp:val=&quot;00BA1C20&quot;/&gt;&lt;wsp:rsid wsp:val=&quot;00BA1E6F&quot;/&gt;&lt;wsp:rsid wsp:val=&quot;00BA270E&quot;/&gt;&lt;wsp:rsid wsp:val=&quot;00BA2729&quot;/&gt;&lt;wsp:rsid wsp:val=&quot;00BA283C&quot;/&gt;&lt;wsp:rsid wsp:val=&quot;00BA2AEB&quot;/&gt;&lt;wsp:rsid wsp:val=&quot;00BA2DED&quot;/&gt;&lt;wsp:rsid wsp:val=&quot;00BA3129&quot;/&gt;&lt;wsp:rsid wsp:val=&quot;00BA380D&quot;/&gt;&lt;wsp:rsid wsp:val=&quot;00BA3974&quot;/&gt;&lt;wsp:rsid wsp:val=&quot;00BA3996&quot;/&gt;&lt;wsp:rsid wsp:val=&quot;00BA3CC9&quot;/&gt;&lt;wsp:rsid wsp:val=&quot;00BA3F29&quot;/&gt;&lt;wsp:rsid wsp:val=&quot;00BA40BE&quot;/&gt;&lt;wsp:rsid wsp:val=&quot;00BA41F5&quot;/&gt;&lt;wsp:rsid wsp:val=&quot;00BA48E0&quot;/&gt;&lt;wsp:rsid wsp:val=&quot;00BA4A62&quot;/&gt;&lt;wsp:rsid wsp:val=&quot;00BA4DF9&quot;/&gt;&lt;wsp:rsid wsp:val=&quot;00BA5346&quot;/&gt;&lt;wsp:rsid wsp:val=&quot;00BA54FB&quot;/&gt;&lt;wsp:rsid wsp:val=&quot;00BA5678&quot;/&gt;&lt;wsp:rsid wsp:val=&quot;00BA5C97&quot;/&gt;&lt;wsp:rsid wsp:val=&quot;00BA5D2C&quot;/&gt;&lt;wsp:rsid wsp:val=&quot;00BA5EFB&quot;/&gt;&lt;wsp:rsid wsp:val=&quot;00BA6282&quot;/&gt;&lt;wsp:rsid wsp:val=&quot;00BA659A&quot;/&gt;&lt;wsp:rsid wsp:val=&quot;00BA68C1&quot;/&gt;&lt;wsp:rsid wsp:val=&quot;00BA6CFD&quot;/&gt;&lt;wsp:rsid wsp:val=&quot;00BA7339&quot;/&gt;&lt;wsp:rsid wsp:val=&quot;00BA7423&quot;/&gt;&lt;wsp:rsid wsp:val=&quot;00BA7541&quot;/&gt;&lt;wsp:rsid wsp:val=&quot;00BA7688&quot;/&gt;&lt;wsp:rsid wsp:val=&quot;00BA7933&quot;/&gt;&lt;wsp:rsid wsp:val=&quot;00BA7EB0&quot;/&gt;&lt;wsp:rsid wsp:val=&quot;00BA7F8C&quot;/&gt;&lt;wsp:rsid wsp:val=&quot;00BA7F97&quot;/&gt;&lt;wsp:rsid wsp:val=&quot;00BB0528&quot;/&gt;&lt;wsp:rsid wsp:val=&quot;00BB0678&quot;/&gt;&lt;wsp:rsid wsp:val=&quot;00BB070E&quot;/&gt;&lt;wsp:rsid wsp:val=&quot;00BB0AFC&quot;/&gt;&lt;wsp:rsid wsp:val=&quot;00BB0B3E&quot;/&gt;&lt;wsp:rsid wsp:val=&quot;00BB0B41&quot;/&gt;&lt;wsp:rsid wsp:val=&quot;00BB0D3B&quot;/&gt;&lt;wsp:rsid wsp:val=&quot;00BB0D75&quot;/&gt;&lt;wsp:rsid wsp:val=&quot;00BB142F&quot;/&gt;&lt;wsp:rsid wsp:val=&quot;00BB1966&quot;/&gt;&lt;wsp:rsid wsp:val=&quot;00BB1A22&quot;/&gt;&lt;wsp:rsid wsp:val=&quot;00BB1B24&quot;/&gt;&lt;wsp:rsid wsp:val=&quot;00BB1C4F&quot;/&gt;&lt;wsp:rsid wsp:val=&quot;00BB1D50&quot;/&gt;&lt;wsp:rsid wsp:val=&quot;00BB225D&quot;/&gt;&lt;wsp:rsid wsp:val=&quot;00BB2328&quot;/&gt;&lt;wsp:rsid wsp:val=&quot;00BB2B81&quot;/&gt;&lt;wsp:rsid wsp:val=&quot;00BB3355&quot;/&gt;&lt;wsp:rsid wsp:val=&quot;00BB365A&quot;/&gt;&lt;wsp:rsid wsp:val=&quot;00BB3BDC&quot;/&gt;&lt;wsp:rsid wsp:val=&quot;00BB3DF1&quot;/&gt;&lt;wsp:rsid wsp:val=&quot;00BB3F2A&quot;/&gt;&lt;wsp:rsid wsp:val=&quot;00BB3F4C&quot;/&gt;&lt;wsp:rsid wsp:val=&quot;00BB3F8F&quot;/&gt;&lt;wsp:rsid wsp:val=&quot;00BB424D&quot;/&gt;&lt;wsp:rsid wsp:val=&quot;00BB4A42&quot;/&gt;&lt;wsp:rsid wsp:val=&quot;00BB4B79&quot;/&gt;&lt;wsp:rsid wsp:val=&quot;00BB5321&quot;/&gt;&lt;wsp:rsid wsp:val=&quot;00BB55E4&quot;/&gt;&lt;wsp:rsid wsp:val=&quot;00BB56F2&quot;/&gt;&lt;wsp:rsid wsp:val=&quot;00BB56F3&quot;/&gt;&lt;wsp:rsid wsp:val=&quot;00BB60F2&quot;/&gt;&lt;wsp:rsid wsp:val=&quot;00BB61DC&quot;/&gt;&lt;wsp:rsid wsp:val=&quot;00BB6431&quot;/&gt;&lt;wsp:rsid wsp:val=&quot;00BB6472&quot;/&gt;&lt;wsp:rsid wsp:val=&quot;00BB64AE&quot;/&gt;&lt;wsp:rsid wsp:val=&quot;00BB68A4&quot;/&gt;&lt;wsp:rsid wsp:val=&quot;00BB6C81&quot;/&gt;&lt;wsp:rsid wsp:val=&quot;00BB71EC&quot;/&gt;&lt;wsp:rsid wsp:val=&quot;00BB723D&quot;/&gt;&lt;wsp:rsid wsp:val=&quot;00BB724B&quot;/&gt;&lt;wsp:rsid wsp:val=&quot;00BB7634&quot;/&gt;&lt;wsp:rsid wsp:val=&quot;00BB7718&quot;/&gt;&lt;wsp:rsid wsp:val=&quot;00BC0A72&quot;/&gt;&lt;wsp:rsid wsp:val=&quot;00BC152B&quot;/&gt;&lt;wsp:rsid wsp:val=&quot;00BC16BF&quot;/&gt;&lt;wsp:rsid wsp:val=&quot;00BC17BC&quot;/&gt;&lt;wsp:rsid wsp:val=&quot;00BC18B2&quot;/&gt;&lt;wsp:rsid wsp:val=&quot;00BC1A03&quot;/&gt;&lt;wsp:rsid wsp:val=&quot;00BC1A99&quot;/&gt;&lt;wsp:rsid wsp:val=&quot;00BC1CDD&quot;/&gt;&lt;wsp:rsid wsp:val=&quot;00BC201A&quot;/&gt;&lt;wsp:rsid wsp:val=&quot;00BC27E0&quot;/&gt;&lt;wsp:rsid wsp:val=&quot;00BC28CB&quot;/&gt;&lt;wsp:rsid wsp:val=&quot;00BC2BC7&quot;/&gt;&lt;wsp:rsid wsp:val=&quot;00BC2C6D&quot;/&gt;&lt;wsp:rsid wsp:val=&quot;00BC2F45&quot;/&gt;&lt;wsp:rsid wsp:val=&quot;00BC321B&quot;/&gt;&lt;wsp:rsid wsp:val=&quot;00BC344E&quot;/&gt;&lt;wsp:rsid wsp:val=&quot;00BC38B8&quot;/&gt;&lt;wsp:rsid wsp:val=&quot;00BC3B7B&quot;/&gt;&lt;wsp:rsid wsp:val=&quot;00BC3CF8&quot;/&gt;&lt;wsp:rsid wsp:val=&quot;00BC3FE8&quot;/&gt;&lt;wsp:rsid wsp:val=&quot;00BC4401&quot;/&gt;&lt;wsp:rsid wsp:val=&quot;00BC499E&quot;/&gt;&lt;wsp:rsid wsp:val=&quot;00BC4EBA&quot;/&gt;&lt;wsp:rsid wsp:val=&quot;00BC5CE2&quot;/&gt;&lt;wsp:rsid wsp:val=&quot;00BC655E&quot;/&gt;&lt;wsp:rsid wsp:val=&quot;00BC6582&quot;/&gt;&lt;wsp:rsid wsp:val=&quot;00BC6F66&quot;/&gt;&lt;wsp:rsid wsp:val=&quot;00BC7040&quot;/&gt;&lt;wsp:rsid wsp:val=&quot;00BC70D5&quot;/&gt;&lt;wsp:rsid wsp:val=&quot;00BC71C5&quot;/&gt;&lt;wsp:rsid wsp:val=&quot;00BC749B&quot;/&gt;&lt;wsp:rsid wsp:val=&quot;00BC7659&quot;/&gt;&lt;wsp:rsid wsp:val=&quot;00BC77C9&quot;/&gt;&lt;wsp:rsid wsp:val=&quot;00BC7A42&quot;/&gt;&lt;wsp:rsid wsp:val=&quot;00BC7B6F&quot;/&gt;&lt;wsp:rsid wsp:val=&quot;00BC7DDC&quot;/&gt;&lt;wsp:rsid wsp:val=&quot;00BD013E&quot;/&gt;&lt;wsp:rsid wsp:val=&quot;00BD01AA&quot;/&gt;&lt;wsp:rsid wsp:val=&quot;00BD07D4&quot;/&gt;&lt;wsp:rsid wsp:val=&quot;00BD082C&quot;/&gt;&lt;wsp:rsid wsp:val=&quot;00BD0FC4&quot;/&gt;&lt;wsp:rsid wsp:val=&quot;00BD140B&quot;/&gt;&lt;wsp:rsid wsp:val=&quot;00BD14A5&quot;/&gt;&lt;wsp:rsid wsp:val=&quot;00BD2304&quot;/&gt;&lt;wsp:rsid wsp:val=&quot;00BD238C&quot;/&gt;&lt;wsp:rsid wsp:val=&quot;00BD28FD&quot;/&gt;&lt;wsp:rsid wsp:val=&quot;00BD2A08&quot;/&gt;&lt;wsp:rsid wsp:val=&quot;00BD2F55&quot;/&gt;&lt;wsp:rsid wsp:val=&quot;00BD2FDF&quot;/&gt;&lt;wsp:rsid wsp:val=&quot;00BD3545&quot;/&gt;&lt;wsp:rsid wsp:val=&quot;00BD3837&quot;/&gt;&lt;wsp:rsid wsp:val=&quot;00BD386B&quot;/&gt;&lt;wsp:rsid wsp:val=&quot;00BD3B25&quot;/&gt;&lt;wsp:rsid wsp:val=&quot;00BD3C69&quot;/&gt;&lt;wsp:rsid wsp:val=&quot;00BD3C9F&quot;/&gt;&lt;wsp:rsid wsp:val=&quot;00BD3D7A&quot;/&gt;&lt;wsp:rsid wsp:val=&quot;00BD47B4&quot;/&gt;&lt;wsp:rsid wsp:val=&quot;00BD49BA&quot;/&gt;&lt;wsp:rsid wsp:val=&quot;00BD4C3D&quot;/&gt;&lt;wsp:rsid wsp:val=&quot;00BD5736&quot;/&gt;&lt;wsp:rsid wsp:val=&quot;00BD5A26&quot;/&gt;&lt;wsp:rsid wsp:val=&quot;00BD5FA4&quot;/&gt;&lt;wsp:rsid wsp:val=&quot;00BD602B&quot;/&gt;&lt;wsp:rsid wsp:val=&quot;00BD6509&quot;/&gt;&lt;wsp:rsid wsp:val=&quot;00BD689C&quot;/&gt;&lt;wsp:rsid wsp:val=&quot;00BD6A22&quot;/&gt;&lt;wsp:rsid wsp:val=&quot;00BD7156&quot;/&gt;&lt;wsp:rsid wsp:val=&quot;00BD7629&quot;/&gt;&lt;wsp:rsid wsp:val=&quot;00BD7740&quot;/&gt;&lt;wsp:rsid wsp:val=&quot;00BD7A82&quot;/&gt;&lt;wsp:rsid wsp:val=&quot;00BD7EFB&quot;/&gt;&lt;wsp:rsid wsp:val=&quot;00BD7F5C&quot;/&gt;&lt;wsp:rsid wsp:val=&quot;00BD7F9E&quot;/&gt;&lt;wsp:rsid wsp:val=&quot;00BE0433&quot;/&gt;&lt;wsp:rsid wsp:val=&quot;00BE072F&quot;/&gt;&lt;wsp:rsid wsp:val=&quot;00BE0E51&quot;/&gt;&lt;wsp:rsid wsp:val=&quot;00BE12D2&quot;/&gt;&lt;wsp:rsid wsp:val=&quot;00BE13B8&quot;/&gt;&lt;wsp:rsid wsp:val=&quot;00BE16C6&quot;/&gt;&lt;wsp:rsid wsp:val=&quot;00BE16EF&quot;/&gt;&lt;wsp:rsid wsp:val=&quot;00BE1959&quot;/&gt;&lt;wsp:rsid wsp:val=&quot;00BE197A&quot;/&gt;&lt;wsp:rsid wsp:val=&quot;00BE1A06&quot;/&gt;&lt;wsp:rsid wsp:val=&quot;00BE1D45&quot;/&gt;&lt;wsp:rsid wsp:val=&quot;00BE269D&quot;/&gt;&lt;wsp:rsid wsp:val=&quot;00BE28FE&quot;/&gt;&lt;wsp:rsid wsp:val=&quot;00BE29A1&quot;/&gt;&lt;wsp:rsid wsp:val=&quot;00BE312F&quot;/&gt;&lt;wsp:rsid wsp:val=&quot;00BE3EA0&quot;/&gt;&lt;wsp:rsid wsp:val=&quot;00BE403F&quot;/&gt;&lt;wsp:rsid wsp:val=&quot;00BE415E&quot;/&gt;&lt;wsp:rsid wsp:val=&quot;00BE44B4&quot;/&gt;&lt;wsp:rsid wsp:val=&quot;00BE475F&quot;/&gt;&lt;wsp:rsid wsp:val=&quot;00BE5171&quot;/&gt;&lt;wsp:rsid wsp:val=&quot;00BE5519&quot;/&gt;&lt;wsp:rsid wsp:val=&quot;00BE55C6&quot;/&gt;&lt;wsp:rsid wsp:val=&quot;00BE57B1&quot;/&gt;&lt;wsp:rsid wsp:val=&quot;00BE5813&quot;/&gt;&lt;wsp:rsid wsp:val=&quot;00BE5FCD&quot;/&gt;&lt;wsp:rsid wsp:val=&quot;00BE63D5&quot;/&gt;&lt;wsp:rsid wsp:val=&quot;00BE65B3&quot;/&gt;&lt;wsp:rsid wsp:val=&quot;00BE6A02&quot;/&gt;&lt;wsp:rsid wsp:val=&quot;00BE7501&quot;/&gt;&lt;wsp:rsid wsp:val=&quot;00BE7B27&quot;/&gt;&lt;wsp:rsid wsp:val=&quot;00BE7D45&quot;/&gt;&lt;wsp:rsid wsp:val=&quot;00BE7FAF&quot;/&gt;&lt;wsp:rsid wsp:val=&quot;00BF0058&quot;/&gt;&lt;wsp:rsid wsp:val=&quot;00BF02E6&quot;/&gt;&lt;wsp:rsid wsp:val=&quot;00BF08B0&quot;/&gt;&lt;wsp:rsid wsp:val=&quot;00BF0AF3&quot;/&gt;&lt;wsp:rsid wsp:val=&quot;00BF0CEB&quot;/&gt;&lt;wsp:rsid wsp:val=&quot;00BF0F15&quot;/&gt;&lt;wsp:rsid wsp:val=&quot;00BF10D2&quot;/&gt;&lt;wsp:rsid wsp:val=&quot;00BF120B&quot;/&gt;&lt;wsp:rsid wsp:val=&quot;00BF12B0&quot;/&gt;&lt;wsp:rsid wsp:val=&quot;00BF1309&quot;/&gt;&lt;wsp:rsid wsp:val=&quot;00BF145E&quot;/&gt;&lt;wsp:rsid wsp:val=&quot;00BF1CD8&quot;/&gt;&lt;wsp:rsid wsp:val=&quot;00BF220D&quot;/&gt;&lt;wsp:rsid wsp:val=&quot;00BF2339&quot;/&gt;&lt;wsp:rsid wsp:val=&quot;00BF2372&quot;/&gt;&lt;wsp:rsid wsp:val=&quot;00BF2817&quot;/&gt;&lt;wsp:rsid wsp:val=&quot;00BF28A5&quot;/&gt;&lt;wsp:rsid wsp:val=&quot;00BF312E&quot;/&gt;&lt;wsp:rsid wsp:val=&quot;00BF31B5&quot;/&gt;&lt;wsp:rsid wsp:val=&quot;00BF31CB&quot;/&gt;&lt;wsp:rsid wsp:val=&quot;00BF334F&quot;/&gt;&lt;wsp:rsid wsp:val=&quot;00BF3A41&quot;/&gt;&lt;wsp:rsid wsp:val=&quot;00BF3C10&quot;/&gt;&lt;wsp:rsid wsp:val=&quot;00BF3FFA&quot;/&gt;&lt;wsp:rsid wsp:val=&quot;00BF46F1&quot;/&gt;&lt;wsp:rsid wsp:val=&quot;00BF4B69&quot;/&gt;&lt;wsp:rsid wsp:val=&quot;00BF56A8&quot;/&gt;&lt;wsp:rsid wsp:val=&quot;00BF60E3&quot;/&gt;&lt;wsp:rsid wsp:val=&quot;00BF6C19&quot;/&gt;&lt;wsp:rsid wsp:val=&quot;00BF6C8B&quot;/&gt;&lt;wsp:rsid wsp:val=&quot;00BF6FBF&quot;/&gt;&lt;wsp:rsid wsp:val=&quot;00BF70A1&quot;/&gt;&lt;wsp:rsid wsp:val=&quot;00BF70F8&quot;/&gt;&lt;wsp:rsid wsp:val=&quot;00BF7D39&quot;/&gt;&lt;wsp:rsid wsp:val=&quot;00BF7D43&quot;/&gt;&lt;wsp:rsid wsp:val=&quot;00C00F1A&quot;/&gt;&lt;wsp:rsid wsp:val=&quot;00C010F5&quot;/&gt;&lt;wsp:rsid wsp:val=&quot;00C01375&quot;/&gt;&lt;wsp:rsid wsp:val=&quot;00C0150C&quot;/&gt;&lt;wsp:rsid wsp:val=&quot;00C01552&quot;/&gt;&lt;wsp:rsid wsp:val=&quot;00C01835&quot;/&gt;&lt;wsp:rsid wsp:val=&quot;00C01FFB&quot;/&gt;&lt;wsp:rsid wsp:val=&quot;00C02192&quot;/&gt;&lt;wsp:rsid wsp:val=&quot;00C023FA&quot;/&gt;&lt;wsp:rsid wsp:val=&quot;00C0256C&quot;/&gt;&lt;wsp:rsid wsp:val=&quot;00C02B2A&quot;/&gt;&lt;wsp:rsid wsp:val=&quot;00C02C17&quot;/&gt;&lt;wsp:rsid wsp:val=&quot;00C02CDE&quot;/&gt;&lt;wsp:rsid wsp:val=&quot;00C030C3&quot;/&gt;&lt;wsp:rsid wsp:val=&quot;00C0313D&quot;/&gt;&lt;wsp:rsid wsp:val=&quot;00C039B6&quot;/&gt;&lt;wsp:rsid wsp:val=&quot;00C03B7B&quot;/&gt;&lt;wsp:rsid wsp:val=&quot;00C04B82&quot;/&gt;&lt;wsp:rsid wsp:val=&quot;00C057E0&quot;/&gt;&lt;wsp:rsid wsp:val=&quot;00C05863&quot;/&gt;&lt;wsp:rsid wsp:val=&quot;00C05A81&quot;/&gt;&lt;wsp:rsid wsp:val=&quot;00C05C20&quot;/&gt;&lt;wsp:rsid wsp:val=&quot;00C06066&quot;/&gt;&lt;wsp:rsid wsp:val=&quot;00C0648A&quot;/&gt;&lt;wsp:rsid wsp:val=&quot;00C06756&quot;/&gt;&lt;wsp:rsid wsp:val=&quot;00C067A4&quot;/&gt;&lt;wsp:rsid wsp:val=&quot;00C06B3D&quot;/&gt;&lt;wsp:rsid wsp:val=&quot;00C06BE9&quot;/&gt;&lt;wsp:rsid wsp:val=&quot;00C070D8&quot;/&gt;&lt;wsp:rsid wsp:val=&quot;00C079D6&quot;/&gt;&lt;wsp:rsid wsp:val=&quot;00C07A6C&quot;/&gt;&lt;wsp:rsid wsp:val=&quot;00C07AE3&quot;/&gt;&lt;wsp:rsid wsp:val=&quot;00C07AE4&quot;/&gt;&lt;wsp:rsid wsp:val=&quot;00C07D3E&quot;/&gt;&lt;wsp:rsid wsp:val=&quot;00C10599&quot;/&gt;&lt;wsp:rsid wsp:val=&quot;00C106DF&quot;/&gt;&lt;wsp:rsid wsp:val=&quot;00C10D9F&quot;/&gt;&lt;wsp:rsid wsp:val=&quot;00C1114F&quot;/&gt;&lt;wsp:rsid wsp:val=&quot;00C11183&quot;/&gt;&lt;wsp:rsid wsp:val=&quot;00C11197&quot;/&gt;&lt;wsp:rsid wsp:val=&quot;00C1120D&quot;/&gt;&lt;wsp:rsid wsp:val=&quot;00C11354&quot;/&gt;&lt;wsp:rsid wsp:val=&quot;00C11B32&quot;/&gt;&lt;wsp:rsid wsp:val=&quot;00C11C33&quot;/&gt;&lt;wsp:rsid wsp:val=&quot;00C11C73&quot;/&gt;&lt;wsp:rsid wsp:val=&quot;00C11FE5&quot;/&gt;&lt;wsp:rsid wsp:val=&quot;00C11FF6&quot;/&gt;&lt;wsp:rsid wsp:val=&quot;00C124F6&quot;/&gt;&lt;wsp:rsid wsp:val=&quot;00C1252C&quot;/&gt;&lt;wsp:rsid wsp:val=&quot;00C1286D&quot;/&gt;&lt;wsp:rsid wsp:val=&quot;00C12DC5&quot;/&gt;&lt;wsp:rsid wsp:val=&quot;00C12E86&quot;/&gt;&lt;wsp:rsid wsp:val=&quot;00C12EB5&quot;/&gt;&lt;wsp:rsid wsp:val=&quot;00C13504&quot;/&gt;&lt;wsp:rsid wsp:val=&quot;00C13757&quot;/&gt;&lt;wsp:rsid wsp:val=&quot;00C138D2&quot;/&gt;&lt;wsp:rsid wsp:val=&quot;00C13C1B&quot;/&gt;&lt;wsp:rsid wsp:val=&quot;00C13C8A&quot;/&gt;&lt;wsp:rsid wsp:val=&quot;00C13F22&quot;/&gt;&lt;wsp:rsid wsp:val=&quot;00C13F33&quot;/&gt;&lt;wsp:rsid wsp:val=&quot;00C140FE&quot;/&gt;&lt;wsp:rsid wsp:val=&quot;00C141EC&quot;/&gt;&lt;wsp:rsid wsp:val=&quot;00C144B5&quot;/&gt;&lt;wsp:rsid wsp:val=&quot;00C14A2D&quot;/&gt;&lt;wsp:rsid wsp:val=&quot;00C14BE8&quot;/&gt;&lt;wsp:rsid wsp:val=&quot;00C15135&quot;/&gt;&lt;wsp:rsid wsp:val=&quot;00C15595&quot;/&gt;&lt;wsp:rsid wsp:val=&quot;00C1595F&quot;/&gt;&lt;wsp:rsid wsp:val=&quot;00C159ED&quot;/&gt;&lt;wsp:rsid wsp:val=&quot;00C1662C&quot;/&gt;&lt;wsp:rsid wsp:val=&quot;00C16B93&quot;/&gt;&lt;wsp:rsid wsp:val=&quot;00C17099&quot;/&gt;&lt;wsp:rsid wsp:val=&quot;00C1733B&quot;/&gt;&lt;wsp:rsid wsp:val=&quot;00C1741D&quot;/&gt;&lt;wsp:rsid wsp:val=&quot;00C174EC&quot;/&gt;&lt;wsp:rsid wsp:val=&quot;00C17593&quot;/&gt;&lt;wsp:rsid wsp:val=&quot;00C177BA&quot;/&gt;&lt;wsp:rsid wsp:val=&quot;00C17D7E&quot;/&gt;&lt;wsp:rsid wsp:val=&quot;00C17D89&quot;/&gt;&lt;wsp:rsid wsp:val=&quot;00C17F16&quot;/&gt;&lt;wsp:rsid wsp:val=&quot;00C202D5&quot;/&gt;&lt;wsp:rsid wsp:val=&quot;00C2068D&quot;/&gt;&lt;wsp:rsid wsp:val=&quot;00C206C4&quot;/&gt;&lt;wsp:rsid wsp:val=&quot;00C206EC&quot;/&gt;&lt;wsp:rsid wsp:val=&quot;00C20E43&quot;/&gt;&lt;wsp:rsid wsp:val=&quot;00C20F77&quot;/&gt;&lt;wsp:rsid wsp:val=&quot;00C20FC7&quot;/&gt;&lt;wsp:rsid wsp:val=&quot;00C218D5&quot;/&gt;&lt;wsp:rsid wsp:val=&quot;00C21A9A&quot;/&gt;&lt;wsp:rsid wsp:val=&quot;00C21B1D&quot;/&gt;&lt;wsp:rsid wsp:val=&quot;00C21C53&quot;/&gt;&lt;wsp:rsid wsp:val=&quot;00C222CF&quot;/&gt;&lt;wsp:rsid wsp:val=&quot;00C232DD&quot;/&gt;&lt;wsp:rsid wsp:val=&quot;00C23989&quot;/&gt;&lt;wsp:rsid wsp:val=&quot;00C2423A&quot;/&gt;&lt;wsp:rsid wsp:val=&quot;00C24CA2&quot;/&gt;&lt;wsp:rsid wsp:val=&quot;00C24EE5&quot;/&gt;&lt;wsp:rsid wsp:val=&quot;00C24F74&quot;/&gt;&lt;wsp:rsid wsp:val=&quot;00C250CF&quot;/&gt;&lt;wsp:rsid wsp:val=&quot;00C2544D&quot;/&gt;&lt;wsp:rsid wsp:val=&quot;00C25D3A&quot;/&gt;&lt;wsp:rsid wsp:val=&quot;00C263AE&quot;/&gt;&lt;wsp:rsid wsp:val=&quot;00C2660B&quot;/&gt;&lt;wsp:rsid wsp:val=&quot;00C26871&quot;/&gt;&lt;wsp:rsid wsp:val=&quot;00C2695A&quot;/&gt;&lt;wsp:rsid wsp:val=&quot;00C2716B&quot;/&gt;&lt;wsp:rsid wsp:val=&quot;00C274BE&quot;/&gt;&lt;wsp:rsid wsp:val=&quot;00C30547&quot;/&gt;&lt;wsp:rsid wsp:val=&quot;00C307FA&quot;/&gt;&lt;wsp:rsid wsp:val=&quot;00C30D3F&quot;/&gt;&lt;wsp:rsid wsp:val=&quot;00C30DAA&quot;/&gt;&lt;wsp:rsid wsp:val=&quot;00C30F1F&quot;/&gt;&lt;wsp:rsid wsp:val=&quot;00C30FB5&quot;/&gt;&lt;wsp:rsid wsp:val=&quot;00C30FB7&quot;/&gt;&lt;wsp:rsid wsp:val=&quot;00C31089&quot;/&gt;&lt;wsp:rsid wsp:val=&quot;00C31206&quot;/&gt;&lt;wsp:rsid wsp:val=&quot;00C31237&quot;/&gt;&lt;wsp:rsid wsp:val=&quot;00C314DF&quot;/&gt;&lt;wsp:rsid wsp:val=&quot;00C3175A&quot;/&gt;&lt;wsp:rsid wsp:val=&quot;00C31895&quot;/&gt;&lt;wsp:rsid wsp:val=&quot;00C319A2&quot;/&gt;&lt;wsp:rsid wsp:val=&quot;00C3208A&quot;/&gt;&lt;wsp:rsid wsp:val=&quot;00C32417&quot;/&gt;&lt;wsp:rsid wsp:val=&quot;00C325A7&quot;/&gt;&lt;wsp:rsid wsp:val=&quot;00C32BB7&quot;/&gt;&lt;wsp:rsid wsp:val=&quot;00C33558&quot;/&gt;&lt;wsp:rsid wsp:val=&quot;00C336E5&quot;/&gt;&lt;wsp:rsid wsp:val=&quot;00C339DE&quot;/&gt;&lt;wsp:rsid wsp:val=&quot;00C33A9F&quot;/&gt;&lt;wsp:rsid wsp:val=&quot;00C33AA7&quot;/&gt;&lt;wsp:rsid wsp:val=&quot;00C33D3F&quot;/&gt;&lt;wsp:rsid wsp:val=&quot;00C33DCE&quot;/&gt;&lt;wsp:rsid wsp:val=&quot;00C34010&quot;/&gt;&lt;wsp:rsid wsp:val=&quot;00C3463A&quot;/&gt;&lt;wsp:rsid wsp:val=&quot;00C346BB&quot;/&gt;&lt;wsp:rsid wsp:val=&quot;00C346C1&quot;/&gt;&lt;wsp:rsid wsp:val=&quot;00C34C05&quot;/&gt;&lt;wsp:rsid wsp:val=&quot;00C35659&quot;/&gt;&lt;wsp:rsid wsp:val=&quot;00C3566B&quot;/&gt;&lt;wsp:rsid wsp:val=&quot;00C35675&quot;/&gt;&lt;wsp:rsid wsp:val=&quot;00C35A42&quot;/&gt;&lt;wsp:rsid wsp:val=&quot;00C35B23&quot;/&gt;&lt;wsp:rsid wsp:val=&quot;00C35CFA&quot;/&gt;&lt;wsp:rsid wsp:val=&quot;00C35D4F&quot;/&gt;&lt;wsp:rsid wsp:val=&quot;00C36DAD&quot;/&gt;&lt;wsp:rsid wsp:val=&quot;00C37050&quot;/&gt;&lt;wsp:rsid wsp:val=&quot;00C37493&quot;/&gt;&lt;wsp:rsid wsp:val=&quot;00C37AEC&quot;/&gt;&lt;wsp:rsid wsp:val=&quot;00C37F07&quot;/&gt;&lt;wsp:rsid wsp:val=&quot;00C37F85&quot;/&gt;&lt;wsp:rsid wsp:val=&quot;00C37F8D&quot;/&gt;&lt;wsp:rsid wsp:val=&quot;00C4018E&quot;/&gt;&lt;wsp:rsid wsp:val=&quot;00C404D5&quot;/&gt;&lt;wsp:rsid wsp:val=&quot;00C40509&quot;/&gt;&lt;wsp:rsid wsp:val=&quot;00C40876&quot;/&gt;&lt;wsp:rsid wsp:val=&quot;00C40B7D&quot;/&gt;&lt;wsp:rsid wsp:val=&quot;00C41C71&quot;/&gt;&lt;wsp:rsid wsp:val=&quot;00C41CB0&quot;/&gt;&lt;wsp:rsid wsp:val=&quot;00C41CC9&quot;/&gt;&lt;wsp:rsid wsp:val=&quot;00C42130&quot;/&gt;&lt;wsp:rsid wsp:val=&quot;00C4218C&quot;/&gt;&lt;wsp:rsid wsp:val=&quot;00C42784&quot;/&gt;&lt;wsp:rsid wsp:val=&quot;00C429E1&quot;/&gt;&lt;wsp:rsid wsp:val=&quot;00C43421&quot;/&gt;&lt;wsp:rsid wsp:val=&quot;00C439F0&quot;/&gt;&lt;wsp:rsid wsp:val=&quot;00C43CE7&quot;/&gt;&lt;wsp:rsid wsp:val=&quot;00C44189&quot;/&gt;&lt;wsp:rsid wsp:val=&quot;00C4464F&quot;/&gt;&lt;wsp:rsid wsp:val=&quot;00C447FB&quot;/&gt;&lt;wsp:rsid wsp:val=&quot;00C44ADA&quot;/&gt;&lt;wsp:rsid wsp:val=&quot;00C453B8&quot;/&gt;&lt;wsp:rsid wsp:val=&quot;00C45A9C&quot;/&gt;&lt;wsp:rsid wsp:val=&quot;00C460F0&quot;/&gt;&lt;wsp:rsid wsp:val=&quot;00C46253&quot;/&gt;&lt;wsp:rsid wsp:val=&quot;00C46B53&quot;/&gt;&lt;wsp:rsid wsp:val=&quot;00C46D57&quot;/&gt;&lt;wsp:rsid wsp:val=&quot;00C46D92&quot;/&gt;&lt;wsp:rsid wsp:val=&quot;00C470AA&quot;/&gt;&lt;wsp:rsid wsp:val=&quot;00C47202&quot;/&gt;&lt;wsp:rsid wsp:val=&quot;00C47AE8&quot;/&gt;&lt;wsp:rsid wsp:val=&quot;00C5008A&quot;/&gt;&lt;wsp:rsid wsp:val=&quot;00C50420&quot;/&gt;&lt;wsp:rsid wsp:val=&quot;00C508B7&quot;/&gt;&lt;wsp:rsid wsp:val=&quot;00C50D41&quot;/&gt;&lt;wsp:rsid wsp:val=&quot;00C514F3&quot;/&gt;&lt;wsp:rsid wsp:val=&quot;00C515CC&quot;/&gt;&lt;wsp:rsid wsp:val=&quot;00C5196E&quot;/&gt;&lt;wsp:rsid wsp:val=&quot;00C51D11&quot;/&gt;&lt;wsp:rsid wsp:val=&quot;00C5257E&quot;/&gt;&lt;wsp:rsid wsp:val=&quot;00C531B4&quot;/&gt;&lt;wsp:rsid wsp:val=&quot;00C532F9&quot;/&gt;&lt;wsp:rsid wsp:val=&quot;00C5393D&quot;/&gt;&lt;wsp:rsid wsp:val=&quot;00C53E22&quot;/&gt;&lt;wsp:rsid wsp:val=&quot;00C544DE&quot;/&gt;&lt;wsp:rsid wsp:val=&quot;00C54757&quot;/&gt;&lt;wsp:rsid wsp:val=&quot;00C54C62&quot;/&gt;&lt;wsp:rsid wsp:val=&quot;00C5553D&quot;/&gt;&lt;wsp:rsid wsp:val=&quot;00C55ADC&quot;/&gt;&lt;wsp:rsid wsp:val=&quot;00C55B02&quot;/&gt;&lt;wsp:rsid wsp:val=&quot;00C55F3A&quot;/&gt;&lt;wsp:rsid wsp:val=&quot;00C56282&quot;/&gt;&lt;wsp:rsid wsp:val=&quot;00C5638E&quot;/&gt;&lt;wsp:rsid wsp:val=&quot;00C56918&quot;/&gt;&lt;wsp:rsid wsp:val=&quot;00C569CA&quot;/&gt;&lt;wsp:rsid wsp:val=&quot;00C56A29&quot;/&gt;&lt;wsp:rsid wsp:val=&quot;00C5707E&quot;/&gt;&lt;wsp:rsid wsp:val=&quot;00C57CC6&quot;/&gt;&lt;wsp:rsid wsp:val=&quot;00C601EB&quot;/&gt;&lt;wsp:rsid wsp:val=&quot;00C60EC1&quot;/&gt;&lt;wsp:rsid wsp:val=&quot;00C61ECD&quot;/&gt;&lt;wsp:rsid wsp:val=&quot;00C62027&quot;/&gt;&lt;wsp:rsid wsp:val=&quot;00C62163&quot;/&gt;&lt;wsp:rsid wsp:val=&quot;00C621EC&quot;/&gt;&lt;wsp:rsid wsp:val=&quot;00C62271&quot;/&gt;&lt;wsp:rsid wsp:val=&quot;00C62997&quot;/&gt;&lt;wsp:rsid wsp:val=&quot;00C629E0&quot;/&gt;&lt;wsp:rsid wsp:val=&quot;00C62BE7&quot;/&gt;&lt;wsp:rsid wsp:val=&quot;00C62C31&quot;/&gt;&lt;wsp:rsid wsp:val=&quot;00C633AB&quot;/&gt;&lt;wsp:rsid wsp:val=&quot;00C6343A&quot;/&gt;&lt;wsp:rsid wsp:val=&quot;00C63D17&quot;/&gt;&lt;wsp:rsid wsp:val=&quot;00C64376&quot;/&gt;&lt;wsp:rsid wsp:val=&quot;00C64626&quot;/&gt;&lt;wsp:rsid wsp:val=&quot;00C646FA&quot;/&gt;&lt;wsp:rsid wsp:val=&quot;00C64849&quot;/&gt;&lt;wsp:rsid wsp:val=&quot;00C64EDC&quot;/&gt;&lt;wsp:rsid wsp:val=&quot;00C65488&quot;/&gt;&lt;wsp:rsid wsp:val=&quot;00C658B2&quot;/&gt;&lt;wsp:rsid wsp:val=&quot;00C65D24&quot;/&gt;&lt;wsp:rsid wsp:val=&quot;00C65F58&quot;/&gt;&lt;wsp:rsid wsp:val=&quot;00C66571&quot;/&gt;&lt;wsp:rsid wsp:val=&quot;00C666DB&quot;/&gt;&lt;wsp:rsid wsp:val=&quot;00C667F6&quot;/&gt;&lt;wsp:rsid wsp:val=&quot;00C66B89&quot;/&gt;&lt;wsp:rsid wsp:val=&quot;00C66C34&quot;/&gt;&lt;wsp:rsid wsp:val=&quot;00C66FAE&quot;/&gt;&lt;wsp:rsid wsp:val=&quot;00C67231&quot;/&gt;&lt;wsp:rsid wsp:val=&quot;00C700D4&quot;/&gt;&lt;wsp:rsid wsp:val=&quot;00C7040D&quot;/&gt;&lt;wsp:rsid wsp:val=&quot;00C705AD&quot;/&gt;&lt;wsp:rsid wsp:val=&quot;00C70950&quot;/&gt;&lt;wsp:rsid wsp:val=&quot;00C70B8C&quot;/&gt;&lt;wsp:rsid wsp:val=&quot;00C710B3&quot;/&gt;&lt;wsp:rsid wsp:val=&quot;00C71468&quot;/&gt;&lt;wsp:rsid wsp:val=&quot;00C723AF&quot;/&gt;&lt;wsp:rsid wsp:val=&quot;00C7251B&quot;/&gt;&lt;wsp:rsid wsp:val=&quot;00C72EF5&quot;/&gt;&lt;wsp:rsid wsp:val=&quot;00C73102&quot;/&gt;&lt;wsp:rsid wsp:val=&quot;00C73224&quot;/&gt;&lt;wsp:rsid wsp:val=&quot;00C732C5&quot;/&gt;&lt;wsp:rsid wsp:val=&quot;00C73302&quot;/&gt;&lt;wsp:rsid wsp:val=&quot;00C7357D&quot;/&gt;&lt;wsp:rsid wsp:val=&quot;00C73979&quot;/&gt;&lt;wsp:rsid wsp:val=&quot;00C73E3E&quot;/&gt;&lt;wsp:rsid wsp:val=&quot;00C740FD&quot;/&gt;&lt;wsp:rsid wsp:val=&quot;00C74157&quot;/&gt;&lt;wsp:rsid wsp:val=&quot;00C7448E&quot;/&gt;&lt;wsp:rsid wsp:val=&quot;00C748E2&quot;/&gt;&lt;wsp:rsid wsp:val=&quot;00C74DC2&quot;/&gt;&lt;wsp:rsid wsp:val=&quot;00C75004&quot;/&gt;&lt;wsp:rsid wsp:val=&quot;00C755E8&quot;/&gt;&lt;wsp:rsid wsp:val=&quot;00C7576B&quot;/&gt;&lt;wsp:rsid wsp:val=&quot;00C75970&quot;/&gt;&lt;wsp:rsid wsp:val=&quot;00C75AC4&quot;/&gt;&lt;wsp:rsid wsp:val=&quot;00C75B22&quot;/&gt;&lt;wsp:rsid wsp:val=&quot;00C75C9D&quot;/&gt;&lt;wsp:rsid wsp:val=&quot;00C75CD0&quot;/&gt;&lt;wsp:rsid wsp:val=&quot;00C75EF9&quot;/&gt;&lt;wsp:rsid wsp:val=&quot;00C76778&quot;/&gt;&lt;wsp:rsid wsp:val=&quot;00C76816&quot;/&gt;&lt;wsp:rsid wsp:val=&quot;00C76A56&quot;/&gt;&lt;wsp:rsid wsp:val=&quot;00C76A6B&quot;/&gt;&lt;wsp:rsid wsp:val=&quot;00C7731D&quot;/&gt;&lt;wsp:rsid wsp:val=&quot;00C774B9&quot;/&gt;&lt;wsp:rsid wsp:val=&quot;00C775EF&quot;/&gt;&lt;wsp:rsid wsp:val=&quot;00C7799E&quot;/&gt;&lt;wsp:rsid wsp:val=&quot;00C77DF7&quot;/&gt;&lt;wsp:rsid wsp:val=&quot;00C80279&quot;/&gt;&lt;wsp:rsid wsp:val=&quot;00C80547&quot;/&gt;&lt;wsp:rsid wsp:val=&quot;00C80FD1&quot;/&gt;&lt;wsp:rsid wsp:val=&quot;00C8198E&quot;/&gt;&lt;wsp:rsid wsp:val=&quot;00C81B30&quot;/&gt;&lt;wsp:rsid wsp:val=&quot;00C82387&quot;/&gt;&lt;wsp:rsid wsp:val=&quot;00C82A08&quot;/&gt;&lt;wsp:rsid wsp:val=&quot;00C83E22&quot;/&gt;&lt;wsp:rsid wsp:val=&quot;00C85253&quot;/&gt;&lt;wsp:rsid wsp:val=&quot;00C8534D&quot;/&gt;&lt;wsp:rsid wsp:val=&quot;00C86131&quot;/&gt;&lt;wsp:rsid wsp:val=&quot;00C8624E&quot;/&gt;&lt;wsp:rsid wsp:val=&quot;00C86379&quot;/&gt;&lt;wsp:rsid wsp:val=&quot;00C864C3&quot;/&gt;&lt;wsp:rsid wsp:val=&quot;00C864DB&quot;/&gt;&lt;wsp:rsid wsp:val=&quot;00C87183&quot;/&gt;&lt;wsp:rsid wsp:val=&quot;00C87304&quot;/&gt;&lt;wsp:rsid wsp:val=&quot;00C8781D&quot;/&gt;&lt;wsp:rsid wsp:val=&quot;00C901A9&quot;/&gt;&lt;wsp:rsid wsp:val=&quot;00C905AC&quot;/&gt;&lt;wsp:rsid wsp:val=&quot;00C90B43&quot;/&gt;&lt;wsp:rsid wsp:val=&quot;00C90C65&quot;/&gt;&lt;wsp:rsid wsp:val=&quot;00C90C82&quot;/&gt;&lt;wsp:rsid wsp:val=&quot;00C90F7A&quot;/&gt;&lt;wsp:rsid wsp:val=&quot;00C912A0&quot;/&gt;&lt;wsp:rsid wsp:val=&quot;00C91516&quot;/&gt;&lt;wsp:rsid wsp:val=&quot;00C91707&quot;/&gt;&lt;wsp:rsid wsp:val=&quot;00C91AB8&quot;/&gt;&lt;wsp:rsid wsp:val=&quot;00C91CFB&quot;/&gt;&lt;wsp:rsid wsp:val=&quot;00C91FAC&quot;/&gt;&lt;wsp:rsid wsp:val=&quot;00C9220C&quot;/&gt;&lt;wsp:rsid wsp:val=&quot;00C92215&quot;/&gt;&lt;wsp:rsid wsp:val=&quot;00C922C5&quot;/&gt;&lt;wsp:rsid wsp:val=&quot;00C92352&quot;/&gt;&lt;wsp:rsid wsp:val=&quot;00C924D8&quot;/&gt;&lt;wsp:rsid wsp:val=&quot;00C92C2A&quot;/&gt;&lt;wsp:rsid wsp:val=&quot;00C92FE9&quot;/&gt;&lt;wsp:rsid wsp:val=&quot;00C9318C&quot;/&gt;&lt;wsp:rsid wsp:val=&quot;00C93297&quot;/&gt;&lt;wsp:rsid wsp:val=&quot;00C93651&quot;/&gt;&lt;wsp:rsid wsp:val=&quot;00C93B27&quot;/&gt;&lt;wsp:rsid wsp:val=&quot;00C93C3E&quot;/&gt;&lt;wsp:rsid wsp:val=&quot;00C93D37&quot;/&gt;&lt;wsp:rsid wsp:val=&quot;00C94508&quot;/&gt;&lt;wsp:rsid wsp:val=&quot;00C945A6&quot;/&gt;&lt;wsp:rsid wsp:val=&quot;00C945EC&quot;/&gt;&lt;wsp:rsid wsp:val=&quot;00C94AA5&quot;/&gt;&lt;wsp:rsid wsp:val=&quot;00C94C81&quot;/&gt;&lt;wsp:rsid wsp:val=&quot;00C94E45&quot;/&gt;&lt;wsp:rsid wsp:val=&quot;00C95300&quot;/&gt;&lt;wsp:rsid wsp:val=&quot;00C95380&quot;/&gt;&lt;wsp:rsid wsp:val=&quot;00C95548&quot;/&gt;&lt;wsp:rsid wsp:val=&quot;00C955AD&quot;/&gt;&lt;wsp:rsid wsp:val=&quot;00C95730&quot;/&gt;&lt;wsp:rsid wsp:val=&quot;00C957CD&quot;/&gt;&lt;wsp:rsid wsp:val=&quot;00C95962&quot;/&gt;&lt;wsp:rsid wsp:val=&quot;00C95A8A&quot;/&gt;&lt;wsp:rsid wsp:val=&quot;00C95B26&quot;/&gt;&lt;wsp:rsid wsp:val=&quot;00C95B2F&quot;/&gt;&lt;wsp:rsid wsp:val=&quot;00C95CCD&quot;/&gt;&lt;wsp:rsid wsp:val=&quot;00C95CD4&quot;/&gt;&lt;wsp:rsid wsp:val=&quot;00C96A19&quot;/&gt;&lt;wsp:rsid wsp:val=&quot;00C96FE0&quot;/&gt;&lt;wsp:rsid wsp:val=&quot;00C973E2&quot;/&gt;&lt;wsp:rsid wsp:val=&quot;00C975B2&quot;/&gt;&lt;wsp:rsid wsp:val=&quot;00C97AF1&quot;/&gt;&lt;wsp:rsid wsp:val=&quot;00CA09AA&quot;/&gt;&lt;wsp:rsid wsp:val=&quot;00CA0BAF&quot;/&gt;&lt;wsp:rsid wsp:val=&quot;00CA10AC&quot;/&gt;&lt;wsp:rsid wsp:val=&quot;00CA114D&quot;/&gt;&lt;wsp:rsid wsp:val=&quot;00CA1225&quot;/&gt;&lt;wsp:rsid wsp:val=&quot;00CA18D2&quot;/&gt;&lt;wsp:rsid wsp:val=&quot;00CA2919&quot;/&gt;&lt;wsp:rsid wsp:val=&quot;00CA2A7E&quot;/&gt;&lt;wsp:rsid wsp:val=&quot;00CA2B09&quot;/&gt;&lt;wsp:rsid wsp:val=&quot;00CA2C56&quot;/&gt;&lt;wsp:rsid wsp:val=&quot;00CA2E5D&quot;/&gt;&lt;wsp:rsid wsp:val=&quot;00CA3860&quot;/&gt;&lt;wsp:rsid wsp:val=&quot;00CA48F7&quot;/&gt;&lt;wsp:rsid wsp:val=&quot;00CA4A3F&quot;/&gt;&lt;wsp:rsid wsp:val=&quot;00CA4C14&quot;/&gt;&lt;wsp:rsid wsp:val=&quot;00CA4FE7&quot;/&gt;&lt;wsp:rsid wsp:val=&quot;00CA51A0&quot;/&gt;&lt;wsp:rsid wsp:val=&quot;00CA572F&quot;/&gt;&lt;wsp:rsid wsp:val=&quot;00CA58B2&quot;/&gt;&lt;wsp:rsid wsp:val=&quot;00CA5BEE&quot;/&gt;&lt;wsp:rsid wsp:val=&quot;00CA5EB2&quot;/&gt;&lt;wsp:rsid wsp:val=&quot;00CA6121&quot;/&gt;&lt;wsp:rsid wsp:val=&quot;00CA6164&quot;/&gt;&lt;wsp:rsid wsp:val=&quot;00CA63C6&quot;/&gt;&lt;wsp:rsid wsp:val=&quot;00CA6435&quot;/&gt;&lt;wsp:rsid wsp:val=&quot;00CA669B&quot;/&gt;&lt;wsp:rsid wsp:val=&quot;00CA73B2&quot;/&gt;&lt;wsp:rsid wsp:val=&quot;00CA74E8&quot;/&gt;&lt;wsp:rsid wsp:val=&quot;00CA765C&quot;/&gt;&lt;wsp:rsid wsp:val=&quot;00CA7EE9&quot;/&gt;&lt;wsp:rsid wsp:val=&quot;00CB016A&quot;/&gt;&lt;wsp:rsid wsp:val=&quot;00CB047F&quot;/&gt;&lt;wsp:rsid wsp:val=&quot;00CB0C2A&quot;/&gt;&lt;wsp:rsid wsp:val=&quot;00CB11BD&quot;/&gt;&lt;wsp:rsid wsp:val=&quot;00CB1368&quot;/&gt;&lt;wsp:rsid wsp:val=&quot;00CB1F2A&quot;/&gt;&lt;wsp:rsid wsp:val=&quot;00CB2836&quot;/&gt;&lt;wsp:rsid wsp:val=&quot;00CB2F65&quot;/&gt;&lt;wsp:rsid wsp:val=&quot;00CB480A&quot;/&gt;&lt;wsp:rsid wsp:val=&quot;00CB4FA5&quot;/&gt;&lt;wsp:rsid wsp:val=&quot;00CB558B&quot;/&gt;&lt;wsp:rsid wsp:val=&quot;00CB5751&quot;/&gt;&lt;wsp:rsid wsp:val=&quot;00CB58DD&quot;/&gt;&lt;wsp:rsid wsp:val=&quot;00CB5A90&quot;/&gt;&lt;wsp:rsid wsp:val=&quot;00CB5A9F&quot;/&gt;&lt;wsp:rsid wsp:val=&quot;00CB5EF8&quot;/&gt;&lt;wsp:rsid wsp:val=&quot;00CB6343&quot;/&gt;&lt;wsp:rsid wsp:val=&quot;00CB6590&quot;/&gt;&lt;wsp:rsid wsp:val=&quot;00CB68B3&quot;/&gt;&lt;wsp:rsid wsp:val=&quot;00CB68CD&quot;/&gt;&lt;wsp:rsid wsp:val=&quot;00CB6AF4&quot;/&gt;&lt;wsp:rsid wsp:val=&quot;00CB6F13&quot;/&gt;&lt;wsp:rsid wsp:val=&quot;00CB6F9E&quot;/&gt;&lt;wsp:rsid wsp:val=&quot;00CB7648&quot;/&gt;&lt;wsp:rsid wsp:val=&quot;00CB77AE&quot;/&gt;&lt;wsp:rsid wsp:val=&quot;00CB7B6B&quot;/&gt;&lt;wsp:rsid wsp:val=&quot;00CC009C&quot;/&gt;&lt;wsp:rsid wsp:val=&quot;00CC00B7&quot;/&gt;&lt;wsp:rsid wsp:val=&quot;00CC034B&quot;/&gt;&lt;wsp:rsid wsp:val=&quot;00CC054D&quot;/&gt;&lt;wsp:rsid wsp:val=&quot;00CC0AA7&quot;/&gt;&lt;wsp:rsid wsp:val=&quot;00CC0C70&quot;/&gt;&lt;wsp:rsid wsp:val=&quot;00CC0E56&quot;/&gt;&lt;wsp:rsid wsp:val=&quot;00CC172A&quot;/&gt;&lt;wsp:rsid wsp:val=&quot;00CC17E2&quot;/&gt;&lt;wsp:rsid wsp:val=&quot;00CC1A18&quot;/&gt;&lt;wsp:rsid wsp:val=&quot;00CC1C42&quot;/&gt;&lt;wsp:rsid wsp:val=&quot;00CC1CA3&quot;/&gt;&lt;wsp:rsid wsp:val=&quot;00CC1E3E&quot;/&gt;&lt;wsp:rsid wsp:val=&quot;00CC1E40&quot;/&gt;&lt;wsp:rsid wsp:val=&quot;00CC2559&quot;/&gt;&lt;wsp:rsid wsp:val=&quot;00CC27F5&quot;/&gt;&lt;wsp:rsid wsp:val=&quot;00CC2A12&quot;/&gt;&lt;wsp:rsid wsp:val=&quot;00CC2D18&quot;/&gt;&lt;wsp:rsid wsp:val=&quot;00CC2EFE&quot;/&gt;&lt;wsp:rsid wsp:val=&quot;00CC2F54&quot;/&gt;&lt;wsp:rsid wsp:val=&quot;00CC30F3&quot;/&gt;&lt;wsp:rsid wsp:val=&quot;00CC3822&quot;/&gt;&lt;wsp:rsid wsp:val=&quot;00CC3941&quot;/&gt;&lt;wsp:rsid wsp:val=&quot;00CC3E8C&quot;/&gt;&lt;wsp:rsid wsp:val=&quot;00CC4005&quot;/&gt;&lt;wsp:rsid wsp:val=&quot;00CC400F&quot;/&gt;&lt;wsp:rsid wsp:val=&quot;00CC4365&quot;/&gt;&lt;wsp:rsid wsp:val=&quot;00CC4C5E&quot;/&gt;&lt;wsp:rsid wsp:val=&quot;00CC4CCF&quot;/&gt;&lt;wsp:rsid wsp:val=&quot;00CC4F58&quot;/&gt;&lt;wsp:rsid wsp:val=&quot;00CC501E&quot;/&gt;&lt;wsp:rsid wsp:val=&quot;00CC57AE&quot;/&gt;&lt;wsp:rsid wsp:val=&quot;00CC5DD0&quot;/&gt;&lt;wsp:rsid wsp:val=&quot;00CC606C&quot;/&gt;&lt;wsp:rsid wsp:val=&quot;00CC69E8&quot;/&gt;&lt;wsp:rsid wsp:val=&quot;00CC6B0F&quot;/&gt;&lt;wsp:rsid wsp:val=&quot;00CC6B27&quot;/&gt;&lt;wsp:rsid wsp:val=&quot;00CC6B9F&quot;/&gt;&lt;wsp:rsid wsp:val=&quot;00CC6C99&quot;/&gt;&lt;wsp:rsid wsp:val=&quot;00CC728B&quot;/&gt;&lt;wsp:rsid wsp:val=&quot;00CC7356&quot;/&gt;&lt;wsp:rsid wsp:val=&quot;00CC74D5&quot;/&gt;&lt;wsp:rsid wsp:val=&quot;00CC7A6D&quot;/&gt;&lt;wsp:rsid wsp:val=&quot;00CC7BD9&quot;/&gt;&lt;wsp:rsid wsp:val=&quot;00CC7DF3&quot;/&gt;&lt;wsp:rsid wsp:val=&quot;00CC7DF5&quot;/&gt;&lt;wsp:rsid wsp:val=&quot;00CD04B6&quot;/&gt;&lt;wsp:rsid wsp:val=&quot;00CD04FE&quot;/&gt;&lt;wsp:rsid wsp:val=&quot;00CD0740&quot;/&gt;&lt;wsp:rsid wsp:val=&quot;00CD0768&quot;/&gt;&lt;wsp:rsid wsp:val=&quot;00CD0A59&quot;/&gt;&lt;wsp:rsid wsp:val=&quot;00CD14CB&quot;/&gt;&lt;wsp:rsid wsp:val=&quot;00CD150B&quot;/&gt;&lt;wsp:rsid wsp:val=&quot;00CD179D&quot;/&gt;&lt;wsp:rsid wsp:val=&quot;00CD1E16&quot;/&gt;&lt;wsp:rsid wsp:val=&quot;00CD1E6A&quot;/&gt;&lt;wsp:rsid wsp:val=&quot;00CD1E74&quot;/&gt;&lt;wsp:rsid wsp:val=&quot;00CD223B&quot;/&gt;&lt;wsp:rsid wsp:val=&quot;00CD2585&quot;/&gt;&lt;wsp:rsid wsp:val=&quot;00CD25A6&quot;/&gt;&lt;wsp:rsid wsp:val=&quot;00CD283A&quot;/&gt;&lt;wsp:rsid wsp:val=&quot;00CD2903&quot;/&gt;&lt;wsp:rsid wsp:val=&quot;00CD2C72&quot;/&gt;&lt;wsp:rsid wsp:val=&quot;00CD309B&quot;/&gt;&lt;wsp:rsid wsp:val=&quot;00CD3122&quot;/&gt;&lt;wsp:rsid wsp:val=&quot;00CD325D&quot;/&gt;&lt;wsp:rsid wsp:val=&quot;00CD325F&quot;/&gt;&lt;wsp:rsid wsp:val=&quot;00CD3675&quot;/&gt;&lt;wsp:rsid wsp:val=&quot;00CD3B2F&quot;/&gt;&lt;wsp:rsid wsp:val=&quot;00CD3D0C&quot;/&gt;&lt;wsp:rsid wsp:val=&quot;00CD3E10&quot;/&gt;&lt;wsp:rsid wsp:val=&quot;00CD3F09&quot;/&gt;&lt;wsp:rsid wsp:val=&quot;00CD3FAF&quot;/&gt;&lt;wsp:rsid wsp:val=&quot;00CD4358&quot;/&gt;&lt;wsp:rsid wsp:val=&quot;00CD43D9&quot;/&gt;&lt;wsp:rsid wsp:val=&quot;00CD492B&quot;/&gt;&lt;wsp:rsid wsp:val=&quot;00CD58A4&quot;/&gt;&lt;wsp:rsid wsp:val=&quot;00CD5C02&quot;/&gt;&lt;wsp:rsid wsp:val=&quot;00CD61E3&quot;/&gt;&lt;wsp:rsid wsp:val=&quot;00CD63C5&quot;/&gt;&lt;wsp:rsid wsp:val=&quot;00CD6814&quot;/&gt;&lt;wsp:rsid wsp:val=&quot;00CD6E0B&quot;/&gt;&lt;wsp:rsid wsp:val=&quot;00CD6F88&quot;/&gt;&lt;wsp:rsid wsp:val=&quot;00CD706B&quot;/&gt;&lt;wsp:rsid wsp:val=&quot;00CD787F&quot;/&gt;&lt;wsp:rsid wsp:val=&quot;00CE025E&quot;/&gt;&lt;wsp:rsid wsp:val=&quot;00CE030D&quot;/&gt;&lt;wsp:rsid wsp:val=&quot;00CE03B6&quot;/&gt;&lt;wsp:rsid wsp:val=&quot;00CE05F2&quot;/&gt;&lt;wsp:rsid wsp:val=&quot;00CE069B&quot;/&gt;&lt;wsp:rsid wsp:val=&quot;00CE0B1F&quot;/&gt;&lt;wsp:rsid wsp:val=&quot;00CE0B40&quot;/&gt;&lt;wsp:rsid wsp:val=&quot;00CE0CBF&quot;/&gt;&lt;wsp:rsid wsp:val=&quot;00CE112E&quot;/&gt;&lt;wsp:rsid wsp:val=&quot;00CE1162&quot;/&gt;&lt;wsp:rsid wsp:val=&quot;00CE1225&quot;/&gt;&lt;wsp:rsid wsp:val=&quot;00CE132D&quot;/&gt;&lt;wsp:rsid wsp:val=&quot;00CE152F&quot;/&gt;&lt;wsp:rsid wsp:val=&quot;00CE1A8E&quot;/&gt;&lt;wsp:rsid wsp:val=&quot;00CE212D&quot;/&gt;&lt;wsp:rsid wsp:val=&quot;00CE253D&quot;/&gt;&lt;wsp:rsid wsp:val=&quot;00CE2561&quot;/&gt;&lt;wsp:rsid wsp:val=&quot;00CE2E29&quot;/&gt;&lt;wsp:rsid wsp:val=&quot;00CE3257&quot;/&gt;&lt;wsp:rsid wsp:val=&quot;00CE3654&quot;/&gt;&lt;wsp:rsid wsp:val=&quot;00CE37BB&quot;/&gt;&lt;wsp:rsid wsp:val=&quot;00CE4D41&quot;/&gt;&lt;wsp:rsid wsp:val=&quot;00CE4FAE&quot;/&gt;&lt;wsp:rsid wsp:val=&quot;00CE5180&quot;/&gt;&lt;wsp:rsid wsp:val=&quot;00CE56E1&quot;/&gt;&lt;wsp:rsid wsp:val=&quot;00CE5A7E&quot;/&gt;&lt;wsp:rsid wsp:val=&quot;00CE5E50&quot;/&gt;&lt;wsp:rsid wsp:val=&quot;00CE66BE&quot;/&gt;&lt;wsp:rsid wsp:val=&quot;00CE697C&quot;/&gt;&lt;wsp:rsid wsp:val=&quot;00CE69F3&quot;/&gt;&lt;wsp:rsid wsp:val=&quot;00CE6AD5&quot;/&gt;&lt;wsp:rsid wsp:val=&quot;00CE6E24&quot;/&gt;&lt;wsp:rsid wsp:val=&quot;00CE733A&quot;/&gt;&lt;wsp:rsid wsp:val=&quot;00CE76BD&quot;/&gt;&lt;wsp:rsid wsp:val=&quot;00CE79BC&quot;/&gt;&lt;wsp:rsid wsp:val=&quot;00CE7E65&quot;/&gt;&lt;wsp:rsid wsp:val=&quot;00CF02AC&quot;/&gt;&lt;wsp:rsid wsp:val=&quot;00CF057C&quot;/&gt;&lt;wsp:rsid wsp:val=&quot;00CF06E6&quot;/&gt;&lt;wsp:rsid wsp:val=&quot;00CF18AB&quot;/&gt;&lt;wsp:rsid wsp:val=&quot;00CF1AA6&quot;/&gt;&lt;wsp:rsid wsp:val=&quot;00CF20C8&quot;/&gt;&lt;wsp:rsid wsp:val=&quot;00CF22F9&quot;/&gt;&lt;wsp:rsid wsp:val=&quot;00CF233B&quot;/&gt;&lt;wsp:rsid wsp:val=&quot;00CF23D5&quot;/&gt;&lt;wsp:rsid wsp:val=&quot;00CF2639&quot;/&gt;&lt;wsp:rsid wsp:val=&quot;00CF277A&quot;/&gt;&lt;wsp:rsid wsp:val=&quot;00CF2FBF&quot;/&gt;&lt;wsp:rsid wsp:val=&quot;00CF33BA&quot;/&gt;&lt;wsp:rsid wsp:val=&quot;00CF3F01&quot;/&gt;&lt;wsp:rsid wsp:val=&quot;00CF4079&quot;/&gt;&lt;wsp:rsid wsp:val=&quot;00CF40BA&quot;/&gt;&lt;wsp:rsid wsp:val=&quot;00CF43E3&quot;/&gt;&lt;wsp:rsid wsp:val=&quot;00CF46E1&quot;/&gt;&lt;wsp:rsid wsp:val=&quot;00CF4743&quot;/&gt;&lt;wsp:rsid wsp:val=&quot;00CF4FF0&quot;/&gt;&lt;wsp:rsid wsp:val=&quot;00CF50A9&quot;/&gt;&lt;wsp:rsid wsp:val=&quot;00CF52CF&quot;/&gt;&lt;wsp:rsid wsp:val=&quot;00CF542D&quot;/&gt;&lt;wsp:rsid wsp:val=&quot;00CF5A88&quot;/&gt;&lt;wsp:rsid wsp:val=&quot;00CF5BC8&quot;/&gt;&lt;wsp:rsid wsp:val=&quot;00CF61A3&quot;/&gt;&lt;wsp:rsid wsp:val=&quot;00CF667C&quot;/&gt;&lt;wsp:rsid wsp:val=&quot;00CF66DE&quot;/&gt;&lt;wsp:rsid wsp:val=&quot;00CF6848&quot;/&gt;&lt;wsp:rsid wsp:val=&quot;00CF6AF3&quot;/&gt;&lt;wsp:rsid wsp:val=&quot;00CF6C9A&quot;/&gt;&lt;wsp:rsid wsp:val=&quot;00CF6E82&quot;/&gt;&lt;wsp:rsid wsp:val=&quot;00CF6F64&quot;/&gt;&lt;wsp:rsid wsp:val=&quot;00CF741A&quot;/&gt;&lt;wsp:rsid wsp:val=&quot;00CF7CCF&quot;/&gt;&lt;wsp:rsid wsp:val=&quot;00CF7FC8&quot;/&gt;&lt;wsp:rsid wsp:val=&quot;00D00419&quot;/&gt;&lt;wsp:rsid wsp:val=&quot;00D00522&quot;/&gt;&lt;wsp:rsid wsp:val=&quot;00D00B22&quot;/&gt;&lt;wsp:rsid wsp:val=&quot;00D00D29&quot;/&gt;&lt;wsp:rsid wsp:val=&quot;00D017EE&quot;/&gt;&lt;wsp:rsid wsp:val=&quot;00D0181F&quot;/&gt;&lt;wsp:rsid wsp:val=&quot;00D0182B&quot;/&gt;&lt;wsp:rsid wsp:val=&quot;00D0186E&quot;/&gt;&lt;wsp:rsid wsp:val=&quot;00D01C73&quot;/&gt;&lt;wsp:rsid wsp:val=&quot;00D01E6B&quot;/&gt;&lt;wsp:rsid wsp:val=&quot;00D01F7D&quot;/&gt;&lt;wsp:rsid wsp:val=&quot;00D02369&quot;/&gt;&lt;wsp:rsid wsp:val=&quot;00D02592&quot;/&gt;&lt;wsp:rsid wsp:val=&quot;00D02978&quot;/&gt;&lt;wsp:rsid wsp:val=&quot;00D02A86&quot;/&gt;&lt;wsp:rsid wsp:val=&quot;00D02C36&quot;/&gt;&lt;wsp:rsid wsp:val=&quot;00D02E17&quot;/&gt;&lt;wsp:rsid wsp:val=&quot;00D03E71&quot;/&gt;&lt;wsp:rsid wsp:val=&quot;00D04F60&quot;/&gt;&lt;wsp:rsid wsp:val=&quot;00D04FC8&quot;/&gt;&lt;wsp:rsid wsp:val=&quot;00D05393&quot;/&gt;&lt;wsp:rsid wsp:val=&quot;00D05962&quot;/&gt;&lt;wsp:rsid wsp:val=&quot;00D05FD4&quot;/&gt;&lt;wsp:rsid wsp:val=&quot;00D06088&quot;/&gt;&lt;wsp:rsid wsp:val=&quot;00D0675C&quot;/&gt;&lt;wsp:rsid wsp:val=&quot;00D06800&quot;/&gt;&lt;wsp:rsid wsp:val=&quot;00D06B22&quot;/&gt;&lt;wsp:rsid wsp:val=&quot;00D06DED&quot;/&gt;&lt;wsp:rsid wsp:val=&quot;00D0735B&quot;/&gt;&lt;wsp:rsid wsp:val=&quot;00D078A9&quot;/&gt;&lt;wsp:rsid wsp:val=&quot;00D078C9&quot;/&gt;&lt;wsp:rsid wsp:val=&quot;00D0794F&quot;/&gt;&lt;wsp:rsid wsp:val=&quot;00D07DCA&quot;/&gt;&lt;wsp:rsid wsp:val=&quot;00D07DFE&quot;/&gt;&lt;wsp:rsid wsp:val=&quot;00D105EB&quot;/&gt;&lt;wsp:rsid wsp:val=&quot;00D11668&quot;/&gt;&lt;wsp:rsid wsp:val=&quot;00D11873&quot;/&gt;&lt;wsp:rsid wsp:val=&quot;00D11C58&quot;/&gt;&lt;wsp:rsid wsp:val=&quot;00D11C73&quot;/&gt;&lt;wsp:rsid wsp:val=&quot;00D11EEE&quot;/&gt;&lt;wsp:rsid wsp:val=&quot;00D11FAE&quot;/&gt;&lt;wsp:rsid wsp:val=&quot;00D12440&quot;/&gt;&lt;wsp:rsid wsp:val=&quot;00D12487&quot;/&gt;&lt;wsp:rsid wsp:val=&quot;00D126E6&quot;/&gt;&lt;wsp:rsid wsp:val=&quot;00D12B75&quot;/&gt;&lt;wsp:rsid wsp:val=&quot;00D12D9D&quot;/&gt;&lt;wsp:rsid wsp:val=&quot;00D132BF&quot;/&gt;&lt;wsp:rsid wsp:val=&quot;00D13880&quot;/&gt;&lt;wsp:rsid wsp:val=&quot;00D13BBC&quot;/&gt;&lt;wsp:rsid wsp:val=&quot;00D13CCD&quot;/&gt;&lt;wsp:rsid wsp:val=&quot;00D14204&quot;/&gt;&lt;wsp:rsid wsp:val=&quot;00D142BC&quot;/&gt;&lt;wsp:rsid wsp:val=&quot;00D14BB2&quot;/&gt;&lt;wsp:rsid wsp:val=&quot;00D153CD&quot;/&gt;&lt;wsp:rsid wsp:val=&quot;00D156B2&quot;/&gt;&lt;wsp:rsid wsp:val=&quot;00D15D9D&quot;/&gt;&lt;wsp:rsid wsp:val=&quot;00D1624D&quot;/&gt;&lt;wsp:rsid wsp:val=&quot;00D16AC4&quot;/&gt;&lt;wsp:rsid wsp:val=&quot;00D16BA8&quot;/&gt;&lt;wsp:rsid wsp:val=&quot;00D174E5&quot;/&gt;&lt;wsp:rsid wsp:val=&quot;00D175B8&quot;/&gt;&lt;wsp:rsid wsp:val=&quot;00D17748&quot;/&gt;&lt;wsp:rsid wsp:val=&quot;00D17F37&quot;/&gt;&lt;wsp:rsid wsp:val=&quot;00D20171&quot;/&gt;&lt;wsp:rsid wsp:val=&quot;00D202D3&quot;/&gt;&lt;wsp:rsid wsp:val=&quot;00D20F77&quot;/&gt;&lt;wsp:rsid wsp:val=&quot;00D2109E&quot;/&gt;&lt;wsp:rsid wsp:val=&quot;00D215E6&quot;/&gt;&lt;wsp:rsid wsp:val=&quot;00D2171B&quot;/&gt;&lt;wsp:rsid wsp:val=&quot;00D217CE&quot;/&gt;&lt;wsp:rsid wsp:val=&quot;00D22148&quot;/&gt;&lt;wsp:rsid wsp:val=&quot;00D22D2B&quot;/&gt;&lt;wsp:rsid wsp:val=&quot;00D2322E&quot;/&gt;&lt;wsp:rsid wsp:val=&quot;00D23556&quot;/&gt;&lt;wsp:rsid wsp:val=&quot;00D2390D&quot;/&gt;&lt;wsp:rsid wsp:val=&quot;00D23972&quot;/&gt;&lt;wsp:rsid wsp:val=&quot;00D23B89&quot;/&gt;&lt;wsp:rsid wsp:val=&quot;00D23CE2&quot;/&gt;&lt;wsp:rsid wsp:val=&quot;00D23EAA&quot;/&gt;&lt;wsp:rsid wsp:val=&quot;00D24F96&quot;/&gt;&lt;wsp:rsid wsp:val=&quot;00D258A8&quot;/&gt;&lt;wsp:rsid wsp:val=&quot;00D2592C&quot;/&gt;&lt;wsp:rsid wsp:val=&quot;00D25A50&quot;/&gt;&lt;wsp:rsid wsp:val=&quot;00D26199&quot;/&gt;&lt;wsp:rsid wsp:val=&quot;00D261FB&quot;/&gt;&lt;wsp:rsid wsp:val=&quot;00D26283&quot;/&gt;&lt;wsp:rsid wsp:val=&quot;00D263B5&quot;/&gt;&lt;wsp:rsid wsp:val=&quot;00D26586&quot;/&gt;&lt;wsp:rsid wsp:val=&quot;00D268F4&quot;/&gt;&lt;wsp:rsid wsp:val=&quot;00D269DE&quot;/&gt;&lt;wsp:rsid wsp:val=&quot;00D26B1E&quot;/&gt;&lt;wsp:rsid wsp:val=&quot;00D26DBE&quot;/&gt;&lt;wsp:rsid wsp:val=&quot;00D27628&quot;/&gt;&lt;wsp:rsid wsp:val=&quot;00D27843&quot;/&gt;&lt;wsp:rsid wsp:val=&quot;00D27DF2&quot;/&gt;&lt;wsp:rsid wsp:val=&quot;00D27F01&quot;/&gt;&lt;wsp:rsid wsp:val=&quot;00D30B60&quot;/&gt;&lt;wsp:rsid wsp:val=&quot;00D30C46&quot;/&gt;&lt;wsp:rsid wsp:val=&quot;00D30FC7&quot;/&gt;&lt;wsp:rsid wsp:val=&quot;00D31B9F&quot;/&gt;&lt;wsp:rsid wsp:val=&quot;00D31BEA&quot;/&gt;&lt;wsp:rsid wsp:val=&quot;00D31E85&quot;/&gt;&lt;wsp:rsid wsp:val=&quot;00D32120&quot;/&gt;&lt;wsp:rsid wsp:val=&quot;00D32446&quot;/&gt;&lt;wsp:rsid wsp:val=&quot;00D3298A&quot;/&gt;&lt;wsp:rsid wsp:val=&quot;00D329ED&quot;/&gt;&lt;wsp:rsid wsp:val=&quot;00D32B6E&quot;/&gt;&lt;wsp:rsid wsp:val=&quot;00D33313&quot;/&gt;&lt;wsp:rsid wsp:val=&quot;00D33410&quot;/&gt;&lt;wsp:rsid wsp:val=&quot;00D33AB3&quot;/&gt;&lt;wsp:rsid wsp:val=&quot;00D33AFC&quot;/&gt;&lt;wsp:rsid wsp:val=&quot;00D33D07&quot;/&gt;&lt;wsp:rsid wsp:val=&quot;00D3410B&quot;/&gt;&lt;wsp:rsid wsp:val=&quot;00D344C9&quot;/&gt;&lt;wsp:rsid wsp:val=&quot;00D3461F&quot;/&gt;&lt;wsp:rsid wsp:val=&quot;00D35272&quot;/&gt;&lt;wsp:rsid wsp:val=&quot;00D353FF&quot;/&gt;&lt;wsp:rsid wsp:val=&quot;00D35BE8&quot;/&gt;&lt;wsp:rsid wsp:val=&quot;00D3609F&quot;/&gt;&lt;wsp:rsid wsp:val=&quot;00D3610A&quot;/&gt;&lt;wsp:rsid wsp:val=&quot;00D361F6&quot;/&gt;&lt;wsp:rsid wsp:val=&quot;00D3646C&quot;/&gt;&lt;wsp:rsid wsp:val=&quot;00D3668C&quot;/&gt;&lt;wsp:rsid wsp:val=&quot;00D366E7&quot;/&gt;&lt;wsp:rsid wsp:val=&quot;00D369EA&quot;/&gt;&lt;wsp:rsid wsp:val=&quot;00D36C8E&quot;/&gt;&lt;wsp:rsid wsp:val=&quot;00D36ED5&quot;/&gt;&lt;wsp:rsid wsp:val=&quot;00D37568&quot;/&gt;&lt;wsp:rsid wsp:val=&quot;00D37C2D&quot;/&gt;&lt;wsp:rsid wsp:val=&quot;00D403D9&quot;/&gt;&lt;wsp:rsid wsp:val=&quot;00D404CE&quot;/&gt;&lt;wsp:rsid wsp:val=&quot;00D40E24&quot;/&gt;&lt;wsp:rsid wsp:val=&quot;00D40E25&quot;/&gt;&lt;wsp:rsid wsp:val=&quot;00D40E78&quot;/&gt;&lt;wsp:rsid wsp:val=&quot;00D41009&quot;/&gt;&lt;wsp:rsid wsp:val=&quot;00D41901&quot;/&gt;&lt;wsp:rsid wsp:val=&quot;00D41B4E&quot;/&gt;&lt;wsp:rsid wsp:val=&quot;00D41B97&quot;/&gt;&lt;wsp:rsid wsp:val=&quot;00D41BD5&quot;/&gt;&lt;wsp:rsid wsp:val=&quot;00D41CD0&quot;/&gt;&lt;wsp:rsid wsp:val=&quot;00D41D9A&quot;/&gt;&lt;wsp:rsid wsp:val=&quot;00D420DA&quot;/&gt;&lt;wsp:rsid wsp:val=&quot;00D421D9&quot;/&gt;&lt;wsp:rsid wsp:val=&quot;00D422E4&quot;/&gt;&lt;wsp:rsid wsp:val=&quot;00D429DA&quot;/&gt;&lt;wsp:rsid wsp:val=&quot;00D42B71&quot;/&gt;&lt;wsp:rsid wsp:val=&quot;00D42B88&quot;/&gt;&lt;wsp:rsid wsp:val=&quot;00D435FC&quot;/&gt;&lt;wsp:rsid wsp:val=&quot;00D43888&quot;/&gt;&lt;wsp:rsid wsp:val=&quot;00D43E9E&quot;/&gt;&lt;wsp:rsid wsp:val=&quot;00D440D2&quot;/&gt;&lt;wsp:rsid wsp:val=&quot;00D44232&quot;/&gt;&lt;wsp:rsid wsp:val=&quot;00D4429F&quot;/&gt;&lt;wsp:rsid wsp:val=&quot;00D44336&quot;/&gt;&lt;wsp:rsid wsp:val=&quot;00D448BD&quot;/&gt;&lt;wsp:rsid wsp:val=&quot;00D44A5C&quot;/&gt;&lt;wsp:rsid wsp:val=&quot;00D44A68&quot;/&gt;&lt;wsp:rsid wsp:val=&quot;00D4501C&quot;/&gt;&lt;wsp:rsid wsp:val=&quot;00D4551B&quot;/&gt;&lt;wsp:rsid wsp:val=&quot;00D45581&quot;/&gt;&lt;wsp:rsid wsp:val=&quot;00D45C69&quot;/&gt;&lt;wsp:rsid wsp:val=&quot;00D45ED8&quot;/&gt;&lt;wsp:rsid wsp:val=&quot;00D466E5&quot;/&gt;&lt;wsp:rsid wsp:val=&quot;00D467C7&quot;/&gt;&lt;wsp:rsid wsp:val=&quot;00D4688E&quot;/&gt;&lt;wsp:rsid wsp:val=&quot;00D46899&quot;/&gt;&lt;wsp:rsid wsp:val=&quot;00D46B9E&quot;/&gt;&lt;wsp:rsid wsp:val=&quot;00D46C9C&quot;/&gt;&lt;wsp:rsid wsp:val=&quot;00D46F2D&quot;/&gt;&lt;wsp:rsid wsp:val=&quot;00D471EF&quot;/&gt;&lt;wsp:rsid wsp:val=&quot;00D471F9&quot;/&gt;&lt;wsp:rsid wsp:val=&quot;00D475CC&quot;/&gt;&lt;wsp:rsid wsp:val=&quot;00D4774B&quot;/&gt;&lt;wsp:rsid wsp:val=&quot;00D477E2&quot;/&gt;&lt;wsp:rsid wsp:val=&quot;00D47C14&quot;/&gt;&lt;wsp:rsid wsp:val=&quot;00D501B2&quot;/&gt;&lt;wsp:rsid wsp:val=&quot;00D502B4&quot;/&gt;&lt;wsp:rsid wsp:val=&quot;00D5044A&quot;/&gt;&lt;wsp:rsid wsp:val=&quot;00D5082A&quot;/&gt;&lt;wsp:rsid wsp:val=&quot;00D50C12&quot;/&gt;&lt;wsp:rsid wsp:val=&quot;00D50F95&quot;/&gt;&lt;wsp:rsid wsp:val=&quot;00D5102A&quot;/&gt;&lt;wsp:rsid wsp:val=&quot;00D513F0&quot;/&gt;&lt;wsp:rsid wsp:val=&quot;00D5146D&quot;/&gt;&lt;wsp:rsid wsp:val=&quot;00D51565&quot;/&gt;&lt;wsp:rsid wsp:val=&quot;00D5163E&quot;/&gt;&lt;wsp:rsid wsp:val=&quot;00D51AAF&quot;/&gt;&lt;wsp:rsid wsp:val=&quot;00D51CBB&quot;/&gt;&lt;wsp:rsid wsp:val=&quot;00D51F84&quot;/&gt;&lt;wsp:rsid wsp:val=&quot;00D51F90&quot;/&gt;&lt;wsp:rsid wsp:val=&quot;00D52200&quot;/&gt;&lt;wsp:rsid wsp:val=&quot;00D525A6&quot;/&gt;&lt;wsp:rsid wsp:val=&quot;00D5294C&quot;/&gt;&lt;wsp:rsid wsp:val=&quot;00D5342F&quot;/&gt;&lt;wsp:rsid wsp:val=&quot;00D53539&quot;/&gt;&lt;wsp:rsid wsp:val=&quot;00D53768&quot;/&gt;&lt;wsp:rsid wsp:val=&quot;00D53C63&quot;/&gt;&lt;wsp:rsid wsp:val=&quot;00D54B87&quot;/&gt;&lt;wsp:rsid wsp:val=&quot;00D54C59&quot;/&gt;&lt;wsp:rsid wsp:val=&quot;00D54D88&quot;/&gt;&lt;wsp:rsid wsp:val=&quot;00D55115&quot;/&gt;&lt;wsp:rsid wsp:val=&quot;00D5521C&quot;/&gt;&lt;wsp:rsid wsp:val=&quot;00D552BA&quot;/&gt;&lt;wsp:rsid wsp:val=&quot;00D554E6&quot;/&gt;&lt;wsp:rsid wsp:val=&quot;00D55723&quot;/&gt;&lt;wsp:rsid wsp:val=&quot;00D55B68&quot;/&gt;&lt;wsp:rsid wsp:val=&quot;00D55C37&quot;/&gt;&lt;wsp:rsid wsp:val=&quot;00D5627D&quot;/&gt;&lt;wsp:rsid wsp:val=&quot;00D56330&quot;/&gt;&lt;wsp:rsid wsp:val=&quot;00D563C2&quot;/&gt;&lt;wsp:rsid wsp:val=&quot;00D56450&quot;/&gt;&lt;wsp:rsid wsp:val=&quot;00D56544&quot;/&gt;&lt;wsp:rsid wsp:val=&quot;00D56561&quot;/&gt;&lt;wsp:rsid wsp:val=&quot;00D56C31&quot;/&gt;&lt;wsp:rsid wsp:val=&quot;00D56D65&quot;/&gt;&lt;wsp:rsid wsp:val=&quot;00D56E86&quot;/&gt;&lt;wsp:rsid wsp:val=&quot;00D57291&quot;/&gt;&lt;wsp:rsid wsp:val=&quot;00D572B2&quot;/&gt;&lt;wsp:rsid wsp:val=&quot;00D578C5&quot;/&gt;&lt;wsp:rsid wsp:val=&quot;00D57C20&quot;/&gt;&lt;wsp:rsid wsp:val=&quot;00D57CEB&quot;/&gt;&lt;wsp:rsid wsp:val=&quot;00D57F0A&quot;/&gt;&lt;wsp:rsid wsp:val=&quot;00D600BE&quot;/&gt;&lt;wsp:rsid wsp:val=&quot;00D601BA&quot;/&gt;&lt;wsp:rsid wsp:val=&quot;00D60207&quot;/&gt;&lt;wsp:rsid wsp:val=&quot;00D60356&quot;/&gt;&lt;wsp:rsid wsp:val=&quot;00D60BCB&quot;/&gt;&lt;wsp:rsid wsp:val=&quot;00D60CB2&quot;/&gt;&lt;wsp:rsid wsp:val=&quot;00D60DD4&quot;/&gt;&lt;wsp:rsid wsp:val=&quot;00D610A5&quot;/&gt;&lt;wsp:rsid wsp:val=&quot;00D61834&quot;/&gt;&lt;wsp:rsid wsp:val=&quot;00D620D9&quot;/&gt;&lt;wsp:rsid wsp:val=&quot;00D62243&quot;/&gt;&lt;wsp:rsid wsp:val=&quot;00D62334&quot;/&gt;&lt;wsp:rsid wsp:val=&quot;00D6278F&quot;/&gt;&lt;wsp:rsid wsp:val=&quot;00D62798&quot;/&gt;&lt;wsp:rsid wsp:val=&quot;00D62949&quot;/&gt;&lt;wsp:rsid wsp:val=&quot;00D62B51&quot;/&gt;&lt;wsp:rsid wsp:val=&quot;00D62DEC&quot;/&gt;&lt;wsp:rsid wsp:val=&quot;00D634D4&quot;/&gt;&lt;wsp:rsid wsp:val=&quot;00D63BAD&quot;/&gt;&lt;wsp:rsid wsp:val=&quot;00D63C5F&quot;/&gt;&lt;wsp:rsid wsp:val=&quot;00D640A3&quot;/&gt;&lt;wsp:rsid wsp:val=&quot;00D6410E&quot;/&gt;&lt;wsp:rsid wsp:val=&quot;00D64176&quot;/&gt;&lt;wsp:rsid wsp:val=&quot;00D64280&quot;/&gt;&lt;wsp:rsid wsp:val=&quot;00D6433E&quot;/&gt;&lt;wsp:rsid wsp:val=&quot;00D64346&quot;/&gt;&lt;wsp:rsid wsp:val=&quot;00D6447E&quot;/&gt;&lt;wsp:rsid wsp:val=&quot;00D647F9&quot;/&gt;&lt;wsp:rsid wsp:val=&quot;00D6485C&quot;/&gt;&lt;wsp:rsid wsp:val=&quot;00D64CB8&quot;/&gt;&lt;wsp:rsid wsp:val=&quot;00D65404&quot;/&gt;&lt;wsp:rsid wsp:val=&quot;00D6575A&quot;/&gt;&lt;wsp:rsid wsp:val=&quot;00D65837&quot;/&gt;&lt;wsp:rsid wsp:val=&quot;00D65AAD&quot;/&gt;&lt;wsp:rsid wsp:val=&quot;00D66022&quot;/&gt;&lt;wsp:rsid wsp:val=&quot;00D66065&quot;/&gt;&lt;wsp:rsid wsp:val=&quot;00D662E2&quot;/&gt;&lt;wsp:rsid wsp:val=&quot;00D66657&quot;/&gt;&lt;wsp:rsid wsp:val=&quot;00D668FD&quot;/&gt;&lt;wsp:rsid wsp:val=&quot;00D66DAA&quot;/&gt;&lt;wsp:rsid wsp:val=&quot;00D7010A&quot;/&gt;&lt;wsp:rsid wsp:val=&quot;00D7040B&quot;/&gt;&lt;wsp:rsid wsp:val=&quot;00D70824&quot;/&gt;&lt;wsp:rsid wsp:val=&quot;00D70F5E&quot;/&gt;&lt;wsp:rsid wsp:val=&quot;00D70F87&quot;/&gt;&lt;wsp:rsid wsp:val=&quot;00D7116B&quot;/&gt;&lt;wsp:rsid wsp:val=&quot;00D7123A&quot;/&gt;&lt;wsp:rsid wsp:val=&quot;00D71259&quot;/&gt;&lt;wsp:rsid wsp:val=&quot;00D71D45&quot;/&gt;&lt;wsp:rsid wsp:val=&quot;00D73209&quot;/&gt;&lt;wsp:rsid wsp:val=&quot;00D73337&quot;/&gt;&lt;wsp:rsid wsp:val=&quot;00D73347&quot;/&gt;&lt;wsp:rsid wsp:val=&quot;00D73A3C&quot;/&gt;&lt;wsp:rsid wsp:val=&quot;00D73A6B&quot;/&gt;&lt;wsp:rsid wsp:val=&quot;00D73B96&quot;/&gt;&lt;wsp:rsid wsp:val=&quot;00D73DAD&quot;/&gt;&lt;wsp:rsid wsp:val=&quot;00D73DE0&quot;/&gt;&lt;wsp:rsid wsp:val=&quot;00D73E0D&quot;/&gt;&lt;wsp:rsid wsp:val=&quot;00D740A5&quot;/&gt;&lt;wsp:rsid wsp:val=&quot;00D74461&quot;/&gt;&lt;wsp:rsid wsp:val=&quot;00D7480B&quot;/&gt;&lt;wsp:rsid wsp:val=&quot;00D74AF7&quot;/&gt;&lt;wsp:rsid wsp:val=&quot;00D74EA0&quot;/&gt;&lt;wsp:rsid wsp:val=&quot;00D7505F&quot;/&gt;&lt;wsp:rsid wsp:val=&quot;00D7568F&quot;/&gt;&lt;wsp:rsid wsp:val=&quot;00D75843&quot;/&gt;&lt;wsp:rsid wsp:val=&quot;00D758A0&quot;/&gt;&lt;wsp:rsid wsp:val=&quot;00D758A1&quot;/&gt;&lt;wsp:rsid wsp:val=&quot;00D75CD8&quot;/&gt;&lt;wsp:rsid wsp:val=&quot;00D75E85&quot;/&gt;&lt;wsp:rsid wsp:val=&quot;00D761CB&quot;/&gt;&lt;wsp:rsid wsp:val=&quot;00D76A4B&quot;/&gt;&lt;wsp:rsid wsp:val=&quot;00D76DDA&quot;/&gt;&lt;wsp:rsid wsp:val=&quot;00D76E83&quot;/&gt;&lt;wsp:rsid wsp:val=&quot;00D771C9&quot;/&gt;&lt;wsp:rsid wsp:val=&quot;00D776EF&quot;/&gt;&lt;wsp:rsid wsp:val=&quot;00D778C8&quot;/&gt;&lt;wsp:rsid wsp:val=&quot;00D77B6A&quot;/&gt;&lt;wsp:rsid wsp:val=&quot;00D77C05&quot;/&gt;&lt;wsp:rsid wsp:val=&quot;00D800A1&quot;/&gt;&lt;wsp:rsid wsp:val=&quot;00D801DE&quot;/&gt;&lt;wsp:rsid wsp:val=&quot;00D8036A&quot;/&gt;&lt;wsp:rsid wsp:val=&quot;00D80AB8&quot;/&gt;&lt;wsp:rsid wsp:val=&quot;00D80C93&quot;/&gt;&lt;wsp:rsid wsp:val=&quot;00D80CCB&quot;/&gt;&lt;wsp:rsid wsp:val=&quot;00D812D3&quot;/&gt;&lt;wsp:rsid wsp:val=&quot;00D81307&quot;/&gt;&lt;wsp:rsid wsp:val=&quot;00D81491&quot;/&gt;&lt;wsp:rsid wsp:val=&quot;00D817FD&quot;/&gt;&lt;wsp:rsid wsp:val=&quot;00D81AF1&quot;/&gt;&lt;wsp:rsid wsp:val=&quot;00D81E9C&quot;/&gt;&lt;wsp:rsid wsp:val=&quot;00D820F3&quot;/&gt;&lt;wsp:rsid wsp:val=&quot;00D82543&quot;/&gt;&lt;wsp:rsid wsp:val=&quot;00D829AC&quot;/&gt;&lt;wsp:rsid wsp:val=&quot;00D82CF4&quot;/&gt;&lt;wsp:rsid wsp:val=&quot;00D83401&quot;/&gt;&lt;wsp:rsid wsp:val=&quot;00D838CD&quot;/&gt;&lt;wsp:rsid wsp:val=&quot;00D83B14&quot;/&gt;&lt;wsp:rsid wsp:val=&quot;00D83EE4&quot;/&gt;&lt;wsp:rsid wsp:val=&quot;00D84268&quot;/&gt;&lt;wsp:rsid wsp:val=&quot;00D84464&quot;/&gt;&lt;wsp:rsid wsp:val=&quot;00D846C5&quot;/&gt;&lt;wsp:rsid wsp:val=&quot;00D84B19&quot;/&gt;&lt;wsp:rsid wsp:val=&quot;00D853C3&quot;/&gt;&lt;wsp:rsid wsp:val=&quot;00D8588D&quot;/&gt;&lt;wsp:rsid wsp:val=&quot;00D85C44&quot;/&gt;&lt;wsp:rsid wsp:val=&quot;00D86343&quot;/&gt;&lt;wsp:rsid wsp:val=&quot;00D86B2B&quot;/&gt;&lt;wsp:rsid wsp:val=&quot;00D86B37&quot;/&gt;&lt;wsp:rsid wsp:val=&quot;00D86ED1&quot;/&gt;&lt;wsp:rsid wsp:val=&quot;00D87154&quot;/&gt;&lt;wsp:rsid wsp:val=&quot;00D8757E&quot;/&gt;&lt;wsp:rsid wsp:val=&quot;00D8778A&quot;/&gt;&lt;wsp:rsid wsp:val=&quot;00D87F82&quot;/&gt;&lt;wsp:rsid wsp:val=&quot;00D91009&quot;/&gt;&lt;wsp:rsid wsp:val=&quot;00D9120D&quot;/&gt;&lt;wsp:rsid wsp:val=&quot;00D9126A&quot;/&gt;&lt;wsp:rsid wsp:val=&quot;00D912DF&quot;/&gt;&lt;wsp:rsid wsp:val=&quot;00D9160F&quot;/&gt;&lt;wsp:rsid wsp:val=&quot;00D9163E&quot;/&gt;&lt;wsp:rsid wsp:val=&quot;00D919CC&quot;/&gt;&lt;wsp:rsid wsp:val=&quot;00D91C54&quot;/&gt;&lt;wsp:rsid wsp:val=&quot;00D91E52&quot;/&gt;&lt;wsp:rsid wsp:val=&quot;00D91F8C&quot;/&gt;&lt;wsp:rsid wsp:val=&quot;00D921E5&quot;/&gt;&lt;wsp:rsid wsp:val=&quot;00D92265&quot;/&gt;&lt;wsp:rsid wsp:val=&quot;00D9230B&quot;/&gt;&lt;wsp:rsid wsp:val=&quot;00D923B9&quot;/&gt;&lt;wsp:rsid wsp:val=&quot;00D92558&quot;/&gt;&lt;wsp:rsid wsp:val=&quot;00D92559&quot;/&gt;&lt;wsp:rsid wsp:val=&quot;00D925F1&quot;/&gt;&lt;wsp:rsid wsp:val=&quot;00D92633&quot;/&gt;&lt;wsp:rsid wsp:val=&quot;00D92CBC&quot;/&gt;&lt;wsp:rsid wsp:val=&quot;00D92FD3&quot;/&gt;&lt;wsp:rsid wsp:val=&quot;00D931F2&quot;/&gt;&lt;wsp:rsid wsp:val=&quot;00D93D5E&quot;/&gt;&lt;wsp:rsid wsp:val=&quot;00D948A0&quot;/&gt;&lt;wsp:rsid wsp:val=&quot;00D94BB0&quot;/&gt;&lt;wsp:rsid wsp:val=&quot;00D94C0C&quot;/&gt;&lt;wsp:rsid wsp:val=&quot;00D94FF3&quot;/&gt;&lt;wsp:rsid wsp:val=&quot;00D957C0&quot;/&gt;&lt;wsp:rsid wsp:val=&quot;00D95BF0&quot;/&gt;&lt;wsp:rsid wsp:val=&quot;00D95BFF&quot;/&gt;&lt;wsp:rsid wsp:val=&quot;00D95F44&quot;/&gt;&lt;wsp:rsid wsp:val=&quot;00D96193&quot;/&gt;&lt;wsp:rsid wsp:val=&quot;00D96780&quot;/&gt;&lt;wsp:rsid wsp:val=&quot;00D96DD2&quot;/&gt;&lt;wsp:rsid wsp:val=&quot;00D97DCE&quot;/&gt;&lt;wsp:rsid wsp:val=&quot;00D97E86&quot;/&gt;&lt;wsp:rsid wsp:val=&quot;00DA0FC0&quot;/&gt;&lt;wsp:rsid wsp:val=&quot;00DA1054&quot;/&gt;&lt;wsp:rsid wsp:val=&quot;00DA1D80&quot;/&gt;&lt;wsp:rsid wsp:val=&quot;00DA2046&quot;/&gt;&lt;wsp:rsid wsp:val=&quot;00DA23D2&quot;/&gt;&lt;wsp:rsid wsp:val=&quot;00DA25F8&quot;/&gt;&lt;wsp:rsid wsp:val=&quot;00DA29C4&quot;/&gt;&lt;wsp:rsid wsp:val=&quot;00DA2B47&quot;/&gt;&lt;wsp:rsid wsp:val=&quot;00DA2CD7&quot;/&gt;&lt;wsp:rsid wsp:val=&quot;00DA2D90&quot;/&gt;&lt;wsp:rsid wsp:val=&quot;00DA3335&quot;/&gt;&lt;wsp:rsid wsp:val=&quot;00DA3462&quot;/&gt;&lt;wsp:rsid wsp:val=&quot;00DA392D&quot;/&gt;&lt;wsp:rsid wsp:val=&quot;00DA3A76&quot;/&gt;&lt;wsp:rsid wsp:val=&quot;00DA3B43&quot;/&gt;&lt;wsp:rsid wsp:val=&quot;00DA3BE7&quot;/&gt;&lt;wsp:rsid wsp:val=&quot;00DA3EEC&quot;/&gt;&lt;wsp:rsid wsp:val=&quot;00DA3F00&quot;/&gt;&lt;wsp:rsid wsp:val=&quot;00DA43CA&quot;/&gt;&lt;wsp:rsid wsp:val=&quot;00DA492A&quot;/&gt;&lt;wsp:rsid wsp:val=&quot;00DA4A0C&quot;/&gt;&lt;wsp:rsid wsp:val=&quot;00DA4D11&quot;/&gt;&lt;wsp:rsid wsp:val=&quot;00DA571D&quot;/&gt;&lt;wsp:rsid wsp:val=&quot;00DA59A6&quot;/&gt;&lt;wsp:rsid wsp:val=&quot;00DA5A53&quot;/&gt;&lt;wsp:rsid wsp:val=&quot;00DA5CA9&quot;/&gt;&lt;wsp:rsid wsp:val=&quot;00DA5E35&quot;/&gt;&lt;wsp:rsid wsp:val=&quot;00DA5E7E&quot;/&gt;&lt;wsp:rsid wsp:val=&quot;00DA5EB0&quot;/&gt;&lt;wsp:rsid wsp:val=&quot;00DA64EB&quot;/&gt;&lt;wsp:rsid wsp:val=&quot;00DA714A&quot;/&gt;&lt;wsp:rsid wsp:val=&quot;00DA71AF&quot;/&gt;&lt;wsp:rsid wsp:val=&quot;00DA727D&quot;/&gt;&lt;wsp:rsid wsp:val=&quot;00DA7A85&quot;/&gt;&lt;wsp:rsid wsp:val=&quot;00DA7B43&quot;/&gt;&lt;wsp:rsid wsp:val=&quot;00DA7BC7&quot;/&gt;&lt;wsp:rsid wsp:val=&quot;00DA7E4C&quot;/&gt;&lt;wsp:rsid wsp:val=&quot;00DB0487&quot;/&gt;&lt;wsp:rsid wsp:val=&quot;00DB0564&quot;/&gt;&lt;wsp:rsid wsp:val=&quot;00DB081D&quot;/&gt;&lt;wsp:rsid wsp:val=&quot;00DB09EE&quot;/&gt;&lt;wsp:rsid wsp:val=&quot;00DB1239&quot;/&gt;&lt;wsp:rsid wsp:val=&quot;00DB1539&quot;/&gt;&lt;wsp:rsid wsp:val=&quot;00DB1F98&quot;/&gt;&lt;wsp:rsid wsp:val=&quot;00DB2551&quot;/&gt;&lt;wsp:rsid wsp:val=&quot;00DB286C&quot;/&gt;&lt;wsp:rsid wsp:val=&quot;00DB2B98&quot;/&gt;&lt;wsp:rsid wsp:val=&quot;00DB2DC2&quot;/&gt;&lt;wsp:rsid wsp:val=&quot;00DB35C7&quot;/&gt;&lt;wsp:rsid wsp:val=&quot;00DB39DE&quot;/&gt;&lt;wsp:rsid wsp:val=&quot;00DB3D52&quot;/&gt;&lt;wsp:rsid wsp:val=&quot;00DB4267&quot;/&gt;&lt;wsp:rsid wsp:val=&quot;00DB42C3&quot;/&gt;&lt;wsp:rsid wsp:val=&quot;00DB4322&quot;/&gt;&lt;wsp:rsid wsp:val=&quot;00DB4F9D&quot;/&gt;&lt;wsp:rsid wsp:val=&quot;00DB5512&quot;/&gt;&lt;wsp:rsid wsp:val=&quot;00DB5863&quot;/&gt;&lt;wsp:rsid wsp:val=&quot;00DB5A21&quot;/&gt;&lt;wsp:rsid wsp:val=&quot;00DB5BEA&quot;/&gt;&lt;wsp:rsid wsp:val=&quot;00DB5CAA&quot;/&gt;&lt;wsp:rsid wsp:val=&quot;00DB5DEB&quot;/&gt;&lt;wsp:rsid wsp:val=&quot;00DB5EE5&quot;/&gt;&lt;wsp:rsid wsp:val=&quot;00DB62A6&quot;/&gt;&lt;wsp:rsid wsp:val=&quot;00DB6500&quot;/&gt;&lt;wsp:rsid wsp:val=&quot;00DB6598&quot;/&gt;&lt;wsp:rsid wsp:val=&quot;00DB6798&quot;/&gt;&lt;wsp:rsid wsp:val=&quot;00DB68B4&quot;/&gt;&lt;wsp:rsid wsp:val=&quot;00DB68FF&quot;/&gt;&lt;wsp:rsid wsp:val=&quot;00DB6FA9&quot;/&gt;&lt;wsp:rsid wsp:val=&quot;00DB71FD&quot;/&gt;&lt;wsp:rsid wsp:val=&quot;00DB7427&quot;/&gt;&lt;wsp:rsid wsp:val=&quot;00DB749A&quot;/&gt;&lt;wsp:rsid wsp:val=&quot;00DB777F&quot;/&gt;&lt;wsp:rsid wsp:val=&quot;00DB79CC&quot;/&gt;&lt;wsp:rsid wsp:val=&quot;00DB7D70&quot;/&gt;&lt;wsp:rsid wsp:val=&quot;00DB7E8C&quot;/&gt;&lt;wsp:rsid wsp:val=&quot;00DC0715&quot;/&gt;&lt;wsp:rsid wsp:val=&quot;00DC0856&quot;/&gt;&lt;wsp:rsid wsp:val=&quot;00DC0F93&quot;/&gt;&lt;wsp:rsid wsp:val=&quot;00DC12FB&quot;/&gt;&lt;wsp:rsid wsp:val=&quot;00DC1384&quot;/&gt;&lt;wsp:rsid wsp:val=&quot;00DC13D4&quot;/&gt;&lt;wsp:rsid wsp:val=&quot;00DC1479&quot;/&gt;&lt;wsp:rsid wsp:val=&quot;00DC1624&quot;/&gt;&lt;wsp:rsid wsp:val=&quot;00DC162B&quot;/&gt;&lt;wsp:rsid wsp:val=&quot;00DC1763&quot;/&gt;&lt;wsp:rsid wsp:val=&quot;00DC2188&quot;/&gt;&lt;wsp:rsid wsp:val=&quot;00DC22B7&quot;/&gt;&lt;wsp:rsid wsp:val=&quot;00DC22C5&quot;/&gt;&lt;wsp:rsid wsp:val=&quot;00DC257F&quot;/&gt;&lt;wsp:rsid wsp:val=&quot;00DC2898&quot;/&gt;&lt;wsp:rsid wsp:val=&quot;00DC28A6&quot;/&gt;&lt;wsp:rsid wsp:val=&quot;00DC28EC&quot;/&gt;&lt;wsp:rsid wsp:val=&quot;00DC392F&quot;/&gt;&lt;wsp:rsid wsp:val=&quot;00DC3E1F&quot;/&gt;&lt;wsp:rsid wsp:val=&quot;00DC452B&quot;/&gt;&lt;wsp:rsid wsp:val=&quot;00DC4B72&quot;/&gt;&lt;wsp:rsid wsp:val=&quot;00DC4CCD&quot;/&gt;&lt;wsp:rsid wsp:val=&quot;00DC4D82&quot;/&gt;&lt;wsp:rsid wsp:val=&quot;00DC4E9C&quot;/&gt;&lt;wsp:rsid wsp:val=&quot;00DC522A&quot;/&gt;&lt;wsp:rsid wsp:val=&quot;00DC522F&quot;/&gt;&lt;wsp:rsid wsp:val=&quot;00DC560A&quot;/&gt;&lt;wsp:rsid wsp:val=&quot;00DC574D&quot;/&gt;&lt;wsp:rsid wsp:val=&quot;00DC588E&quot;/&gt;&lt;wsp:rsid wsp:val=&quot;00DC592C&quot;/&gt;&lt;wsp:rsid wsp:val=&quot;00DC5E66&quot;/&gt;&lt;wsp:rsid wsp:val=&quot;00DC65D8&quot;/&gt;&lt;wsp:rsid wsp:val=&quot;00DC6A94&quot;/&gt;&lt;wsp:rsid wsp:val=&quot;00DC6B82&quot;/&gt;&lt;wsp:rsid wsp:val=&quot;00DC7073&quot;/&gt;&lt;wsp:rsid wsp:val=&quot;00DC765F&quot;/&gt;&lt;wsp:rsid wsp:val=&quot;00DC7722&quot;/&gt;&lt;wsp:rsid wsp:val=&quot;00DC7890&quot;/&gt;&lt;wsp:rsid wsp:val=&quot;00DC7DAD&quot;/&gt;&lt;wsp:rsid wsp:val=&quot;00DC7E92&quot;/&gt;&lt;wsp:rsid wsp:val=&quot;00DD02C4&quot;/&gt;&lt;wsp:rsid wsp:val=&quot;00DD0877&quot;/&gt;&lt;wsp:rsid wsp:val=&quot;00DD0C93&quot;/&gt;&lt;wsp:rsid wsp:val=&quot;00DD0D46&quot;/&gt;&lt;wsp:rsid wsp:val=&quot;00DD1213&quot;/&gt;&lt;wsp:rsid wsp:val=&quot;00DD128A&quot;/&gt;&lt;wsp:rsid wsp:val=&quot;00DD12B1&quot;/&gt;&lt;wsp:rsid wsp:val=&quot;00DD12B5&quot;/&gt;&lt;wsp:rsid wsp:val=&quot;00DD1422&quot;/&gt;&lt;wsp:rsid wsp:val=&quot;00DD1947&quot;/&gt;&lt;wsp:rsid wsp:val=&quot;00DD1A59&quot;/&gt;&lt;wsp:rsid wsp:val=&quot;00DD1ED7&quot;/&gt;&lt;wsp:rsid wsp:val=&quot;00DD242B&quot;/&gt;&lt;wsp:rsid wsp:val=&quot;00DD2FE5&quot;/&gt;&lt;wsp:rsid wsp:val=&quot;00DD3184&quot;/&gt;&lt;wsp:rsid wsp:val=&quot;00DD3401&quot;/&gt;&lt;wsp:rsid wsp:val=&quot;00DD3430&quot;/&gt;&lt;wsp:rsid wsp:val=&quot;00DD3480&quot;/&gt;&lt;wsp:rsid wsp:val=&quot;00DD3565&quot;/&gt;&lt;wsp:rsid wsp:val=&quot;00DD35E2&quot;/&gt;&lt;wsp:rsid wsp:val=&quot;00DD476F&quot;/&gt;&lt;wsp:rsid wsp:val=&quot;00DD49D3&quot;/&gt;&lt;wsp:rsid wsp:val=&quot;00DD50F2&quot;/&gt;&lt;wsp:rsid wsp:val=&quot;00DD550A&quot;/&gt;&lt;wsp:rsid wsp:val=&quot;00DD598B&quot;/&gt;&lt;wsp:rsid wsp:val=&quot;00DD59BF&quot;/&gt;&lt;wsp:rsid wsp:val=&quot;00DD5BBE&quot;/&gt;&lt;wsp:rsid wsp:val=&quot;00DD6396&quot;/&gt;&lt;wsp:rsid wsp:val=&quot;00DD6A58&quot;/&gt;&lt;wsp:rsid wsp:val=&quot;00DD6C70&quot;/&gt;&lt;wsp:rsid wsp:val=&quot;00DD6CED&quot;/&gt;&lt;wsp:rsid wsp:val=&quot;00DD6DA2&quot;/&gt;&lt;wsp:rsid wsp:val=&quot;00DD7153&quot;/&gt;&lt;wsp:rsid wsp:val=&quot;00DD761C&quot;/&gt;&lt;wsp:rsid wsp:val=&quot;00DD76AF&quot;/&gt;&lt;wsp:rsid wsp:val=&quot;00DD7B13&quot;/&gt;&lt;wsp:rsid wsp:val=&quot;00DD7DF3&quot;/&gt;&lt;wsp:rsid wsp:val=&quot;00DE0171&quot;/&gt;&lt;wsp:rsid wsp:val=&quot;00DE01E6&quot;/&gt;&lt;wsp:rsid wsp:val=&quot;00DE0333&quot;/&gt;&lt;wsp:rsid wsp:val=&quot;00DE0558&quot;/&gt;&lt;wsp:rsid wsp:val=&quot;00DE1039&quot;/&gt;&lt;wsp:rsid wsp:val=&quot;00DE151C&quot;/&gt;&lt;wsp:rsid wsp:val=&quot;00DE1E5B&quot;/&gt;&lt;wsp:rsid wsp:val=&quot;00DE21CF&quot;/&gt;&lt;wsp:rsid wsp:val=&quot;00DE26D3&quot;/&gt;&lt;wsp:rsid wsp:val=&quot;00DE279F&quot;/&gt;&lt;wsp:rsid wsp:val=&quot;00DE27ED&quot;/&gt;&lt;wsp:rsid wsp:val=&quot;00DE2D4B&quot;/&gt;&lt;wsp:rsid wsp:val=&quot;00DE3083&quot;/&gt;&lt;wsp:rsid wsp:val=&quot;00DE38C2&quot;/&gt;&lt;wsp:rsid wsp:val=&quot;00DE3915&quot;/&gt;&lt;wsp:rsid wsp:val=&quot;00DE3DC5&quot;/&gt;&lt;wsp:rsid wsp:val=&quot;00DE3E7C&quot;/&gt;&lt;wsp:rsid wsp:val=&quot;00DE3F63&quot;/&gt;&lt;wsp:rsid wsp:val=&quot;00DE464E&quot;/&gt;&lt;wsp:rsid wsp:val=&quot;00DE4664&quot;/&gt;&lt;wsp:rsid wsp:val=&quot;00DE47CE&quot;/&gt;&lt;wsp:rsid wsp:val=&quot;00DE480D&quot;/&gt;&lt;wsp:rsid wsp:val=&quot;00DE4B0C&quot;/&gt;&lt;wsp:rsid wsp:val=&quot;00DE4D74&quot;/&gt;&lt;wsp:rsid wsp:val=&quot;00DE516B&quot;/&gt;&lt;wsp:rsid wsp:val=&quot;00DE53E4&quot;/&gt;&lt;wsp:rsid wsp:val=&quot;00DE5E4B&quot;/&gt;&lt;wsp:rsid wsp:val=&quot;00DE603C&quot;/&gt;&lt;wsp:rsid wsp:val=&quot;00DE61AA&quot;/&gt;&lt;wsp:rsid wsp:val=&quot;00DE629B&quot;/&gt;&lt;wsp:rsid wsp:val=&quot;00DE62E3&quot;/&gt;&lt;wsp:rsid wsp:val=&quot;00DE7012&quot;/&gt;&lt;wsp:rsid wsp:val=&quot;00DE7391&quot;/&gt;&lt;wsp:rsid wsp:val=&quot;00DE7521&quot;/&gt;&lt;wsp:rsid wsp:val=&quot;00DE7D03&quot;/&gt;&lt;wsp:rsid wsp:val=&quot;00DF02EC&quot;/&gt;&lt;wsp:rsid wsp:val=&quot;00DF0D33&quot;/&gt;&lt;wsp:rsid wsp:val=&quot;00DF0E63&quot;/&gt;&lt;wsp:rsid wsp:val=&quot;00DF1225&quot;/&gt;&lt;wsp:rsid wsp:val=&quot;00DF1280&quot;/&gt;&lt;wsp:rsid wsp:val=&quot;00DF1300&quot;/&gt;&lt;wsp:rsid wsp:val=&quot;00DF1453&quot;/&gt;&lt;wsp:rsid wsp:val=&quot;00DF1ADA&quot;/&gt;&lt;wsp:rsid wsp:val=&quot;00DF1CFA&quot;/&gt;&lt;wsp:rsid wsp:val=&quot;00DF1DE2&quot;/&gt;&lt;wsp:rsid wsp:val=&quot;00DF1FD6&quot;/&gt;&lt;wsp:rsid wsp:val=&quot;00DF26D0&quot;/&gt;&lt;wsp:rsid wsp:val=&quot;00DF28A8&quot;/&gt;&lt;wsp:rsid wsp:val=&quot;00DF2B37&quot;/&gt;&lt;wsp:rsid wsp:val=&quot;00DF2DDB&quot;/&gt;&lt;wsp:rsid wsp:val=&quot;00DF3195&quot;/&gt;&lt;wsp:rsid wsp:val=&quot;00DF32AF&quot;/&gt;&lt;wsp:rsid wsp:val=&quot;00DF3307&quot;/&gt;&lt;wsp:rsid wsp:val=&quot;00DF3492&quot;/&gt;&lt;wsp:rsid wsp:val=&quot;00DF3A17&quot;/&gt;&lt;wsp:rsid wsp:val=&quot;00DF3A6C&quot;/&gt;&lt;wsp:rsid wsp:val=&quot;00DF4091&quot;/&gt;&lt;wsp:rsid wsp:val=&quot;00DF4158&quot;/&gt;&lt;wsp:rsid wsp:val=&quot;00DF440F&quot;/&gt;&lt;wsp:rsid wsp:val=&quot;00DF4430&quot;/&gt;&lt;wsp:rsid wsp:val=&quot;00DF452A&quot;/&gt;&lt;wsp:rsid wsp:val=&quot;00DF4920&quot;/&gt;&lt;wsp:rsid wsp:val=&quot;00DF4BE5&quot;/&gt;&lt;wsp:rsid wsp:val=&quot;00DF4C07&quot;/&gt;&lt;wsp:rsid wsp:val=&quot;00DF4DEA&quot;/&gt;&lt;wsp:rsid wsp:val=&quot;00DF4F19&quot;/&gt;&lt;wsp:rsid wsp:val=&quot;00DF5270&quot;/&gt;&lt;wsp:rsid wsp:val=&quot;00DF54BE&quot;/&gt;&lt;wsp:rsid wsp:val=&quot;00DF5759&quot;/&gt;&lt;wsp:rsid wsp:val=&quot;00DF6014&quot;/&gt;&lt;wsp:rsid wsp:val=&quot;00DF6154&quot;/&gt;&lt;wsp:rsid wsp:val=&quot;00DF66C2&quot;/&gt;&lt;wsp:rsid wsp:val=&quot;00DF6824&quot;/&gt;&lt;wsp:rsid wsp:val=&quot;00DF6D9C&quot;/&gt;&lt;wsp:rsid wsp:val=&quot;00DF7226&quot;/&gt;&lt;wsp:rsid wsp:val=&quot;00DF7644&quot;/&gt;&lt;wsp:rsid wsp:val=&quot;00DF7C0A&quot;/&gt;&lt;wsp:rsid wsp:val=&quot;00E00018&quot;/&gt;&lt;wsp:rsid wsp:val=&quot;00E004D1&quot;/&gt;&lt;wsp:rsid wsp:val=&quot;00E00A07&quot;/&gt;&lt;wsp:rsid wsp:val=&quot;00E00EFF&quot;/&gt;&lt;wsp:rsid wsp:val=&quot;00E019EA&quot;/&gt;&lt;wsp:rsid wsp:val=&quot;00E0243C&quot;/&gt;&lt;wsp:rsid wsp:val=&quot;00E028E6&quot;/&gt;&lt;wsp:rsid wsp:val=&quot;00E02C20&quot;/&gt;&lt;wsp:rsid wsp:val=&quot;00E03016&quot;/&gt;&lt;wsp:rsid wsp:val=&quot;00E032C1&quot;/&gt;&lt;wsp:rsid wsp:val=&quot;00E039C0&quot;/&gt;&lt;wsp:rsid wsp:val=&quot;00E046C1&quot;/&gt;&lt;wsp:rsid wsp:val=&quot;00E049EC&quot;/&gt;&lt;wsp:rsid wsp:val=&quot;00E04EE6&quot;/&gt;&lt;wsp:rsid wsp:val=&quot;00E04FFA&quot;/&gt;&lt;wsp:rsid wsp:val=&quot;00E05A43&quot;/&gt;&lt;wsp:rsid wsp:val=&quot;00E05B03&quot;/&gt;&lt;wsp:rsid wsp:val=&quot;00E05C6E&quot;/&gt;&lt;wsp:rsid wsp:val=&quot;00E060A2&quot;/&gt;&lt;wsp:rsid wsp:val=&quot;00E069D6&quot;/&gt;&lt;wsp:rsid wsp:val=&quot;00E06AF4&quot;/&gt;&lt;wsp:rsid wsp:val=&quot;00E072FB&quot;/&gt;&lt;wsp:rsid wsp:val=&quot;00E07686&quot;/&gt;&lt;wsp:rsid wsp:val=&quot;00E079CA&quot;/&gt;&lt;wsp:rsid wsp:val=&quot;00E07E45&quot;/&gt;&lt;wsp:rsid wsp:val=&quot;00E07F16&quot;/&gt;&lt;wsp:rsid wsp:val=&quot;00E1007C&quot;/&gt;&lt;wsp:rsid wsp:val=&quot;00E102BD&quot;/&gt;&lt;wsp:rsid wsp:val=&quot;00E1039D&quot;/&gt;&lt;wsp:rsid wsp:val=&quot;00E103F8&quot;/&gt;&lt;wsp:rsid wsp:val=&quot;00E104DE&quot;/&gt;&lt;wsp:rsid wsp:val=&quot;00E1074E&quot;/&gt;&lt;wsp:rsid wsp:val=&quot;00E1084A&quot;/&gt;&lt;wsp:rsid wsp:val=&quot;00E10E38&quot;/&gt;&lt;wsp:rsid wsp:val=&quot;00E11DCD&quot;/&gt;&lt;wsp:rsid wsp:val=&quot;00E11EB8&quot;/&gt;&lt;wsp:rsid wsp:val=&quot;00E125EE&quot;/&gt;&lt;wsp:rsid wsp:val=&quot;00E12775&quot;/&gt;&lt;wsp:rsid wsp:val=&quot;00E12A5A&quot;/&gt;&lt;wsp:rsid wsp:val=&quot;00E12BDF&quot;/&gt;&lt;wsp:rsid wsp:val=&quot;00E12DAD&quot;/&gt;&lt;wsp:rsid wsp:val=&quot;00E136AE&quot;/&gt;&lt;wsp:rsid wsp:val=&quot;00E136E0&quot;/&gt;&lt;wsp:rsid wsp:val=&quot;00E139D0&quot;/&gt;&lt;wsp:rsid wsp:val=&quot;00E13AA4&quot;/&gt;&lt;wsp:rsid wsp:val=&quot;00E143F1&quot;/&gt;&lt;wsp:rsid wsp:val=&quot;00E145E0&quot;/&gt;&lt;wsp:rsid wsp:val=&quot;00E14913&quot;/&gt;&lt;wsp:rsid wsp:val=&quot;00E14BB9&quot;/&gt;&lt;wsp:rsid wsp:val=&quot;00E150B1&quot;/&gt;&lt;wsp:rsid wsp:val=&quot;00E15170&quot;/&gt;&lt;wsp:rsid wsp:val=&quot;00E15352&quot;/&gt;&lt;wsp:rsid wsp:val=&quot;00E154A1&quot;/&gt;&lt;wsp:rsid wsp:val=&quot;00E15686&quot;/&gt;&lt;wsp:rsid wsp:val=&quot;00E15B4D&quot;/&gt;&lt;wsp:rsid wsp:val=&quot;00E1626E&quot;/&gt;&lt;wsp:rsid wsp:val=&quot;00E164E8&quot;/&gt;&lt;wsp:rsid wsp:val=&quot;00E1654E&quot;/&gt;&lt;wsp:rsid wsp:val=&quot;00E167D4&quot;/&gt;&lt;wsp:rsid wsp:val=&quot;00E175FF&quot;/&gt;&lt;wsp:rsid wsp:val=&quot;00E17C0D&quot;/&gt;&lt;wsp:rsid wsp:val=&quot;00E17C3F&quot;/&gt;&lt;wsp:rsid wsp:val=&quot;00E17CFB&quot;/&gt;&lt;wsp:rsid wsp:val=&quot;00E20008&quot;/&gt;&lt;wsp:rsid wsp:val=&quot;00E202F9&quot;/&gt;&lt;wsp:rsid wsp:val=&quot;00E2038B&quot;/&gt;&lt;wsp:rsid wsp:val=&quot;00E203C4&quot;/&gt;&lt;wsp:rsid wsp:val=&quot;00E20661&quot;/&gt;&lt;wsp:rsid wsp:val=&quot;00E20775&quot;/&gt;&lt;wsp:rsid wsp:val=&quot;00E20862&quot;/&gt;&lt;wsp:rsid wsp:val=&quot;00E20AD1&quot;/&gt;&lt;wsp:rsid wsp:val=&quot;00E20B2D&quot;/&gt;&lt;wsp:rsid wsp:val=&quot;00E20E6F&quot;/&gt;&lt;wsp:rsid wsp:val=&quot;00E214FB&quot;/&gt;&lt;wsp:rsid wsp:val=&quot;00E216A5&quot;/&gt;&lt;wsp:rsid wsp:val=&quot;00E2189F&quot;/&gt;&lt;wsp:rsid wsp:val=&quot;00E21CCC&quot;/&gt;&lt;wsp:rsid wsp:val=&quot;00E21F88&quot;/&gt;&lt;wsp:rsid wsp:val=&quot;00E21FD8&quot;/&gt;&lt;wsp:rsid wsp:val=&quot;00E224C9&quot;/&gt;&lt;wsp:rsid wsp:val=&quot;00E226D4&quot;/&gt;&lt;wsp:rsid wsp:val=&quot;00E229F7&quot;/&gt;&lt;wsp:rsid wsp:val=&quot;00E22A10&quot;/&gt;&lt;wsp:rsid wsp:val=&quot;00E22EE3&quot;/&gt;&lt;wsp:rsid wsp:val=&quot;00E23179&quot;/&gt;&lt;wsp:rsid wsp:val=&quot;00E23224&quot;/&gt;&lt;wsp:rsid wsp:val=&quot;00E23232&quot;/&gt;&lt;wsp:rsid wsp:val=&quot;00E23851&quot;/&gt;&lt;wsp:rsid wsp:val=&quot;00E23ACC&quot;/&gt;&lt;wsp:rsid wsp:val=&quot;00E23ADB&quot;/&gt;&lt;wsp:rsid wsp:val=&quot;00E243E6&quot;/&gt;&lt;wsp:rsid wsp:val=&quot;00E2446F&quot;/&gt;&lt;wsp:rsid wsp:val=&quot;00E250DB&quot;/&gt;&lt;wsp:rsid wsp:val=&quot;00E259BD&quot;/&gt;&lt;wsp:rsid wsp:val=&quot;00E25F49&quot;/&gt;&lt;wsp:rsid wsp:val=&quot;00E2617B&quot;/&gt;&lt;wsp:rsid wsp:val=&quot;00E26295&quot;/&gt;&lt;wsp:rsid wsp:val=&quot;00E264F5&quot;/&gt;&lt;wsp:rsid wsp:val=&quot;00E2690E&quot;/&gt;&lt;wsp:rsid wsp:val=&quot;00E272FE&quot;/&gt;&lt;wsp:rsid wsp:val=&quot;00E27AA2&quot;/&gt;&lt;wsp:rsid wsp:val=&quot;00E27E5C&quot;/&gt;&lt;wsp:rsid wsp:val=&quot;00E300F1&quot;/&gt;&lt;wsp:rsid wsp:val=&quot;00E30388&quot;/&gt;&lt;wsp:rsid wsp:val=&quot;00E30505&quot;/&gt;&lt;wsp:rsid wsp:val=&quot;00E30517&quot;/&gt;&lt;wsp:rsid wsp:val=&quot;00E3070A&quot;/&gt;&lt;wsp:rsid wsp:val=&quot;00E30A72&quot;/&gt;&lt;wsp:rsid wsp:val=&quot;00E31371&quot;/&gt;&lt;wsp:rsid wsp:val=&quot;00E31506&quot;/&gt;&lt;wsp:rsid wsp:val=&quot;00E3169E&quot;/&gt;&lt;wsp:rsid wsp:val=&quot;00E31E91&quot;/&gt;&lt;wsp:rsid wsp:val=&quot;00E3222F&quot;/&gt;&lt;wsp:rsid wsp:val=&quot;00E32551&quot;/&gt;&lt;wsp:rsid wsp:val=&quot;00E327EE&quot;/&gt;&lt;wsp:rsid wsp:val=&quot;00E32D3A&quot;/&gt;&lt;wsp:rsid wsp:val=&quot;00E32E0E&quot;/&gt;&lt;wsp:rsid wsp:val=&quot;00E33592&quot;/&gt;&lt;wsp:rsid wsp:val=&quot;00E3370B&quot;/&gt;&lt;wsp:rsid wsp:val=&quot;00E337FB&quot;/&gt;&lt;wsp:rsid wsp:val=&quot;00E33802&quot;/&gt;&lt;wsp:rsid wsp:val=&quot;00E33814&quot;/&gt;&lt;wsp:rsid wsp:val=&quot;00E339C6&quot;/&gt;&lt;wsp:rsid wsp:val=&quot;00E33B1B&quot;/&gt;&lt;wsp:rsid wsp:val=&quot;00E33B7B&quot;/&gt;&lt;wsp:rsid wsp:val=&quot;00E33BB9&quot;/&gt;&lt;wsp:rsid wsp:val=&quot;00E33E4D&quot;/&gt;&lt;wsp:rsid wsp:val=&quot;00E340EC&quot;/&gt;&lt;wsp:rsid wsp:val=&quot;00E3457A&quot;/&gt;&lt;wsp:rsid wsp:val=&quot;00E34ED3&quot;/&gt;&lt;wsp:rsid wsp:val=&quot;00E34F08&quot;/&gt;&lt;wsp:rsid wsp:val=&quot;00E35225&quot;/&gt;&lt;wsp:rsid wsp:val=&quot;00E35F47&quot;/&gt;&lt;wsp:rsid wsp:val=&quot;00E360A5&quot;/&gt;&lt;wsp:rsid wsp:val=&quot;00E362BC&quot;/&gt;&lt;wsp:rsid wsp:val=&quot;00E36D92&quot;/&gt;&lt;wsp:rsid wsp:val=&quot;00E36E65&quot;/&gt;&lt;wsp:rsid wsp:val=&quot;00E377BF&quot;/&gt;&lt;wsp:rsid wsp:val=&quot;00E37C25&quot;/&gt;&lt;wsp:rsid wsp:val=&quot;00E37FDC&quot;/&gt;&lt;wsp:rsid wsp:val=&quot;00E40362&quot;/&gt;&lt;wsp:rsid wsp:val=&quot;00E40DAE&quot;/&gt;&lt;wsp:rsid wsp:val=&quot;00E41479&quot;/&gt;&lt;wsp:rsid wsp:val=&quot;00E416D6&quot;/&gt;&lt;wsp:rsid wsp:val=&quot;00E41A3E&quot;/&gt;&lt;wsp:rsid wsp:val=&quot;00E41D2F&quot;/&gt;&lt;wsp:rsid wsp:val=&quot;00E41DE5&quot;/&gt;&lt;wsp:rsid wsp:val=&quot;00E426ED&quot;/&gt;&lt;wsp:rsid wsp:val=&quot;00E42FF3&quot;/&gt;&lt;wsp:rsid wsp:val=&quot;00E430D1&quot;/&gt;&lt;wsp:rsid wsp:val=&quot;00E432AE&quot;/&gt;&lt;wsp:rsid wsp:val=&quot;00E4333D&quot;/&gt;&lt;wsp:rsid wsp:val=&quot;00E4356E&quot;/&gt;&lt;wsp:rsid wsp:val=&quot;00E43926&quot;/&gt;&lt;wsp:rsid wsp:val=&quot;00E43F1E&quot;/&gt;&lt;wsp:rsid wsp:val=&quot;00E43FBE&quot;/&gt;&lt;wsp:rsid wsp:val=&quot;00E441F2&quot;/&gt;&lt;wsp:rsid wsp:val=&quot;00E44F3C&quot;/&gt;&lt;wsp:rsid wsp:val=&quot;00E452D0&quot;/&gt;&lt;wsp:rsid wsp:val=&quot;00E45A9D&quot;/&gt;&lt;wsp:rsid wsp:val=&quot;00E460A1&quot;/&gt;&lt;wsp:rsid wsp:val=&quot;00E4664C&quot;/&gt;&lt;wsp:rsid wsp:val=&quot;00E46669&quot;/&gt;&lt;wsp:rsid wsp:val=&quot;00E46809&quot;/&gt;&lt;wsp:rsid wsp:val=&quot;00E46814&quot;/&gt;&lt;wsp:rsid wsp:val=&quot;00E46CC9&quot;/&gt;&lt;wsp:rsid wsp:val=&quot;00E47419&quot;/&gt;&lt;wsp:rsid wsp:val=&quot;00E47428&quot;/&gt;&lt;wsp:rsid wsp:val=&quot;00E477CA&quot;/&gt;&lt;wsp:rsid wsp:val=&quot;00E47878&quot;/&gt;&lt;wsp:rsid wsp:val=&quot;00E47B8B&quot;/&gt;&lt;wsp:rsid wsp:val=&quot;00E47D5F&quot;/&gt;&lt;wsp:rsid wsp:val=&quot;00E47D96&quot;/&gt;&lt;wsp:rsid wsp:val=&quot;00E47F91&quot;/&gt;&lt;wsp:rsid wsp:val=&quot;00E50315&quot;/&gt;&lt;wsp:rsid wsp:val=&quot;00E509DA&quot;/&gt;&lt;wsp:rsid wsp:val=&quot;00E50FF0&quot;/&gt;&lt;wsp:rsid wsp:val=&quot;00E510B5&quot;/&gt;&lt;wsp:rsid wsp:val=&quot;00E51548&quot;/&gt;&lt;wsp:rsid wsp:val=&quot;00E515A3&quot;/&gt;&lt;wsp:rsid wsp:val=&quot;00E516B4&quot;/&gt;&lt;wsp:rsid wsp:val=&quot;00E51817&quot;/&gt;&lt;wsp:rsid wsp:val=&quot;00E51A31&quot;/&gt;&lt;wsp:rsid wsp:val=&quot;00E51ABD&quot;/&gt;&lt;wsp:rsid wsp:val=&quot;00E51E23&quot;/&gt;&lt;wsp:rsid wsp:val=&quot;00E51E68&quot;/&gt;&lt;wsp:rsid wsp:val=&quot;00E52CCE&quot;/&gt;&lt;wsp:rsid wsp:val=&quot;00E52F76&quot;/&gt;&lt;wsp:rsid wsp:val=&quot;00E5315C&quot;/&gt;&lt;wsp:rsid wsp:val=&quot;00E53370&quot;/&gt;&lt;wsp:rsid wsp:val=&quot;00E538E0&quot;/&gt;&lt;wsp:rsid wsp:val=&quot;00E54D33&quot;/&gt;&lt;wsp:rsid wsp:val=&quot;00E55221&quot;/&gt;&lt;wsp:rsid wsp:val=&quot;00E55627&quot;/&gt;&lt;wsp:rsid wsp:val=&quot;00E55AEB&quot;/&gt;&lt;wsp:rsid wsp:val=&quot;00E56064&quot;/&gt;&lt;wsp:rsid wsp:val=&quot;00E56E29&quot;/&gt;&lt;wsp:rsid wsp:val=&quot;00E5711F&quot;/&gt;&lt;wsp:rsid wsp:val=&quot;00E57121&quot;/&gt;&lt;wsp:rsid wsp:val=&quot;00E572B2&quot;/&gt;&lt;wsp:rsid wsp:val=&quot;00E572CE&quot;/&gt;&lt;wsp:rsid wsp:val=&quot;00E5765B&quot;/&gt;&lt;wsp:rsid wsp:val=&quot;00E57A3C&quot;/&gt;&lt;wsp:rsid wsp:val=&quot;00E57DA7&quot;/&gt;&lt;wsp:rsid wsp:val=&quot;00E6000E&quot;/&gt;&lt;wsp:rsid wsp:val=&quot;00E602C9&quot;/&gt;&lt;wsp:rsid wsp:val=&quot;00E6043C&quot;/&gt;&lt;wsp:rsid wsp:val=&quot;00E60730&quot;/&gt;&lt;wsp:rsid wsp:val=&quot;00E608B7&quot;/&gt;&lt;wsp:rsid wsp:val=&quot;00E60D6F&quot;/&gt;&lt;wsp:rsid wsp:val=&quot;00E60F80&quot;/&gt;&lt;wsp:rsid wsp:val=&quot;00E61DAC&quot;/&gt;&lt;wsp:rsid wsp:val=&quot;00E624DA&quot;/&gt;&lt;wsp:rsid wsp:val=&quot;00E6275D&quot;/&gt;&lt;wsp:rsid wsp:val=&quot;00E629F9&quot;/&gt;&lt;wsp:rsid wsp:val=&quot;00E62AF2&quot;/&gt;&lt;wsp:rsid wsp:val=&quot;00E62B5D&quot;/&gt;&lt;wsp:rsid wsp:val=&quot;00E62D6E&quot;/&gt;&lt;wsp:rsid wsp:val=&quot;00E630F7&quot;/&gt;&lt;wsp:rsid wsp:val=&quot;00E632B7&quot;/&gt;&lt;wsp:rsid wsp:val=&quot;00E63AF2&quot;/&gt;&lt;wsp:rsid wsp:val=&quot;00E63F57&quot;/&gt;&lt;wsp:rsid wsp:val=&quot;00E6412A&quot;/&gt;&lt;wsp:rsid wsp:val=&quot;00E64286&quot;/&gt;&lt;wsp:rsid wsp:val=&quot;00E64763&quot;/&gt;&lt;wsp:rsid wsp:val=&quot;00E64B6C&quot;/&gt;&lt;wsp:rsid wsp:val=&quot;00E64C11&quot;/&gt;&lt;wsp:rsid wsp:val=&quot;00E65321&quot;/&gt;&lt;wsp:rsid wsp:val=&quot;00E6538C&quot;/&gt;&lt;wsp:rsid wsp:val=&quot;00E65E39&quot;/&gt;&lt;wsp:rsid wsp:val=&quot;00E65E6B&quot;/&gt;&lt;wsp:rsid wsp:val=&quot;00E6640D&quot;/&gt;&lt;wsp:rsid wsp:val=&quot;00E6682F&quot;/&gt;&lt;wsp:rsid wsp:val=&quot;00E701D0&quot;/&gt;&lt;wsp:rsid wsp:val=&quot;00E705E5&quot;/&gt;&lt;wsp:rsid wsp:val=&quot;00E70B0C&quot;/&gt;&lt;wsp:rsid wsp:val=&quot;00E70F1E&quot;/&gt;&lt;wsp:rsid wsp:val=&quot;00E71DF1&quot;/&gt;&lt;wsp:rsid wsp:val=&quot;00E722EF&quot;/&gt;&lt;wsp:rsid wsp:val=&quot;00E723D3&quot;/&gt;&lt;wsp:rsid wsp:val=&quot;00E7242A&quot;/&gt;&lt;wsp:rsid wsp:val=&quot;00E7245A&quot;/&gt;&lt;wsp:rsid wsp:val=&quot;00E72A2A&quot;/&gt;&lt;wsp:rsid wsp:val=&quot;00E72ABE&quot;/&gt;&lt;wsp:rsid wsp:val=&quot;00E72BCC&quot;/&gt;&lt;wsp:rsid wsp:val=&quot;00E73065&quot;/&gt;&lt;wsp:rsid wsp:val=&quot;00E7306F&quot;/&gt;&lt;wsp:rsid wsp:val=&quot;00E73E01&quot;/&gt;&lt;wsp:rsid wsp:val=&quot;00E74038&quot;/&gt;&lt;wsp:rsid wsp:val=&quot;00E7476B&quot;/&gt;&lt;wsp:rsid wsp:val=&quot;00E74844&quot;/&gt;&lt;wsp:rsid wsp:val=&quot;00E749FA&quot;/&gt;&lt;wsp:rsid wsp:val=&quot;00E74B5A&quot;/&gt;&lt;wsp:rsid wsp:val=&quot;00E74C98&quot;/&gt;&lt;wsp:rsid wsp:val=&quot;00E74CA1&quot;/&gt;&lt;wsp:rsid wsp:val=&quot;00E74DDD&quot;/&gt;&lt;wsp:rsid wsp:val=&quot;00E7524F&quot;/&gt;&lt;wsp:rsid wsp:val=&quot;00E7556D&quot;/&gt;&lt;wsp:rsid wsp:val=&quot;00E756FB&quot;/&gt;&lt;wsp:rsid wsp:val=&quot;00E75F9B&quot;/&gt;&lt;wsp:rsid wsp:val=&quot;00E76141&quot;/&gt;&lt;wsp:rsid wsp:val=&quot;00E76270&quot;/&gt;&lt;wsp:rsid wsp:val=&quot;00E76316&quot;/&gt;&lt;wsp:rsid wsp:val=&quot;00E76ED7&quot;/&gt;&lt;wsp:rsid wsp:val=&quot;00E77040&quot;/&gt;&lt;wsp:rsid wsp:val=&quot;00E773D4&quot;/&gt;&lt;wsp:rsid wsp:val=&quot;00E7780B&quot;/&gt;&lt;wsp:rsid wsp:val=&quot;00E7797B&quot;/&gt;&lt;wsp:rsid wsp:val=&quot;00E77C66&quot;/&gt;&lt;wsp:rsid wsp:val=&quot;00E8016D&quot;/&gt;&lt;wsp:rsid wsp:val=&quot;00E80487&quot;/&gt;&lt;wsp:rsid wsp:val=&quot;00E80B75&quot;/&gt;&lt;wsp:rsid wsp:val=&quot;00E810EC&quot;/&gt;&lt;wsp:rsid wsp:val=&quot;00E8117B&quot;/&gt;&lt;wsp:rsid wsp:val=&quot;00E81490&quot;/&gt;&lt;wsp:rsid wsp:val=&quot;00E81F9F&quot;/&gt;&lt;wsp:rsid wsp:val=&quot;00E81FFC&quot;/&gt;&lt;wsp:rsid wsp:val=&quot;00E826C8&quot;/&gt;&lt;wsp:rsid wsp:val=&quot;00E828DA&quot;/&gt;&lt;wsp:rsid wsp:val=&quot;00E82B9F&quot;/&gt;&lt;wsp:rsid wsp:val=&quot;00E83280&quot;/&gt;&lt;wsp:rsid wsp:val=&quot;00E832C9&quot;/&gt;&lt;wsp:rsid wsp:val=&quot;00E83469&quot;/&gt;&lt;wsp:rsid wsp:val=&quot;00E83D52&quot;/&gt;&lt;wsp:rsid wsp:val=&quot;00E83E6E&quot;/&gt;&lt;wsp:rsid wsp:val=&quot;00E83EE9&quot;/&gt;&lt;wsp:rsid wsp:val=&quot;00E843C5&quot;/&gt;&lt;wsp:rsid wsp:val=&quot;00E84A16&quot;/&gt;&lt;wsp:rsid wsp:val=&quot;00E84A59&quot;/&gt;&lt;wsp:rsid wsp:val=&quot;00E84E78&quot;/&gt;&lt;wsp:rsid wsp:val=&quot;00E850F7&quot;/&gt;&lt;wsp:rsid wsp:val=&quot;00E852EE&quot;/&gt;&lt;wsp:rsid wsp:val=&quot;00E85483&quot;/&gt;&lt;wsp:rsid wsp:val=&quot;00E859CA&quot;/&gt;&lt;wsp:rsid wsp:val=&quot;00E86057&quot;/&gt;&lt;wsp:rsid wsp:val=&quot;00E861F7&quot;/&gt;&lt;wsp:rsid wsp:val=&quot;00E86647&quot;/&gt;&lt;wsp:rsid wsp:val=&quot;00E86BA9&quot;/&gt;&lt;wsp:rsid wsp:val=&quot;00E87565&quot;/&gt;&lt;wsp:rsid wsp:val=&quot;00E877D8&quot;/&gt;&lt;wsp:rsid wsp:val=&quot;00E879F0&quot;/&gt;&lt;wsp:rsid wsp:val=&quot;00E87AE6&quot;/&gt;&lt;wsp:rsid wsp:val=&quot;00E87DC6&quot;/&gt;&lt;wsp:rsid wsp:val=&quot;00E87DCE&quot;/&gt;&lt;wsp:rsid wsp:val=&quot;00E87F95&quot;/&gt;&lt;wsp:rsid wsp:val=&quot;00E90199&quot;/&gt;&lt;wsp:rsid wsp:val=&quot;00E9035E&quot;/&gt;&lt;wsp:rsid wsp:val=&quot;00E90433&quot;/&gt;&lt;wsp:rsid wsp:val=&quot;00E90F08&quot;/&gt;&lt;wsp:rsid wsp:val=&quot;00E913F0&quot;/&gt;&lt;wsp:rsid wsp:val=&quot;00E91514&quot;/&gt;&lt;wsp:rsid wsp:val=&quot;00E915E1&quot;/&gt;&lt;wsp:rsid wsp:val=&quot;00E919F0&quot;/&gt;&lt;wsp:rsid wsp:val=&quot;00E91BF2&quot;/&gt;&lt;wsp:rsid wsp:val=&quot;00E91DDE&quot;/&gt;&lt;wsp:rsid wsp:val=&quot;00E91E61&quot;/&gt;&lt;wsp:rsid wsp:val=&quot;00E91EFC&quot;/&gt;&lt;wsp:rsid wsp:val=&quot;00E920B8&quot;/&gt;&lt;wsp:rsid wsp:val=&quot;00E9232D&quot;/&gt;&lt;wsp:rsid wsp:val=&quot;00E924C7&quot;/&gt;&lt;wsp:rsid wsp:val=&quot;00E92915&quot;/&gt;&lt;wsp:rsid wsp:val=&quot;00E92A07&quot;/&gt;&lt;wsp:rsid wsp:val=&quot;00E92E29&quot;/&gt;&lt;wsp:rsid wsp:val=&quot;00E92F0A&quot;/&gt;&lt;wsp:rsid wsp:val=&quot;00E93168&quot;/&gt;&lt;wsp:rsid wsp:val=&quot;00E9346A&quot;/&gt;&lt;wsp:rsid wsp:val=&quot;00E93A7A&quot;/&gt;&lt;wsp:rsid wsp:val=&quot;00E93B3D&quot;/&gt;&lt;wsp:rsid wsp:val=&quot;00E93CA2&quot;/&gt;&lt;wsp:rsid wsp:val=&quot;00E93D80&quot;/&gt;&lt;wsp:rsid wsp:val=&quot;00E942A2&quot;/&gt;&lt;wsp:rsid wsp:val=&quot;00E94307&quot;/&gt;&lt;wsp:rsid wsp:val=&quot;00E94762&quot;/&gt;&lt;wsp:rsid wsp:val=&quot;00E94CE0&quot;/&gt;&lt;wsp:rsid wsp:val=&quot;00E94DEC&quot;/&gt;&lt;wsp:rsid wsp:val=&quot;00E95129&quot;/&gt;&lt;wsp:rsid wsp:val=&quot;00E952D6&quot;/&gt;&lt;wsp:rsid wsp:val=&quot;00E9543A&quot;/&gt;&lt;wsp:rsid wsp:val=&quot;00E954F5&quot;/&gt;&lt;wsp:rsid wsp:val=&quot;00E95754&quot;/&gt;&lt;wsp:rsid wsp:val=&quot;00E95859&quot;/&gt;&lt;wsp:rsid wsp:val=&quot;00E95B52&quot;/&gt;&lt;wsp:rsid wsp:val=&quot;00E95D01&quot;/&gt;&lt;wsp:rsid wsp:val=&quot;00E9627E&quot;/&gt;&lt;wsp:rsid wsp:val=&quot;00E963F1&quot;/&gt;&lt;wsp:rsid wsp:val=&quot;00E9640F&quot;/&gt;&lt;wsp:rsid wsp:val=&quot;00E9694A&quot;/&gt;&lt;wsp:rsid wsp:val=&quot;00E96B89&quot;/&gt;&lt;wsp:rsid wsp:val=&quot;00E96C84&quot;/&gt;&lt;wsp:rsid wsp:val=&quot;00E96EB3&quot;/&gt;&lt;wsp:rsid wsp:val=&quot;00E96FBC&quot;/&gt;&lt;wsp:rsid wsp:val=&quot;00E971B7&quot;/&gt;&lt;wsp:rsid wsp:val=&quot;00E9738B&quot;/&gt;&lt;wsp:rsid wsp:val=&quot;00E97507&quot;/&gt;&lt;wsp:rsid wsp:val=&quot;00EA0281&quot;/&gt;&lt;wsp:rsid wsp:val=&quot;00EA04AD&quot;/&gt;&lt;wsp:rsid wsp:val=&quot;00EA0BD3&quot;/&gt;&lt;wsp:rsid wsp:val=&quot;00EA0BFA&quot;/&gt;&lt;wsp:rsid wsp:val=&quot;00EA0E04&quot;/&gt;&lt;wsp:rsid wsp:val=&quot;00EA0E05&quot;/&gt;&lt;wsp:rsid wsp:val=&quot;00EA0E10&quot;/&gt;&lt;wsp:rsid wsp:val=&quot;00EA1814&quot;/&gt;&lt;wsp:rsid wsp:val=&quot;00EA1B4A&quot;/&gt;&lt;wsp:rsid wsp:val=&quot;00EA1E52&quot;/&gt;&lt;wsp:rsid wsp:val=&quot;00EA1F8B&quot;/&gt;&lt;wsp:rsid wsp:val=&quot;00EA2271&quot;/&gt;&lt;wsp:rsid wsp:val=&quot;00EA23B9&quot;/&gt;&lt;wsp:rsid wsp:val=&quot;00EA2730&quot;/&gt;&lt;wsp:rsid wsp:val=&quot;00EA2ECB&quot;/&gt;&lt;wsp:rsid wsp:val=&quot;00EA300C&quot;/&gt;&lt;wsp:rsid wsp:val=&quot;00EA32DE&quot;/&gt;&lt;wsp:rsid wsp:val=&quot;00EA3601&quot;/&gt;&lt;wsp:rsid wsp:val=&quot;00EA3D67&quot;/&gt;&lt;wsp:rsid wsp:val=&quot;00EA3DB9&quot;/&gt;&lt;wsp:rsid wsp:val=&quot;00EA475F&quot;/&gt;&lt;wsp:rsid wsp:val=&quot;00EA4877&quot;/&gt;&lt;wsp:rsid wsp:val=&quot;00EA4AC2&quot;/&gt;&lt;wsp:rsid wsp:val=&quot;00EA5029&quot;/&gt;&lt;wsp:rsid wsp:val=&quot;00EA530D&quot;/&gt;&lt;wsp:rsid wsp:val=&quot;00EA5335&quot;/&gt;&lt;wsp:rsid wsp:val=&quot;00EA6039&quot;/&gt;&lt;wsp:rsid wsp:val=&quot;00EA6506&quot;/&gt;&lt;wsp:rsid wsp:val=&quot;00EA7051&quot;/&gt;&lt;wsp:rsid wsp:val=&quot;00EA708C&quot;/&gt;&lt;wsp:rsid wsp:val=&quot;00EA7A7E&quot;/&gt;&lt;wsp:rsid wsp:val=&quot;00EA7AF2&quot;/&gt;&lt;wsp:rsid wsp:val=&quot;00EA7C2F&quot;/&gt;&lt;wsp:rsid wsp:val=&quot;00EA7CE6&quot;/&gt;&lt;wsp:rsid wsp:val=&quot;00EA7E15&quot;/&gt;&lt;wsp:rsid wsp:val=&quot;00EA7E9E&quot;/&gt;&lt;wsp:rsid wsp:val=&quot;00EA7EF5&quot;/&gt;&lt;wsp:rsid wsp:val=&quot;00EA7F1F&quot;/&gt;&lt;wsp:rsid wsp:val=&quot;00EA7F74&quot;/&gt;&lt;wsp:rsid wsp:val=&quot;00EB0073&quot;/&gt;&lt;wsp:rsid wsp:val=&quot;00EB05DC&quot;/&gt;&lt;wsp:rsid wsp:val=&quot;00EB061D&quot;/&gt;&lt;wsp:rsid wsp:val=&quot;00EB06B4&quot;/&gt;&lt;wsp:rsid wsp:val=&quot;00EB077E&quot;/&gt;&lt;wsp:rsid wsp:val=&quot;00EB0CB0&quot;/&gt;&lt;wsp:rsid wsp:val=&quot;00EB0FCD&quot;/&gt;&lt;wsp:rsid wsp:val=&quot;00EB16A8&quot;/&gt;&lt;wsp:rsid wsp:val=&quot;00EB1705&quot;/&gt;&lt;wsp:rsid wsp:val=&quot;00EB2435&quot;/&gt;&lt;wsp:rsid wsp:val=&quot;00EB269A&quot;/&gt;&lt;wsp:rsid wsp:val=&quot;00EB2B2A&quot;/&gt;&lt;wsp:rsid wsp:val=&quot;00EB338E&quot;/&gt;&lt;wsp:rsid wsp:val=&quot;00EB3495&quot;/&gt;&lt;wsp:rsid wsp:val=&quot;00EB35D4&quot;/&gt;&lt;wsp:rsid wsp:val=&quot;00EB3619&quot;/&gt;&lt;wsp:rsid wsp:val=&quot;00EB3953&quot;/&gt;&lt;wsp:rsid wsp:val=&quot;00EB3AAB&quot;/&gt;&lt;wsp:rsid wsp:val=&quot;00EB3CE0&quot;/&gt;&lt;wsp:rsid wsp:val=&quot;00EB3DB0&quot;/&gt;&lt;wsp:rsid wsp:val=&quot;00EB410B&quot;/&gt;&lt;wsp:rsid wsp:val=&quot;00EB42C8&quot;/&gt;&lt;wsp:rsid wsp:val=&quot;00EB4878&quot;/&gt;&lt;wsp:rsid wsp:val=&quot;00EB4A13&quot;/&gt;&lt;wsp:rsid wsp:val=&quot;00EB52C5&quot;/&gt;&lt;wsp:rsid wsp:val=&quot;00EB534C&quot;/&gt;&lt;wsp:rsid wsp:val=&quot;00EB55D2&quot;/&gt;&lt;wsp:rsid wsp:val=&quot;00EB57E7&quot;/&gt;&lt;wsp:rsid wsp:val=&quot;00EB5A0B&quot;/&gt;&lt;wsp:rsid wsp:val=&quot;00EB5CC3&quot;/&gt;&lt;wsp:rsid wsp:val=&quot;00EB63A7&quot;/&gt;&lt;wsp:rsid wsp:val=&quot;00EB6440&quot;/&gt;&lt;wsp:rsid wsp:val=&quot;00EB6504&quot;/&gt;&lt;wsp:rsid wsp:val=&quot;00EB6698&quot;/&gt;&lt;wsp:rsid wsp:val=&quot;00EB6C27&quot;/&gt;&lt;wsp:rsid wsp:val=&quot;00EB6C53&quot;/&gt;&lt;wsp:rsid wsp:val=&quot;00EB77A5&quot;/&gt;&lt;wsp:rsid wsp:val=&quot;00EB7832&quot;/&gt;&lt;wsp:rsid wsp:val=&quot;00EB7B45&quot;/&gt;&lt;wsp:rsid wsp:val=&quot;00EB7C50&quot;/&gt;&lt;wsp:rsid wsp:val=&quot;00EB7E4D&quot;/&gt;&lt;wsp:rsid wsp:val=&quot;00EB7FE8&quot;/&gt;&lt;wsp:rsid wsp:val=&quot;00EC01DE&quot;/&gt;&lt;wsp:rsid wsp:val=&quot;00EC0A9B&quot;/&gt;&lt;wsp:rsid wsp:val=&quot;00EC0BF0&quot;/&gt;&lt;wsp:rsid wsp:val=&quot;00EC0C90&quot;/&gt;&lt;wsp:rsid wsp:val=&quot;00EC117E&quot;/&gt;&lt;wsp:rsid wsp:val=&quot;00EC1443&quot;/&gt;&lt;wsp:rsid wsp:val=&quot;00EC183D&quot;/&gt;&lt;wsp:rsid wsp:val=&quot;00EC1B6D&quot;/&gt;&lt;wsp:rsid wsp:val=&quot;00EC1D83&quot;/&gt;&lt;wsp:rsid wsp:val=&quot;00EC1E45&quot;/&gt;&lt;wsp:rsid wsp:val=&quot;00EC2E21&quot;/&gt;&lt;wsp:rsid wsp:val=&quot;00EC331F&quot;/&gt;&lt;wsp:rsid wsp:val=&quot;00EC36DD&quot;/&gt;&lt;wsp:rsid wsp:val=&quot;00EC3B1C&quot;/&gt;&lt;wsp:rsid wsp:val=&quot;00EC4D77&quot;/&gt;&lt;wsp:rsid wsp:val=&quot;00EC4D7B&quot;/&gt;&lt;wsp:rsid wsp:val=&quot;00EC4E2E&quot;/&gt;&lt;wsp:rsid wsp:val=&quot;00EC54F9&quot;/&gt;&lt;wsp:rsid wsp:val=&quot;00EC555C&quot;/&gt;&lt;wsp:rsid wsp:val=&quot;00EC5A0B&quot;/&gt;&lt;wsp:rsid wsp:val=&quot;00EC5A47&quot;/&gt;&lt;wsp:rsid wsp:val=&quot;00EC5D48&quot;/&gt;&lt;wsp:rsid wsp:val=&quot;00EC5F1A&quot;/&gt;&lt;wsp:rsid wsp:val=&quot;00EC6337&quot;/&gt;&lt;wsp:rsid wsp:val=&quot;00EC6D68&quot;/&gt;&lt;wsp:rsid wsp:val=&quot;00EC7183&quot;/&gt;&lt;wsp:rsid wsp:val=&quot;00EC71AB&quot;/&gt;&lt;wsp:rsid wsp:val=&quot;00EC7C94&quot;/&gt;&lt;wsp:rsid wsp:val=&quot;00ED00D1&quot;/&gt;&lt;wsp:rsid wsp:val=&quot;00ED022F&quot;/&gt;&lt;wsp:rsid wsp:val=&quot;00ED0CE1&quot;/&gt;&lt;wsp:rsid wsp:val=&quot;00ED0DE8&quot;/&gt;&lt;wsp:rsid wsp:val=&quot;00ED0EB9&quot;/&gt;&lt;wsp:rsid wsp:val=&quot;00ED1447&quot;/&gt;&lt;wsp:rsid wsp:val=&quot;00ED19B6&quot;/&gt;&lt;wsp:rsid wsp:val=&quot;00ED1A39&quot;/&gt;&lt;wsp:rsid wsp:val=&quot;00ED20F7&quot;/&gt;&lt;wsp:rsid wsp:val=&quot;00ED24AE&quot;/&gt;&lt;wsp:rsid wsp:val=&quot;00ED28B9&quot;/&gt;&lt;wsp:rsid wsp:val=&quot;00ED2FF1&quot;/&gt;&lt;wsp:rsid wsp:val=&quot;00ED309A&quot;/&gt;&lt;wsp:rsid wsp:val=&quot;00ED3118&quot;/&gt;&lt;wsp:rsid wsp:val=&quot;00ED3207&quot;/&gt;&lt;wsp:rsid wsp:val=&quot;00ED32E7&quot;/&gt;&lt;wsp:rsid wsp:val=&quot;00ED3534&quot;/&gt;&lt;wsp:rsid wsp:val=&quot;00ED35B9&quot;/&gt;&lt;wsp:rsid wsp:val=&quot;00ED367B&quot;/&gt;&lt;wsp:rsid wsp:val=&quot;00ED38D7&quot;/&gt;&lt;wsp:rsid wsp:val=&quot;00ED3B7D&quot;/&gt;&lt;wsp:rsid wsp:val=&quot;00ED3E6E&quot;/&gt;&lt;wsp:rsid wsp:val=&quot;00ED5122&quot;/&gt;&lt;wsp:rsid wsp:val=&quot;00ED520E&quot;/&gt;&lt;wsp:rsid wsp:val=&quot;00ED54F7&quot;/&gt;&lt;wsp:rsid wsp:val=&quot;00ED5618&quot;/&gt;&lt;wsp:rsid wsp:val=&quot;00ED58F2&quot;/&gt;&lt;wsp:rsid wsp:val=&quot;00EE08BC&quot;/&gt;&lt;wsp:rsid wsp:val=&quot;00EE09EA&quot;/&gt;&lt;wsp:rsid wsp:val=&quot;00EE0A49&quot;/&gt;&lt;wsp:rsid wsp:val=&quot;00EE0E09&quot;/&gt;&lt;wsp:rsid wsp:val=&quot;00EE12DA&quot;/&gt;&lt;wsp:rsid wsp:val=&quot;00EE14B3&quot;/&gt;&lt;wsp:rsid wsp:val=&quot;00EE15CA&quot;/&gt;&lt;wsp:rsid wsp:val=&quot;00EE18B4&quot;/&gt;&lt;wsp:rsid wsp:val=&quot;00EE18BB&quot;/&gt;&lt;wsp:rsid wsp:val=&quot;00EE1CDA&quot;/&gt;&lt;wsp:rsid wsp:val=&quot;00EE23E0&quot;/&gt;&lt;wsp:rsid wsp:val=&quot;00EE24B7&quot;/&gt;&lt;wsp:rsid wsp:val=&quot;00EE2AAB&quot;/&gt;&lt;wsp:rsid wsp:val=&quot;00EE2F97&quot;/&gt;&lt;wsp:rsid wsp:val=&quot;00EE3203&quot;/&gt;&lt;wsp:rsid wsp:val=&quot;00EE33A6&quot;/&gt;&lt;wsp:rsid wsp:val=&quot;00EE381B&quot;/&gt;&lt;wsp:rsid wsp:val=&quot;00EE3CE0&quot;/&gt;&lt;wsp:rsid wsp:val=&quot;00EE3DCB&quot;/&gt;&lt;wsp:rsid wsp:val=&quot;00EE5112&quot;/&gt;&lt;wsp:rsid wsp:val=&quot;00EE62B4&quot;/&gt;&lt;wsp:rsid wsp:val=&quot;00EE636D&quot;/&gt;&lt;wsp:rsid wsp:val=&quot;00EE66B1&quot;/&gt;&lt;wsp:rsid wsp:val=&quot;00EE6CC0&quot;/&gt;&lt;wsp:rsid wsp:val=&quot;00EE6E60&quot;/&gt;&lt;wsp:rsid wsp:val=&quot;00EE75D6&quot;/&gt;&lt;wsp:rsid wsp:val=&quot;00EE7966&quot;/&gt;&lt;wsp:rsid wsp:val=&quot;00EE7D91&quot;/&gt;&lt;wsp:rsid wsp:val=&quot;00EE7ECE&quot;/&gt;&lt;wsp:rsid wsp:val=&quot;00EF0225&quot;/&gt;&lt;wsp:rsid wsp:val=&quot;00EF05A6&quot;/&gt;&lt;wsp:rsid wsp:val=&quot;00EF082A&quot;/&gt;&lt;wsp:rsid wsp:val=&quot;00EF0A28&quot;/&gt;&lt;wsp:rsid wsp:val=&quot;00EF0E50&quot;/&gt;&lt;wsp:rsid wsp:val=&quot;00EF118F&quot;/&gt;&lt;wsp:rsid wsp:val=&quot;00EF1287&quot;/&gt;&lt;wsp:rsid wsp:val=&quot;00EF1333&quot;/&gt;&lt;wsp:rsid wsp:val=&quot;00EF20FD&quot;/&gt;&lt;wsp:rsid wsp:val=&quot;00EF2786&quot;/&gt;&lt;wsp:rsid wsp:val=&quot;00EF2A1F&quot;/&gt;&lt;wsp:rsid wsp:val=&quot;00EF2C3D&quot;/&gt;&lt;wsp:rsid wsp:val=&quot;00EF2EC7&quot;/&gt;&lt;wsp:rsid wsp:val=&quot;00EF34CD&quot;/&gt;&lt;wsp:rsid wsp:val=&quot;00EF386B&quot;/&gt;&lt;wsp:rsid wsp:val=&quot;00EF3A28&quot;/&gt;&lt;wsp:rsid wsp:val=&quot;00EF3A3D&quot;/&gt;&lt;wsp:rsid wsp:val=&quot;00EF3A4A&quot;/&gt;&lt;wsp:rsid wsp:val=&quot;00EF3D43&quot;/&gt;&lt;wsp:rsid wsp:val=&quot;00EF447D&quot;/&gt;&lt;wsp:rsid wsp:val=&quot;00EF493B&quot;/&gt;&lt;wsp:rsid wsp:val=&quot;00EF4F32&quot;/&gt;&lt;wsp:rsid wsp:val=&quot;00EF5326&quot;/&gt;&lt;wsp:rsid wsp:val=&quot;00EF5392&quot;/&gt;&lt;wsp:rsid wsp:val=&quot;00EF5861&quot;/&gt;&lt;wsp:rsid wsp:val=&quot;00EF5B7C&quot;/&gt;&lt;wsp:rsid wsp:val=&quot;00EF6141&quot;/&gt;&lt;wsp:rsid wsp:val=&quot;00EF650F&quot;/&gt;&lt;wsp:rsid wsp:val=&quot;00EF6BC3&quot;/&gt;&lt;wsp:rsid wsp:val=&quot;00EF6EF5&quot;/&gt;&lt;wsp:rsid wsp:val=&quot;00EF73ED&quot;/&gt;&lt;wsp:rsid wsp:val=&quot;00EF7614&quot;/&gt;&lt;wsp:rsid wsp:val=&quot;00EF767A&quot;/&gt;&lt;wsp:rsid wsp:val=&quot;00EF770D&quot;/&gt;&lt;wsp:rsid wsp:val=&quot;00EF7878&quot;/&gt;&lt;wsp:rsid wsp:val=&quot;00EF7CE8&quot;/&gt;&lt;wsp:rsid wsp:val=&quot;00F000F0&quot;/&gt;&lt;wsp:rsid wsp:val=&quot;00F00180&quot;/&gt;&lt;wsp:rsid wsp:val=&quot;00F005AF&quot;/&gt;&lt;wsp:rsid wsp:val=&quot;00F006E4&quot;/&gt;&lt;wsp:rsid wsp:val=&quot;00F00923&quot;/&gt;&lt;wsp:rsid wsp:val=&quot;00F00C9D&quot;/&gt;&lt;wsp:rsid wsp:val=&quot;00F01165&quot;/&gt;&lt;wsp:rsid wsp:val=&quot;00F017CB&quot;/&gt;&lt;wsp:rsid wsp:val=&quot;00F0197D&quot;/&gt;&lt;wsp:rsid wsp:val=&quot;00F01A58&quot;/&gt;&lt;wsp:rsid wsp:val=&quot;00F023A1&quot;/&gt;&lt;wsp:rsid wsp:val=&quot;00F024CA&quot;/&gt;&lt;wsp:rsid wsp:val=&quot;00F024E9&quot;/&gt;&lt;wsp:rsid wsp:val=&quot;00F024F0&quot;/&gt;&lt;wsp:rsid wsp:val=&quot;00F026AE&quot;/&gt;&lt;wsp:rsid wsp:val=&quot;00F027FF&quot;/&gt;&lt;wsp:rsid wsp:val=&quot;00F0301D&quot;/&gt;&lt;wsp:rsid wsp:val=&quot;00F0324C&quot;/&gt;&lt;wsp:rsid wsp:val=&quot;00F032D4&quot;/&gt;&lt;wsp:rsid wsp:val=&quot;00F032DF&quot;/&gt;&lt;wsp:rsid wsp:val=&quot;00F03466&quot;/&gt;&lt;wsp:rsid wsp:val=&quot;00F0388F&quot;/&gt;&lt;wsp:rsid wsp:val=&quot;00F03891&quot;/&gt;&lt;wsp:rsid wsp:val=&quot;00F03C67&quot;/&gt;&lt;wsp:rsid wsp:val=&quot;00F04551&quot;/&gt;&lt;wsp:rsid wsp:val=&quot;00F04568&quot;/&gt;&lt;wsp:rsid wsp:val=&quot;00F04D51&quot;/&gt;&lt;wsp:rsid wsp:val=&quot;00F04F3E&quot;/&gt;&lt;wsp:rsid wsp:val=&quot;00F0522E&quot;/&gt;&lt;wsp:rsid wsp:val=&quot;00F05382&quot;/&gt;&lt;wsp:rsid wsp:val=&quot;00F05C50&quot;/&gt;&lt;wsp:rsid wsp:val=&quot;00F05EED&quot;/&gt;&lt;wsp:rsid wsp:val=&quot;00F05FC8&quot;/&gt;&lt;wsp:rsid wsp:val=&quot;00F06B61&quot;/&gt;&lt;wsp:rsid wsp:val=&quot;00F06C9F&quot;/&gt;&lt;wsp:rsid wsp:val=&quot;00F06F02&quot;/&gt;&lt;wsp:rsid wsp:val=&quot;00F10437&quot;/&gt;&lt;wsp:rsid wsp:val=&quot;00F10465&quot;/&gt;&lt;wsp:rsid wsp:val=&quot;00F10474&quot;/&gt;&lt;wsp:rsid wsp:val=&quot;00F10864&quot;/&gt;&lt;wsp:rsid wsp:val=&quot;00F108F5&quot;/&gt;&lt;wsp:rsid wsp:val=&quot;00F10D2C&quot;/&gt;&lt;wsp:rsid wsp:val=&quot;00F10D5A&quot;/&gt;&lt;wsp:rsid wsp:val=&quot;00F11189&quot;/&gt;&lt;wsp:rsid wsp:val=&quot;00F1162A&quot;/&gt;&lt;wsp:rsid wsp:val=&quot;00F1165E&quot;/&gt;&lt;wsp:rsid wsp:val=&quot;00F11CF5&quot;/&gt;&lt;wsp:rsid wsp:val=&quot;00F124CB&quot;/&gt;&lt;wsp:rsid wsp:val=&quot;00F12B3D&quot;/&gt;&lt;wsp:rsid wsp:val=&quot;00F12D63&quot;/&gt;&lt;wsp:rsid wsp:val=&quot;00F1403E&quot;/&gt;&lt;wsp:rsid wsp:val=&quot;00F1415B&quot;/&gt;&lt;wsp:rsid wsp:val=&quot;00F1476B&quot;/&gt;&lt;wsp:rsid wsp:val=&quot;00F149F8&quot;/&gt;&lt;wsp:rsid wsp:val=&quot;00F14FB8&quot;/&gt;&lt;wsp:rsid wsp:val=&quot;00F155B5&quot;/&gt;&lt;wsp:rsid wsp:val=&quot;00F15860&quot;/&gt;&lt;wsp:rsid wsp:val=&quot;00F1698C&quot;/&gt;&lt;wsp:rsid wsp:val=&quot;00F16BB1&quot;/&gt;&lt;wsp:rsid wsp:val=&quot;00F17A8F&quot;/&gt;&lt;wsp:rsid wsp:val=&quot;00F17E4A&quot;/&gt;&lt;wsp:rsid wsp:val=&quot;00F17F6D&quot;/&gt;&lt;wsp:rsid wsp:val=&quot;00F20046&quot;/&gt;&lt;wsp:rsid wsp:val=&quot;00F206FE&quot;/&gt;&lt;wsp:rsid wsp:val=&quot;00F20EEB&quot;/&gt;&lt;wsp:rsid wsp:val=&quot;00F20F5B&quot;/&gt;&lt;wsp:rsid wsp:val=&quot;00F21048&quot;/&gt;&lt;wsp:rsid wsp:val=&quot;00F210AB&quot;/&gt;&lt;wsp:rsid wsp:val=&quot;00F21144&quot;/&gt;&lt;wsp:rsid wsp:val=&quot;00F211CB&quot;/&gt;&lt;wsp:rsid wsp:val=&quot;00F21484&quot;/&gt;&lt;wsp:rsid wsp:val=&quot;00F2149C&quot;/&gt;&lt;wsp:rsid wsp:val=&quot;00F215C3&quot;/&gt;&lt;wsp:rsid wsp:val=&quot;00F2175F&quot;/&gt;&lt;wsp:rsid wsp:val=&quot;00F21857&quot;/&gt;&lt;wsp:rsid wsp:val=&quot;00F218EF&quot;/&gt;&lt;wsp:rsid wsp:val=&quot;00F21A0B&quot;/&gt;&lt;wsp:rsid wsp:val=&quot;00F22444&quot;/&gt;&lt;wsp:rsid wsp:val=&quot;00F227B6&quot;/&gt;&lt;wsp:rsid wsp:val=&quot;00F22C96&quot;/&gt;&lt;wsp:rsid wsp:val=&quot;00F2334F&quot;/&gt;&lt;wsp:rsid wsp:val=&quot;00F2357F&quot;/&gt;&lt;wsp:rsid wsp:val=&quot;00F23BD0&quot;/&gt;&lt;wsp:rsid wsp:val=&quot;00F23FCA&quot;/&gt;&lt;wsp:rsid wsp:val=&quot;00F24275&quot;/&gt;&lt;wsp:rsid wsp:val=&quot;00F244C0&quot;/&gt;&lt;wsp:rsid wsp:val=&quot;00F2456B&quot;/&gt;&lt;wsp:rsid wsp:val=&quot;00F24846&quot;/&gt;&lt;wsp:rsid wsp:val=&quot;00F24A57&quot;/&gt;&lt;wsp:rsid wsp:val=&quot;00F24D1C&quot;/&gt;&lt;wsp:rsid wsp:val=&quot;00F24F4D&quot;/&gt;&lt;wsp:rsid wsp:val=&quot;00F24FA0&quot;/&gt;&lt;wsp:rsid wsp:val=&quot;00F250CE&quot;/&gt;&lt;wsp:rsid wsp:val=&quot;00F25157&quot;/&gt;&lt;wsp:rsid wsp:val=&quot;00F25EB4&quot;/&gt;&lt;wsp:rsid wsp:val=&quot;00F2617C&quot;/&gt;&lt;wsp:rsid wsp:val=&quot;00F2635E&quot;/&gt;&lt;wsp:rsid wsp:val=&quot;00F26421&quot;/&gt;&lt;wsp:rsid wsp:val=&quot;00F2643A&quot;/&gt;&lt;wsp:rsid wsp:val=&quot;00F26585&quot;/&gt;&lt;wsp:rsid wsp:val=&quot;00F267B6&quot;/&gt;&lt;wsp:rsid wsp:val=&quot;00F26886&quot;/&gt;&lt;wsp:rsid wsp:val=&quot;00F2699C&quot;/&gt;&lt;wsp:rsid wsp:val=&quot;00F26AF5&quot;/&gt;&lt;wsp:rsid wsp:val=&quot;00F26BB7&quot;/&gt;&lt;wsp:rsid wsp:val=&quot;00F27763&quot;/&gt;&lt;wsp:rsid wsp:val=&quot;00F27E0C&quot;/&gt;&lt;wsp:rsid wsp:val=&quot;00F27EF4&quot;/&gt;&lt;wsp:rsid wsp:val=&quot;00F3002F&quot;/&gt;&lt;wsp:rsid wsp:val=&quot;00F30031&quot;/&gt;&lt;wsp:rsid wsp:val=&quot;00F30353&quot;/&gt;&lt;wsp:rsid wsp:val=&quot;00F308C0&quot;/&gt;&lt;wsp:rsid wsp:val=&quot;00F30A6F&quot;/&gt;&lt;wsp:rsid wsp:val=&quot;00F30A78&quot;/&gt;&lt;wsp:rsid wsp:val=&quot;00F30BE8&quot;/&gt;&lt;wsp:rsid wsp:val=&quot;00F30FF2&quot;/&gt;&lt;wsp:rsid wsp:val=&quot;00F31375&quot;/&gt;&lt;wsp:rsid wsp:val=&quot;00F31597&quot;/&gt;&lt;wsp:rsid wsp:val=&quot;00F316ED&quot;/&gt;&lt;wsp:rsid wsp:val=&quot;00F318E7&quot;/&gt;&lt;wsp:rsid wsp:val=&quot;00F31F17&quot;/&gt;&lt;wsp:rsid wsp:val=&quot;00F3236F&quot;/&gt;&lt;wsp:rsid wsp:val=&quot;00F32374&quot;/&gt;&lt;wsp:rsid wsp:val=&quot;00F32F0E&quot;/&gt;&lt;wsp:rsid wsp:val=&quot;00F32F3E&quot;/&gt;&lt;wsp:rsid wsp:val=&quot;00F3372E&quot;/&gt;&lt;wsp:rsid wsp:val=&quot;00F3383E&quot;/&gt;&lt;wsp:rsid wsp:val=&quot;00F34057&quot;/&gt;&lt;wsp:rsid wsp:val=&quot;00F34286&quot;/&gt;&lt;wsp:rsid wsp:val=&quot;00F342E5&quot;/&gt;&lt;wsp:rsid wsp:val=&quot;00F343E5&quot;/&gt;&lt;wsp:rsid wsp:val=&quot;00F346BC&quot;/&gt;&lt;wsp:rsid wsp:val=&quot;00F3521B&quot;/&gt;&lt;wsp:rsid wsp:val=&quot;00F35561&quot;/&gt;&lt;wsp:rsid wsp:val=&quot;00F35865&quot;/&gt;&lt;wsp:rsid wsp:val=&quot;00F35E92&quot;/&gt;&lt;wsp:rsid wsp:val=&quot;00F3651B&quot;/&gt;&lt;wsp:rsid wsp:val=&quot;00F36919&quot;/&gt;&lt;wsp:rsid wsp:val=&quot;00F369F3&quot;/&gt;&lt;wsp:rsid wsp:val=&quot;00F36A25&quot;/&gt;&lt;wsp:rsid wsp:val=&quot;00F370CB&quot;/&gt;&lt;wsp:rsid wsp:val=&quot;00F370E3&quot;/&gt;&lt;wsp:rsid wsp:val=&quot;00F3734E&quot;/&gt;&lt;wsp:rsid wsp:val=&quot;00F377A2&quot;/&gt;&lt;wsp:rsid wsp:val=&quot;00F37922&quot;/&gt;&lt;wsp:rsid wsp:val=&quot;00F37A1D&quot;/&gt;&lt;wsp:rsid wsp:val=&quot;00F37AEF&quot;/&gt;&lt;wsp:rsid wsp:val=&quot;00F37B48&quot;/&gt;&lt;wsp:rsid wsp:val=&quot;00F40BB4&quot;/&gt;&lt;wsp:rsid wsp:val=&quot;00F4125D&quot;/&gt;&lt;wsp:rsid wsp:val=&quot;00F417B8&quot;/&gt;&lt;wsp:rsid wsp:val=&quot;00F4262F&quot;/&gt;&lt;wsp:rsid wsp:val=&quot;00F42910&quot;/&gt;&lt;wsp:rsid wsp:val=&quot;00F42A4D&quot;/&gt;&lt;wsp:rsid wsp:val=&quot;00F42BEE&quot;/&gt;&lt;wsp:rsid wsp:val=&quot;00F42C2B&quot;/&gt;&lt;wsp:rsid wsp:val=&quot;00F439C5&quot;/&gt;&lt;wsp:rsid wsp:val=&quot;00F4449D&quot;/&gt;&lt;wsp:rsid wsp:val=&quot;00F44833&quot;/&gt;&lt;wsp:rsid wsp:val=&quot;00F44E03&quot;/&gt;&lt;wsp:rsid wsp:val=&quot;00F4629D&quot;/&gt;&lt;wsp:rsid wsp:val=&quot;00F462EB&quot;/&gt;&lt;wsp:rsid wsp:val=&quot;00F465C1&quot;/&gt;&lt;wsp:rsid wsp:val=&quot;00F4678D&quot;/&gt;&lt;wsp:rsid wsp:val=&quot;00F467B0&quot;/&gt;&lt;wsp:rsid wsp:val=&quot;00F4683C&quot;/&gt;&lt;wsp:rsid wsp:val=&quot;00F46E40&quot;/&gt;&lt;wsp:rsid wsp:val=&quot;00F46F8B&quot;/&gt;&lt;wsp:rsid wsp:val=&quot;00F47132&quot;/&gt;&lt;wsp:rsid wsp:val=&quot;00F47728&quot;/&gt;&lt;wsp:rsid wsp:val=&quot;00F47AFE&quot;/&gt;&lt;wsp:rsid wsp:val=&quot;00F47BF5&quot;/&gt;&lt;wsp:rsid wsp:val=&quot;00F47CBA&quot;/&gt;&lt;wsp:rsid wsp:val=&quot;00F50020&quot;/&gt;&lt;wsp:rsid wsp:val=&quot;00F50671&quot;/&gt;&lt;wsp:rsid wsp:val=&quot;00F50691&quot;/&gt;&lt;wsp:rsid wsp:val=&quot;00F50849&quot;/&gt;&lt;wsp:rsid wsp:val=&quot;00F50A55&quot;/&gt;&lt;wsp:rsid wsp:val=&quot;00F513BA&quot;/&gt;&lt;wsp:rsid wsp:val=&quot;00F51447&quot;/&gt;&lt;wsp:rsid wsp:val=&quot;00F514EF&quot;/&gt;&lt;wsp:rsid wsp:val=&quot;00F516F4&quot;/&gt;&lt;wsp:rsid wsp:val=&quot;00F51D70&quot;/&gt;&lt;wsp:rsid wsp:val=&quot;00F524CD&quot;/&gt;&lt;wsp:rsid wsp:val=&quot;00F52756&quot;/&gt;&lt;wsp:rsid wsp:val=&quot;00F52A47&quot;/&gt;&lt;wsp:rsid wsp:val=&quot;00F52A4B&quot;/&gt;&lt;wsp:rsid wsp:val=&quot;00F52C6C&quot;/&gt;&lt;wsp:rsid wsp:val=&quot;00F52FA8&quot;/&gt;&lt;wsp:rsid wsp:val=&quot;00F5372B&quot;/&gt;&lt;wsp:rsid wsp:val=&quot;00F5388A&quot;/&gt;&lt;wsp:rsid wsp:val=&quot;00F538CD&quot;/&gt;&lt;wsp:rsid wsp:val=&quot;00F54192&quot;/&gt;&lt;wsp:rsid wsp:val=&quot;00F542D8&quot;/&gt;&lt;wsp:rsid wsp:val=&quot;00F546DB&quot;/&gt;&lt;wsp:rsid wsp:val=&quot;00F548C8&quot;/&gt;&lt;wsp:rsid wsp:val=&quot;00F55331&quot;/&gt;&lt;wsp:rsid wsp:val=&quot;00F55AC5&quot;/&gt;&lt;wsp:rsid wsp:val=&quot;00F568FF&quot;/&gt;&lt;wsp:rsid wsp:val=&quot;00F56918&quot;/&gt;&lt;wsp:rsid wsp:val=&quot;00F56B25&quot;/&gt;&lt;wsp:rsid wsp:val=&quot;00F570BA&quot;/&gt;&lt;wsp:rsid wsp:val=&quot;00F570D9&quot;/&gt;&lt;wsp:rsid wsp:val=&quot;00F5765A&quot;/&gt;&lt;wsp:rsid wsp:val=&quot;00F57704&quot;/&gt;&lt;wsp:rsid wsp:val=&quot;00F5777A&quot;/&gt;&lt;wsp:rsid wsp:val=&quot;00F577F9&quot;/&gt;&lt;wsp:rsid wsp:val=&quot;00F57BE9&quot;/&gt;&lt;wsp:rsid wsp:val=&quot;00F57C72&quot;/&gt;&lt;wsp:rsid wsp:val=&quot;00F57E66&quot;/&gt;&lt;wsp:rsid wsp:val=&quot;00F6021A&quot;/&gt;&lt;wsp:rsid wsp:val=&quot;00F60232&quot;/&gt;&lt;wsp:rsid wsp:val=&quot;00F60A82&quot;/&gt;&lt;wsp:rsid wsp:val=&quot;00F60C26&quot;/&gt;&lt;wsp:rsid wsp:val=&quot;00F61158&quot;/&gt;&lt;wsp:rsid wsp:val=&quot;00F61235&quot;/&gt;&lt;wsp:rsid wsp:val=&quot;00F61564&quot;/&gt;&lt;wsp:rsid wsp:val=&quot;00F6157C&quot;/&gt;&lt;wsp:rsid wsp:val=&quot;00F61701&quot;/&gt;&lt;wsp:rsid wsp:val=&quot;00F61902&quot;/&gt;&lt;wsp:rsid wsp:val=&quot;00F61FDE&quot;/&gt;&lt;wsp:rsid wsp:val=&quot;00F622E3&quot;/&gt;&lt;wsp:rsid wsp:val=&quot;00F62377&quot;/&gt;&lt;wsp:rsid wsp:val=&quot;00F62EEC&quot;/&gt;&lt;wsp:rsid wsp:val=&quot;00F63289&quot;/&gt;&lt;wsp:rsid wsp:val=&quot;00F63D79&quot;/&gt;&lt;wsp:rsid wsp:val=&quot;00F6404E&quot;/&gt;&lt;wsp:rsid wsp:val=&quot;00F6433C&quot;/&gt;&lt;wsp:rsid wsp:val=&quot;00F6474A&quot;/&gt;&lt;wsp:rsid wsp:val=&quot;00F64966&quot;/&gt;&lt;wsp:rsid wsp:val=&quot;00F64F9F&quot;/&gt;&lt;wsp:rsid wsp:val=&quot;00F660B8&quot;/&gt;&lt;wsp:rsid wsp:val=&quot;00F664DA&quot;/&gt;&lt;wsp:rsid wsp:val=&quot;00F669E3&quot;/&gt;&lt;wsp:rsid wsp:val=&quot;00F66B1A&quot;/&gt;&lt;wsp:rsid wsp:val=&quot;00F675DD&quot;/&gt;&lt;wsp:rsid wsp:val=&quot;00F67A85&quot;/&gt;&lt;wsp:rsid wsp:val=&quot;00F7059F&quot;/&gt;&lt;wsp:rsid wsp:val=&quot;00F70FF9&quot;/&gt;&lt;wsp:rsid wsp:val=&quot;00F71026&quot;/&gt;&lt;wsp:rsid wsp:val=&quot;00F71042&quot;/&gt;&lt;wsp:rsid wsp:val=&quot;00F710A0&quot;/&gt;&lt;wsp:rsid wsp:val=&quot;00F716EE&quot;/&gt;&lt;wsp:rsid wsp:val=&quot;00F71976&quot;/&gt;&lt;wsp:rsid wsp:val=&quot;00F71A99&quot;/&gt;&lt;wsp:rsid wsp:val=&quot;00F71C4F&quot;/&gt;&lt;wsp:rsid wsp:val=&quot;00F71EA2&quot;/&gt;&lt;wsp:rsid wsp:val=&quot;00F71F79&quot;/&gt;&lt;wsp:rsid wsp:val=&quot;00F72106&quot;/&gt;&lt;wsp:rsid wsp:val=&quot;00F721A1&quot;/&gt;&lt;wsp:rsid wsp:val=&quot;00F724E3&quot;/&gt;&lt;wsp:rsid wsp:val=&quot;00F727AA&quot;/&gt;&lt;wsp:rsid wsp:val=&quot;00F729CA&quot;/&gt;&lt;wsp:rsid wsp:val=&quot;00F72C94&quot;/&gt;&lt;wsp:rsid wsp:val=&quot;00F72D42&quot;/&gt;&lt;wsp:rsid wsp:val=&quot;00F7368C&quot;/&gt;&lt;wsp:rsid wsp:val=&quot;00F73A1B&quot;/&gt;&lt;wsp:rsid wsp:val=&quot;00F73D87&quot;/&gt;&lt;wsp:rsid wsp:val=&quot;00F73E55&quot;/&gt;&lt;wsp:rsid wsp:val=&quot;00F73F43&quot;/&gt;&lt;wsp:rsid wsp:val=&quot;00F74059&quot;/&gt;&lt;wsp:rsid wsp:val=&quot;00F74609&quot;/&gt;&lt;wsp:rsid wsp:val=&quot;00F74664&quot;/&gt;&lt;wsp:rsid wsp:val=&quot;00F74791&quot;/&gt;&lt;wsp:rsid wsp:val=&quot;00F74A7A&quot;/&gt;&lt;wsp:rsid wsp:val=&quot;00F74CEF&quot;/&gt;&lt;wsp:rsid wsp:val=&quot;00F74D26&quot;/&gt;&lt;wsp:rsid wsp:val=&quot;00F74E5A&quot;/&gt;&lt;wsp:rsid wsp:val=&quot;00F7564B&quot;/&gt;&lt;wsp:rsid wsp:val=&quot;00F76337&quot;/&gt;&lt;wsp:rsid wsp:val=&quot;00F763DF&quot;/&gt;&lt;wsp:rsid wsp:val=&quot;00F766F0&quot;/&gt;&lt;wsp:rsid wsp:val=&quot;00F76B74&quot;/&gt;&lt;wsp:rsid wsp:val=&quot;00F7792A&quot;/&gt;&lt;wsp:rsid wsp:val=&quot;00F77C47&quot;/&gt;&lt;wsp:rsid wsp:val=&quot;00F77CFA&quot;/&gt;&lt;wsp:rsid wsp:val=&quot;00F77DB3&quot;/&gt;&lt;wsp:rsid wsp:val=&quot;00F77F17&quot;/&gt;&lt;wsp:rsid wsp:val=&quot;00F80922&quot;/&gt;&lt;wsp:rsid wsp:val=&quot;00F80957&quot;/&gt;&lt;wsp:rsid wsp:val=&quot;00F80D8F&quot;/&gt;&lt;wsp:rsid wsp:val=&quot;00F81311&quot;/&gt;&lt;wsp:rsid wsp:val=&quot;00F81507&quot;/&gt;&lt;wsp:rsid wsp:val=&quot;00F81625&quot;/&gt;&lt;wsp:rsid wsp:val=&quot;00F81C47&quot;/&gt;&lt;wsp:rsid wsp:val=&quot;00F81D8F&quot;/&gt;&lt;wsp:rsid wsp:val=&quot;00F81E0E&quot;/&gt;&lt;wsp:rsid wsp:val=&quot;00F81E87&quot;/&gt;&lt;wsp:rsid wsp:val=&quot;00F81F25&quot;/&gt;&lt;wsp:rsid wsp:val=&quot;00F81F57&quot;/&gt;&lt;wsp:rsid wsp:val=&quot;00F8270B&quot;/&gt;&lt;wsp:rsid wsp:val=&quot;00F82CD8&quot;/&gt;&lt;wsp:rsid wsp:val=&quot;00F82D2D&quot;/&gt;&lt;wsp:rsid wsp:val=&quot;00F831B2&quot;/&gt;&lt;wsp:rsid wsp:val=&quot;00F83301&quot;/&gt;&lt;wsp:rsid wsp:val=&quot;00F837A7&quot;/&gt;&lt;wsp:rsid wsp:val=&quot;00F837DD&quot;/&gt;&lt;wsp:rsid wsp:val=&quot;00F841D0&quot;/&gt;&lt;wsp:rsid wsp:val=&quot;00F84232&quot;/&gt;&lt;wsp:rsid wsp:val=&quot;00F84849&quot;/&gt;&lt;wsp:rsid wsp:val=&quot;00F849D7&quot;/&gt;&lt;wsp:rsid wsp:val=&quot;00F84A2F&quot;/&gt;&lt;wsp:rsid wsp:val=&quot;00F84BAB&quot;/&gt;&lt;wsp:rsid wsp:val=&quot;00F84DDB&quot;/&gt;&lt;wsp:rsid wsp:val=&quot;00F850EB&quot;/&gt;&lt;wsp:rsid wsp:val=&quot;00F854D5&quot;/&gt;&lt;wsp:rsid wsp:val=&quot;00F854F8&quot;/&gt;&lt;wsp:rsid wsp:val=&quot;00F855CB&quot;/&gt;&lt;wsp:rsid wsp:val=&quot;00F856C8&quot;/&gt;&lt;wsp:rsid wsp:val=&quot;00F85744&quot;/&gt;&lt;wsp:rsid wsp:val=&quot;00F85913&quot;/&gt;&lt;wsp:rsid wsp:val=&quot;00F85F4B&quot;/&gt;&lt;wsp:rsid wsp:val=&quot;00F85F9B&quot;/&gt;&lt;wsp:rsid wsp:val=&quot;00F863EB&quot;/&gt;&lt;wsp:rsid wsp:val=&quot;00F86538&quot;/&gt;&lt;wsp:rsid wsp:val=&quot;00F8683A&quot;/&gt;&lt;wsp:rsid wsp:val=&quot;00F86B20&quot;/&gt;&lt;wsp:rsid wsp:val=&quot;00F86C43&quot;/&gt;&lt;wsp:rsid wsp:val=&quot;00F86E03&quot;/&gt;&lt;wsp:rsid wsp:val=&quot;00F8718E&quot;/&gt;&lt;wsp:rsid wsp:val=&quot;00F87201&quot;/&gt;&lt;wsp:rsid wsp:val=&quot;00F87317&quot;/&gt;&lt;wsp:rsid wsp:val=&quot;00F879C6&quot;/&gt;&lt;wsp:rsid wsp:val=&quot;00F87CB7&quot;/&gt;&lt;wsp:rsid wsp:val=&quot;00F87D07&quot;/&gt;&lt;wsp:rsid wsp:val=&quot;00F87D7F&quot;/&gt;&lt;wsp:rsid wsp:val=&quot;00F87E13&quot;/&gt;&lt;wsp:rsid wsp:val=&quot;00F87E81&quot;/&gt;&lt;wsp:rsid wsp:val=&quot;00F90184&quot;/&gt;&lt;wsp:rsid wsp:val=&quot;00F901EE&quot;/&gt;&lt;wsp:rsid wsp:val=&quot;00F90391&quot;/&gt;&lt;wsp:rsid wsp:val=&quot;00F9046C&quot;/&gt;&lt;wsp:rsid wsp:val=&quot;00F90BEE&quot;/&gt;&lt;wsp:rsid wsp:val=&quot;00F90C86&quot;/&gt;&lt;wsp:rsid wsp:val=&quot;00F90FD6&quot;/&gt;&lt;wsp:rsid wsp:val=&quot;00F910E4&quot;/&gt;&lt;wsp:rsid wsp:val=&quot;00F912B6&quot;/&gt;&lt;wsp:rsid wsp:val=&quot;00F915AB&quot;/&gt;&lt;wsp:rsid wsp:val=&quot;00F9174D&quot;/&gt;&lt;wsp:rsid wsp:val=&quot;00F91906&quot;/&gt;&lt;wsp:rsid wsp:val=&quot;00F91CA2&quot;/&gt;&lt;wsp:rsid wsp:val=&quot;00F91DAB&quot;/&gt;&lt;wsp:rsid wsp:val=&quot;00F91DAC&quot;/&gt;&lt;wsp:rsid wsp:val=&quot;00F91F14&quot;/&gt;&lt;wsp:rsid wsp:val=&quot;00F92174&quot;/&gt;&lt;wsp:rsid wsp:val=&quot;00F923DB&quot;/&gt;&lt;wsp:rsid wsp:val=&quot;00F92725&quot;/&gt;&lt;wsp:rsid wsp:val=&quot;00F9344F&quot;/&gt;&lt;wsp:rsid wsp:val=&quot;00F9383C&quot;/&gt;&lt;wsp:rsid wsp:val=&quot;00F93A3D&quot;/&gt;&lt;wsp:rsid wsp:val=&quot;00F93C3E&quot;/&gt;&lt;wsp:rsid wsp:val=&quot;00F93D13&quot;/&gt;&lt;wsp:rsid wsp:val=&quot;00F93EE6&quot;/&gt;&lt;wsp:rsid wsp:val=&quot;00F94003&quot;/&gt;&lt;wsp:rsid wsp:val=&quot;00F942C6&quot;/&gt;&lt;wsp:rsid wsp:val=&quot;00F94303&quot;/&gt;&lt;wsp:rsid wsp:val=&quot;00F94412&quot;/&gt;&lt;wsp:rsid wsp:val=&quot;00F94737&quot;/&gt;&lt;wsp:rsid wsp:val=&quot;00F9473D&quot;/&gt;&lt;wsp:rsid wsp:val=&quot;00F948D1&quot;/&gt;&lt;wsp:rsid wsp:val=&quot;00F9495D&quot;/&gt;&lt;wsp:rsid wsp:val=&quot;00F94A66&quot;/&gt;&lt;wsp:rsid wsp:val=&quot;00F94F50&quot;/&gt;&lt;wsp:rsid wsp:val=&quot;00F95013&quot;/&gt;&lt;wsp:rsid wsp:val=&quot;00F950BC&quot;/&gt;&lt;wsp:rsid wsp:val=&quot;00F951BD&quot;/&gt;&lt;wsp:rsid wsp:val=&quot;00F958CD&quot;/&gt;&lt;wsp:rsid wsp:val=&quot;00F9632D&quot;/&gt;&lt;wsp:rsid wsp:val=&quot;00F9644F&quot;/&gt;&lt;wsp:rsid wsp:val=&quot;00F965D9&quot;/&gt;&lt;wsp:rsid wsp:val=&quot;00F96764&quot;/&gt;&lt;wsp:rsid wsp:val=&quot;00F968CC&quot;/&gt;&lt;wsp:rsid wsp:val=&quot;00F96C7A&quot;/&gt;&lt;wsp:rsid wsp:val=&quot;00F96E7C&quot;/&gt;&lt;wsp:rsid wsp:val=&quot;00F96F5A&quot;/&gt;&lt;wsp:rsid wsp:val=&quot;00F975B5&quot;/&gt;&lt;wsp:rsid wsp:val=&quot;00F97D37&quot;/&gt;&lt;wsp:rsid wsp:val=&quot;00F97DE7&quot;/&gt;&lt;wsp:rsid wsp:val=&quot;00FA02F0&quot;/&gt;&lt;wsp:rsid wsp:val=&quot;00FA04BE&quot;/&gt;&lt;wsp:rsid wsp:val=&quot;00FA0509&quot;/&gt;&lt;wsp:rsid wsp:val=&quot;00FA0E7C&quot;/&gt;&lt;wsp:rsid wsp:val=&quot;00FA1177&quot;/&gt;&lt;wsp:rsid wsp:val=&quot;00FA1331&quot;/&gt;&lt;wsp:rsid wsp:val=&quot;00FA1CBF&quot;/&gt;&lt;wsp:rsid wsp:val=&quot;00FA1D8F&quot;/&gt;&lt;wsp:rsid wsp:val=&quot;00FA2002&quot;/&gt;&lt;wsp:rsid wsp:val=&quot;00FA2526&quot;/&gt;&lt;wsp:rsid wsp:val=&quot;00FA2AB0&quot;/&gt;&lt;wsp:rsid wsp:val=&quot;00FA3855&quot;/&gt;&lt;wsp:rsid wsp:val=&quot;00FA397A&quot;/&gt;&lt;wsp:rsid wsp:val=&quot;00FA3C84&quot;/&gt;&lt;wsp:rsid wsp:val=&quot;00FA3F33&quot;/&gt;&lt;wsp:rsid wsp:val=&quot;00FA3F45&quot;/&gt;&lt;wsp:rsid wsp:val=&quot;00FA4EDE&quot;/&gt;&lt;wsp:rsid wsp:val=&quot;00FA50E8&quot;/&gt;&lt;wsp:rsid wsp:val=&quot;00FA517D&quot;/&gt;&lt;wsp:rsid wsp:val=&quot;00FA526F&quot;/&gt;&lt;wsp:rsid wsp:val=&quot;00FA52BE&quot;/&gt;&lt;wsp:rsid wsp:val=&quot;00FA53C1&quot;/&gt;&lt;wsp:rsid wsp:val=&quot;00FA54C0&quot;/&gt;&lt;wsp:rsid wsp:val=&quot;00FA5527&quot;/&gt;&lt;wsp:rsid wsp:val=&quot;00FA5871&quot;/&gt;&lt;wsp:rsid wsp:val=&quot;00FA589E&quot;/&gt;&lt;wsp:rsid wsp:val=&quot;00FA58B1&quot;/&gt;&lt;wsp:rsid wsp:val=&quot;00FA5962&quot;/&gt;&lt;wsp:rsid wsp:val=&quot;00FA5995&quot;/&gt;&lt;wsp:rsid wsp:val=&quot;00FA5C6B&quot;/&gt;&lt;wsp:rsid wsp:val=&quot;00FA5DAC&quot;/&gt;&lt;wsp:rsid wsp:val=&quot;00FA5F3B&quot;/&gt;&lt;wsp:rsid wsp:val=&quot;00FA6225&quot;/&gt;&lt;wsp:rsid wsp:val=&quot;00FA656D&quot;/&gt;&lt;wsp:rsid wsp:val=&quot;00FA6686&quot;/&gt;&lt;wsp:rsid wsp:val=&quot;00FA6A4D&quot;/&gt;&lt;wsp:rsid wsp:val=&quot;00FA6A8C&quot;/&gt;&lt;wsp:rsid wsp:val=&quot;00FA6BCC&quot;/&gt;&lt;wsp:rsid wsp:val=&quot;00FA6C40&quot;/&gt;&lt;wsp:rsid wsp:val=&quot;00FA70DF&quot;/&gt;&lt;wsp:rsid wsp:val=&quot;00FA7152&quot;/&gt;&lt;wsp:rsid wsp:val=&quot;00FA737E&quot;/&gt;&lt;wsp:rsid wsp:val=&quot;00FA7A20&quot;/&gt;&lt;wsp:rsid wsp:val=&quot;00FA7AA6&quot;/&gt;&lt;wsp:rsid wsp:val=&quot;00FA7C04&quot;/&gt;&lt;wsp:rsid wsp:val=&quot;00FB0443&quot;/&gt;&lt;wsp:rsid wsp:val=&quot;00FB097A&quot;/&gt;&lt;wsp:rsid wsp:val=&quot;00FB0F2E&quot;/&gt;&lt;wsp:rsid wsp:val=&quot;00FB114F&quot;/&gt;&lt;wsp:rsid wsp:val=&quot;00FB11A4&quot;/&gt;&lt;wsp:rsid wsp:val=&quot;00FB1352&quot;/&gt;&lt;wsp:rsid wsp:val=&quot;00FB15D5&quot;/&gt;&lt;wsp:rsid wsp:val=&quot;00FB1694&quot;/&gt;&lt;wsp:rsid wsp:val=&quot;00FB18E8&quot;/&gt;&lt;wsp:rsid wsp:val=&quot;00FB18E9&quot;/&gt;&lt;wsp:rsid wsp:val=&quot;00FB19D8&quot;/&gt;&lt;wsp:rsid wsp:val=&quot;00FB22E5&quot;/&gt;&lt;wsp:rsid wsp:val=&quot;00FB2864&quot;/&gt;&lt;wsp:rsid wsp:val=&quot;00FB2E28&quot;/&gt;&lt;wsp:rsid wsp:val=&quot;00FB2F94&quot;/&gt;&lt;wsp:rsid wsp:val=&quot;00FB381C&quot;/&gt;&lt;wsp:rsid wsp:val=&quot;00FB3CBD&quot;/&gt;&lt;wsp:rsid wsp:val=&quot;00FB3CD6&quot;/&gt;&lt;wsp:rsid wsp:val=&quot;00FB4065&quot;/&gt;&lt;wsp:rsid wsp:val=&quot;00FB4760&quot;/&gt;&lt;wsp:rsid wsp:val=&quot;00FB47B5&quot;/&gt;&lt;wsp:rsid wsp:val=&quot;00FB4E96&quot;/&gt;&lt;wsp:rsid wsp:val=&quot;00FB52FD&quot;/&gt;&lt;wsp:rsid wsp:val=&quot;00FB5628&quot;/&gt;&lt;wsp:rsid wsp:val=&quot;00FB57A7&quot;/&gt;&lt;wsp:rsid wsp:val=&quot;00FB5A6F&quot;/&gt;&lt;wsp:rsid wsp:val=&quot;00FB612F&quot;/&gt;&lt;wsp:rsid wsp:val=&quot;00FB6401&quot;/&gt;&lt;wsp:rsid wsp:val=&quot;00FB68CE&quot;/&gt;&lt;wsp:rsid wsp:val=&quot;00FB6B9D&quot;/&gt;&lt;wsp:rsid wsp:val=&quot;00FB6F9E&quot;/&gt;&lt;wsp:rsid wsp:val=&quot;00FB72CB&quot;/&gt;&lt;wsp:rsid wsp:val=&quot;00FB7390&quot;/&gt;&lt;wsp:rsid wsp:val=&quot;00FB76E1&quot;/&gt;&lt;wsp:rsid wsp:val=&quot;00FB77BB&quot;/&gt;&lt;wsp:rsid wsp:val=&quot;00FB7A9C&quot;/&gt;&lt;wsp:rsid wsp:val=&quot;00FC0188&quot;/&gt;&lt;wsp:rsid wsp:val=&quot;00FC022F&quot;/&gt;&lt;wsp:rsid wsp:val=&quot;00FC0AB4&quot;/&gt;&lt;wsp:rsid wsp:val=&quot;00FC0B9B&quot;/&gt;&lt;wsp:rsid wsp:val=&quot;00FC0E12&quot;/&gt;&lt;wsp:rsid wsp:val=&quot;00FC10EB&quot;/&gt;&lt;wsp:rsid wsp:val=&quot;00FC1859&quot;/&gt;&lt;wsp:rsid wsp:val=&quot;00FC2075&quot;/&gt;&lt;wsp:rsid wsp:val=&quot;00FC22FE&quot;/&gt;&lt;wsp:rsid wsp:val=&quot;00FC23FA&quot;/&gt;&lt;wsp:rsid wsp:val=&quot;00FC254B&quot;/&gt;&lt;wsp:rsid wsp:val=&quot;00FC2742&quot;/&gt;&lt;wsp:rsid wsp:val=&quot;00FC27DB&quot;/&gt;&lt;wsp:rsid wsp:val=&quot;00FC330F&quot;/&gt;&lt;wsp:rsid wsp:val=&quot;00FC37F0&quot;/&gt;&lt;wsp:rsid wsp:val=&quot;00FC39B2&quot;/&gt;&lt;wsp:rsid wsp:val=&quot;00FC3B1A&quot;/&gt;&lt;wsp:rsid wsp:val=&quot;00FC3BBC&quot;/&gt;&lt;wsp:rsid wsp:val=&quot;00FC3DA6&quot;/&gt;&lt;wsp:rsid wsp:val=&quot;00FC3EEB&quot;/&gt;&lt;wsp:rsid wsp:val=&quot;00FC3F24&quot;/&gt;&lt;wsp:rsid wsp:val=&quot;00FC4278&quot;/&gt;&lt;wsp:rsid wsp:val=&quot;00FC42A4&quot;/&gt;&lt;wsp:rsid wsp:val=&quot;00FC4423&quot;/&gt;&lt;wsp:rsid wsp:val=&quot;00FC47D1&quot;/&gt;&lt;wsp:rsid wsp:val=&quot;00FC4CA4&quot;/&gt;&lt;wsp:rsid wsp:val=&quot;00FC4D8B&quot;/&gt;&lt;wsp:rsid wsp:val=&quot;00FC545C&quot;/&gt;&lt;wsp:rsid wsp:val=&quot;00FC54BA&quot;/&gt;&lt;wsp:rsid wsp:val=&quot;00FC553E&quot;/&gt;&lt;wsp:rsid wsp:val=&quot;00FC55BB&quot;/&gt;&lt;wsp:rsid wsp:val=&quot;00FC5958&quot;/&gt;&lt;wsp:rsid wsp:val=&quot;00FC60B6&quot;/&gt;&lt;wsp:rsid wsp:val=&quot;00FC65A0&quot;/&gt;&lt;wsp:rsid wsp:val=&quot;00FC6B41&quot;/&gt;&lt;wsp:rsid wsp:val=&quot;00FC7308&quot;/&gt;&lt;wsp:rsid wsp:val=&quot;00FC7554&quot;/&gt;&lt;wsp:rsid wsp:val=&quot;00FC76A7&quot;/&gt;&lt;wsp:rsid wsp:val=&quot;00FC7896&quot;/&gt;&lt;wsp:rsid wsp:val=&quot;00FC7F19&quot;/&gt;&lt;wsp:rsid wsp:val=&quot;00FC7F93&quot;/&gt;&lt;wsp:rsid wsp:val=&quot;00FC7FBF&quot;/&gt;&lt;wsp:rsid wsp:val=&quot;00FD091C&quot;/&gt;&lt;wsp:rsid wsp:val=&quot;00FD10D2&quot;/&gt;&lt;wsp:rsid wsp:val=&quot;00FD111E&quot;/&gt;&lt;wsp:rsid wsp:val=&quot;00FD14CB&quot;/&gt;&lt;wsp:rsid wsp:val=&quot;00FD14E4&quot;/&gt;&lt;wsp:rsid wsp:val=&quot;00FD1AC8&quot;/&gt;&lt;wsp:rsid wsp:val=&quot;00FD2804&quot;/&gt;&lt;wsp:rsid wsp:val=&quot;00FD282A&quot;/&gt;&lt;wsp:rsid wsp:val=&quot;00FD2A71&quot;/&gt;&lt;wsp:rsid wsp:val=&quot;00FD2F55&quot;/&gt;&lt;wsp:rsid wsp:val=&quot;00FD305B&quot;/&gt;&lt;wsp:rsid wsp:val=&quot;00FD33B3&quot;/&gt;&lt;wsp:rsid wsp:val=&quot;00FD3905&quot;/&gt;&lt;wsp:rsid wsp:val=&quot;00FD4124&quot;/&gt;&lt;wsp:rsid wsp:val=&quot;00FD4620&quot;/&gt;&lt;wsp:rsid wsp:val=&quot;00FD48FE&quot;/&gt;&lt;wsp:rsid wsp:val=&quot;00FD4CC0&quot;/&gt;&lt;wsp:rsid wsp:val=&quot;00FD4FF1&quot;/&gt;&lt;wsp:rsid wsp:val=&quot;00FD5502&quot;/&gt;&lt;wsp:rsid wsp:val=&quot;00FD6075&quot;/&gt;&lt;wsp:rsid wsp:val=&quot;00FD6318&quot;/&gt;&lt;wsp:rsid wsp:val=&quot;00FD6556&quot;/&gt;&lt;wsp:rsid wsp:val=&quot;00FD69A2&quot;/&gt;&lt;wsp:rsid wsp:val=&quot;00FD6A3D&quot;/&gt;&lt;wsp:rsid wsp:val=&quot;00FD6F9D&quot;/&gt;&lt;wsp:rsid wsp:val=&quot;00FD7001&quot;/&gt;&lt;wsp:rsid wsp:val=&quot;00FD7240&quot;/&gt;&lt;wsp:rsid wsp:val=&quot;00FD72D9&quot;/&gt;&lt;wsp:rsid wsp:val=&quot;00FD73AE&quot;/&gt;&lt;wsp:rsid wsp:val=&quot;00FD78EF&quot;/&gt;&lt;wsp:rsid wsp:val=&quot;00FD793F&quot;/&gt;&lt;wsp:rsid wsp:val=&quot;00FD7D1F&quot;/&gt;&lt;wsp:rsid wsp:val=&quot;00FD7F6A&quot;/&gt;&lt;wsp:rsid wsp:val=&quot;00FE04B6&quot;/&gt;&lt;wsp:rsid wsp:val=&quot;00FE05E5&quot;/&gt;&lt;wsp:rsid wsp:val=&quot;00FE0657&quot;/&gt;&lt;wsp:rsid wsp:val=&quot;00FE0851&quot;/&gt;&lt;wsp:rsid wsp:val=&quot;00FE16B7&quot;/&gt;&lt;wsp:rsid wsp:val=&quot;00FE1D51&quot;/&gt;&lt;wsp:rsid wsp:val=&quot;00FE1D5D&quot;/&gt;&lt;wsp:rsid wsp:val=&quot;00FE204A&quot;/&gt;&lt;wsp:rsid wsp:val=&quot;00FE20AB&quot;/&gt;&lt;wsp:rsid wsp:val=&quot;00FE22FE&quot;/&gt;&lt;wsp:rsid wsp:val=&quot;00FE2955&quot;/&gt;&lt;wsp:rsid wsp:val=&quot;00FE2B7B&quot;/&gt;&lt;wsp:rsid wsp:val=&quot;00FE3100&quot;/&gt;&lt;wsp:rsid wsp:val=&quot;00FE3439&quot;/&gt;&lt;wsp:rsid wsp:val=&quot;00FE3768&quot;/&gt;&lt;wsp:rsid wsp:val=&quot;00FE3DDF&quot;/&gt;&lt;wsp:rsid wsp:val=&quot;00FE3E3F&quot;/&gt;&lt;wsp:rsid wsp:val=&quot;00FE4705&quot;/&gt;&lt;wsp:rsid wsp:val=&quot;00FE5172&quot;/&gt;&lt;wsp:rsid wsp:val=&quot;00FE5410&quot;/&gt;&lt;wsp:rsid wsp:val=&quot;00FE5977&quot;/&gt;&lt;wsp:rsid wsp:val=&quot;00FE5D0A&quot;/&gt;&lt;wsp:rsid wsp:val=&quot;00FE627C&quot;/&gt;&lt;wsp:rsid wsp:val=&quot;00FE6798&quot;/&gt;&lt;wsp:rsid wsp:val=&quot;00FE69DD&quot;/&gt;&lt;wsp:rsid wsp:val=&quot;00FE6DEC&quot;/&gt;&lt;wsp:rsid wsp:val=&quot;00FE6F9B&quot;/&gt;&lt;wsp:rsid wsp:val=&quot;00FE74E2&quot;/&gt;&lt;wsp:rsid wsp:val=&quot;00FE74FC&quot;/&gt;&lt;wsp:rsid wsp:val=&quot;00FE761D&quot;/&gt;&lt;wsp:rsid wsp:val=&quot;00FE76FA&quot;/&gt;&lt;wsp:rsid wsp:val=&quot;00FE7C3E&quot;/&gt;&lt;wsp:rsid wsp:val=&quot;00FE7F00&quot;/&gt;&lt;wsp:rsid wsp:val=&quot;00FF01A6&quot;/&gt;&lt;wsp:rsid wsp:val=&quot;00FF01C5&quot;/&gt;&lt;wsp:rsid wsp:val=&quot;00FF0224&quot;/&gt;&lt;wsp:rsid wsp:val=&quot;00FF0502&quot;/&gt;&lt;wsp:rsid wsp:val=&quot;00FF06E1&quot;/&gt;&lt;wsp:rsid wsp:val=&quot;00FF0BBB&quot;/&gt;&lt;wsp:rsid wsp:val=&quot;00FF1455&quot;/&gt;&lt;wsp:rsid wsp:val=&quot;00FF1716&quot;/&gt;&lt;wsp:rsid wsp:val=&quot;00FF1862&quot;/&gt;&lt;wsp:rsid wsp:val=&quot;00FF1A6C&quot;/&gt;&lt;wsp:rsid wsp:val=&quot;00FF1D5F&quot;/&gt;&lt;wsp:rsid wsp:val=&quot;00FF2077&quot;/&gt;&lt;wsp:rsid wsp:val=&quot;00FF283C&quot;/&gt;&lt;wsp:rsid wsp:val=&quot;00FF2A88&quot;/&gt;&lt;wsp:rsid wsp:val=&quot;00FF322C&quot;/&gt;&lt;wsp:rsid wsp:val=&quot;00FF37C5&quot;/&gt;&lt;wsp:rsid wsp:val=&quot;00FF3A12&quot;/&gt;&lt;wsp:rsid wsp:val=&quot;00FF3CFC&quot;/&gt;&lt;wsp:rsid wsp:val=&quot;00FF43AF&quot;/&gt;&lt;wsp:rsid wsp:val=&quot;00FF48E0&quot;/&gt;&lt;wsp:rsid wsp:val=&quot;00FF4D22&quot;/&gt;&lt;wsp:rsid wsp:val=&quot;00FF4FCD&quot;/&gt;&lt;wsp:rsid wsp:val=&quot;00FF5026&quot;/&gt;&lt;wsp:rsid wsp:val=&quot;00FF5173&quot;/&gt;&lt;wsp:rsid wsp:val=&quot;00FF51D0&quot;/&gt;&lt;wsp:rsid wsp:val=&quot;00FF52CC&quot;/&gt;&lt;wsp:rsid wsp:val=&quot;00FF52E3&quot;/&gt;&lt;wsp:rsid wsp:val=&quot;00FF5618&quot;/&gt;&lt;wsp:rsid wsp:val=&quot;00FF5B21&quot;/&gt;&lt;wsp:rsid wsp:val=&quot;00FF5EFE&quot;/&gt;&lt;wsp:rsid wsp:val=&quot;00FF609A&quot;/&gt;&lt;wsp:rsid wsp:val=&quot;00FF6A39&quot;/&gt;&lt;wsp:rsid wsp:val=&quot;00FF6CF6&quot;/&gt;&lt;wsp:rsid wsp:val=&quot;00FF707C&quot;/&gt;&lt;wsp:rsid wsp:val=&quot;00FF78DB&quot;/&gt;&lt;/wsp:rsids&gt;&lt;/w:docPr&gt;&lt;w:body&gt;&lt;wx:sect&gt;&lt;w:p wsp:rsidR=&quot;00000000&quot; wsp:rsidRDefault=&quot;00230E8B&quot; wsp:rsidP=&quot;00230E8B&quot;&gt;&lt;m:oMathPara&gt;&lt;m:oMath&gt;&lt;m:r&gt;&lt;w:rPr&gt;&lt;w:rFonts w:ascii=&quot;Cambria Math&quot; w:h-ansi=&quot;Cambria Math&quot;/&gt;&lt;wx:font wx:val=&quot;Cambria Math&quot;/&gt;&lt;w:i/&gt;&lt;/w:rPr&gt;&lt;m:t&gt;Î±&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FA02F0">
              <w:fldChar w:fldCharType="end"/>
            </w:r>
            <w:r w:rsidRPr="00FA02F0">
              <w:rPr>
                <w:i/>
              </w:rPr>
              <w:t xml:space="preserve"> = 1, </w:t>
            </w:r>
            <w:r w:rsidRPr="00FA02F0">
              <w:fldChar w:fldCharType="begin"/>
            </w:r>
            <w:r w:rsidRPr="00FA02F0">
              <w:instrText xml:space="preserve"> QUOTE </w:instrText>
            </w:r>
            <w:r w:rsidR="00EC1ACC">
              <w:rPr>
                <w:position w:val="-8"/>
              </w:rPr>
              <w:pict w14:anchorId="4F19CB9D">
                <v:shape id="_x0000_i1027" type="#_x0000_t75" style="width:28.5pt;height:18.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printFractionalCharacterWidth/&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RU&quot; w:vendorID=&quot;64&quot; w:dllVersion=&quot;6&quot; w:nlCheck=&quot;on&quot; w:optionSet=&quot;0&quot;/&gt;&lt;w:activeWritingStyle w:lang=&quot;EN-CA&quot; w:vendorID=&quot;64&quot; w:dllVersion=&quot;6&quot; w:nlCheck=&quot;on&quot; w:optionSet=&quot;1&quot;/&gt;&lt;w:activeWritingStyle w:lang=&quot;EN-US&quot; w:vendorID=&quot;64&quot; w:dllVersion=&quot;0&quot; w:nlCheck=&quot;on&quot; w:optionSet=&quot;0&quot;/&gt;&lt;w:activeWritingStyle w:lang=&quot;EN-GB&quot; w:vendorID=&quot;64&quot; w:dllVersion=&quot;0&quot; w:nlCheck=&quot;on&quot; w:optionSet=&quot;0&quot;/&gt;&lt;w:activeWritingStyle w:lang=&quot;FR&quot; w:vendorID=&quot;64&quot; w:dllVersion=&quot;0&quot; w:nlCheck=&quot;on&quot; w:optionSet=&quot;0&quot;/&gt;&lt;w:linkStyles/&gt;&lt;w:stylePaneFormatFilter w:val=&quot;3F01&quot;/&gt;&lt;w:defaultTabStop w:val=&quot;288&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gb2312&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8810FA&quot;/&gt;&lt;wsp:rsid wsp:val=&quot;00000083&quot;/&gt;&lt;wsp:rsid wsp:val=&quot;000000A2&quot;/&gt;&lt;wsp:rsid wsp:val=&quot;000004CA&quot;/&gt;&lt;wsp:rsid wsp:val=&quot;00000515&quot;/&gt;&lt;wsp:rsid wsp:val=&quot;00000C9B&quot;/&gt;&lt;wsp:rsid wsp:val=&quot;00000ECA&quot;/&gt;&lt;wsp:rsid wsp:val=&quot;00000F2A&quot;/&gt;&lt;wsp:rsid wsp:val=&quot;00001FC3&quot;/&gt;&lt;wsp:rsid wsp:val=&quot;00002375&quot;/&gt;&lt;wsp:rsid wsp:val=&quot;00002459&quot;/&gt;&lt;wsp:rsid wsp:val=&quot;00003131&quot;/&gt;&lt;wsp:rsid wsp:val=&quot;000031AB&quot;/&gt;&lt;wsp:rsid wsp:val=&quot;00003772&quot;/&gt;&lt;wsp:rsid wsp:val=&quot;000037FB&quot;/&gt;&lt;wsp:rsid wsp:val=&quot;0000391E&quot;/&gt;&lt;wsp:rsid wsp:val=&quot;00004885&quot;/&gt;&lt;wsp:rsid wsp:val=&quot;00004CD0&quot;/&gt;&lt;wsp:rsid wsp:val=&quot;00004D8C&quot;/&gt;&lt;wsp:rsid wsp:val=&quot;00004DCB&quot;/&gt;&lt;wsp:rsid wsp:val=&quot;000051F0&quot;/&gt;&lt;wsp:rsid wsp:val=&quot;00005327&quot;/&gt;&lt;wsp:rsid wsp:val=&quot;0000553B&quot;/&gt;&lt;wsp:rsid wsp:val=&quot;00005B91&quot;/&gt;&lt;wsp:rsid wsp:val=&quot;0000660A&quot;/&gt;&lt;wsp:rsid wsp:val=&quot;00006780&quot;/&gt;&lt;wsp:rsid wsp:val=&quot;00006C7A&quot;/&gt;&lt;wsp:rsid wsp:val=&quot;00007113&quot;/&gt;&lt;wsp:rsid wsp:val=&quot;000072BD&quot;/&gt;&lt;wsp:rsid wsp:val=&quot;000074A3&quot;/&gt;&lt;wsp:rsid wsp:val=&quot;0000792C&quot;/&gt;&lt;wsp:rsid wsp:val=&quot;00007BE6&quot;/&gt;&lt;wsp:rsid wsp:val=&quot;00007CEF&quot;/&gt;&lt;wsp:rsid wsp:val=&quot;000101EF&quot;/&gt;&lt;wsp:rsid wsp:val=&quot;00010739&quot;/&gt;&lt;wsp:rsid wsp:val=&quot;0001078E&quot;/&gt;&lt;wsp:rsid wsp:val=&quot;00010E97&quot;/&gt;&lt;wsp:rsid wsp:val=&quot;00010FD1&quot;/&gt;&lt;wsp:rsid wsp:val=&quot;00011052&quot;/&gt;&lt;wsp:rsid wsp:val=&quot;00011519&quot;/&gt;&lt;wsp:rsid wsp:val=&quot;00011595&quot;/&gt;&lt;wsp:rsid wsp:val=&quot;00011703&quot;/&gt;&lt;wsp:rsid wsp:val=&quot;000118B4&quot;/&gt;&lt;wsp:rsid wsp:val=&quot;000121EC&quot;/&gt;&lt;wsp:rsid wsp:val=&quot;000124D1&quot;/&gt;&lt;wsp:rsid wsp:val=&quot;00012D90&quot;/&gt;&lt;wsp:rsid wsp:val=&quot;00012DCC&quot;/&gt;&lt;wsp:rsid wsp:val=&quot;0001321B&quot;/&gt;&lt;wsp:rsid wsp:val=&quot;000137FF&quot;/&gt;&lt;wsp:rsid wsp:val=&quot;00013B63&quot;/&gt;&lt;wsp:rsid wsp:val=&quot;00014035&quot;/&gt;&lt;wsp:rsid wsp:val=&quot;0001418B&quot;/&gt;&lt;wsp:rsid wsp:val=&quot;000141F0&quot;/&gt;&lt;wsp:rsid wsp:val=&quot;00015204&quot;/&gt;&lt;wsp:rsid wsp:val=&quot;00015327&quot;/&gt;&lt;wsp:rsid wsp:val=&quot;00015BCB&quot;/&gt;&lt;wsp:rsid wsp:val=&quot;00015FB7&quot;/&gt;&lt;wsp:rsid wsp:val=&quot;00016013&quot;/&gt;&lt;wsp:rsid wsp:val=&quot;000162B2&quot;/&gt;&lt;wsp:rsid wsp:val=&quot;000163F8&quot;/&gt;&lt;wsp:rsid wsp:val=&quot;00016966&quot;/&gt;&lt;wsp:rsid wsp:val=&quot;00016DCE&quot;/&gt;&lt;wsp:rsid wsp:val=&quot;00016DDC&quot;/&gt;&lt;wsp:rsid wsp:val=&quot;000170A8&quot;/&gt;&lt;wsp:rsid wsp:val=&quot;0001729B&quot;/&gt;&lt;wsp:rsid wsp:val=&quot;00017309&quot;/&gt;&lt;wsp:rsid wsp:val=&quot;00017BE2&quot;/&gt;&lt;wsp:rsid wsp:val=&quot;00020331&quot;/&gt;&lt;wsp:rsid wsp:val=&quot;0002033F&quot;/&gt;&lt;wsp:rsid wsp:val=&quot;00020483&quot;/&gt;&lt;wsp:rsid wsp:val=&quot;000205C1&quot;/&gt;&lt;wsp:rsid wsp:val=&quot;000208B8&quot;/&gt;&lt;wsp:rsid wsp:val=&quot;00020D61&quot;/&gt;&lt;wsp:rsid wsp:val=&quot;00020E8F&quot;/&gt;&lt;wsp:rsid wsp:val=&quot;0002130A&quot;/&gt;&lt;wsp:rsid wsp:val=&quot;00021592&quot;/&gt;&lt;wsp:rsid wsp:val=&quot;0002165C&quot;/&gt;&lt;wsp:rsid wsp:val=&quot;00021B70&quot;/&gt;&lt;wsp:rsid wsp:val=&quot;00021C67&quot;/&gt;&lt;wsp:rsid wsp:val=&quot;00021DEC&quot;/&gt;&lt;wsp:rsid wsp:val=&quot;00021E89&quot;/&gt;&lt;wsp:rsid wsp:val=&quot;000222F7&quot;/&gt;&lt;wsp:rsid wsp:val=&quot;000228C4&quot;/&gt;&lt;wsp:rsid wsp:val=&quot;00022BCE&quot;/&gt;&lt;wsp:rsid wsp:val=&quot;0002387B&quot;/&gt;&lt;wsp:rsid wsp:val=&quot;00023985&quot;/&gt;&lt;wsp:rsid wsp:val=&quot;00023C29&quot;/&gt;&lt;wsp:rsid wsp:val=&quot;00024327&quot;/&gt;&lt;wsp:rsid wsp:val=&quot;00024A87&quot;/&gt;&lt;wsp:rsid wsp:val=&quot;00024E37&quot;/&gt;&lt;wsp:rsid wsp:val=&quot;00024E57&quot;/&gt;&lt;wsp:rsid wsp:val=&quot;0002506A&quot;/&gt;&lt;wsp:rsid wsp:val=&quot;00025281&quot;/&gt;&lt;wsp:rsid wsp:val=&quot;000254B6&quot;/&gt;&lt;wsp:rsid wsp:val=&quot;000255A1&quot;/&gt;&lt;wsp:rsid wsp:val=&quot;000258DC&quot;/&gt;&lt;wsp:rsid wsp:val=&quot;000258DD&quot;/&gt;&lt;wsp:rsid wsp:val=&quot;0002591B&quot;/&gt;&lt;wsp:rsid wsp:val=&quot;00025AFC&quot;/&gt;&lt;wsp:rsid wsp:val=&quot;00025C5F&quot;/&gt;&lt;wsp:rsid wsp:val=&quot;000266AE&quot;/&gt;&lt;wsp:rsid wsp:val=&quot;00026905&quot;/&gt;&lt;wsp:rsid wsp:val=&quot;00026977&quot;/&gt;&lt;wsp:rsid wsp:val=&quot;000269C8&quot;/&gt;&lt;wsp:rsid wsp:val=&quot;00026AF7&quot;/&gt;&lt;wsp:rsid wsp:val=&quot;00026EF9&quot;/&gt;&lt;wsp:rsid wsp:val=&quot;00027333&quot;/&gt;&lt;wsp:rsid wsp:val=&quot;0002790C&quot;/&gt;&lt;wsp:rsid wsp:val=&quot;00027E41&quot;/&gt;&lt;wsp:rsid wsp:val=&quot;000300FE&quot;/&gt;&lt;wsp:rsid wsp:val=&quot;00030766&quot;/&gt;&lt;wsp:rsid wsp:val=&quot;00030ED5&quot;/&gt;&lt;wsp:rsid wsp:val=&quot;00030F74&quot;/&gt;&lt;wsp:rsid wsp:val=&quot;00031242&quot;/&gt;&lt;wsp:rsid wsp:val=&quot;0003138D&quot;/&gt;&lt;wsp:rsid wsp:val=&quot;00031E02&quot;/&gt;&lt;wsp:rsid wsp:val=&quot;00031EDD&quot;/&gt;&lt;wsp:rsid wsp:val=&quot;000321DC&quot;/&gt;&lt;wsp:rsid wsp:val=&quot;00032A64&quot;/&gt;&lt;wsp:rsid wsp:val=&quot;000334D2&quot;/&gt;&lt;wsp:rsid wsp:val=&quot;00033834&quot;/&gt;&lt;wsp:rsid wsp:val=&quot;00033A55&quot;/&gt;&lt;wsp:rsid wsp:val=&quot;00033AE8&quot;/&gt;&lt;wsp:rsid wsp:val=&quot;00033E5C&quot;/&gt;&lt;wsp:rsid wsp:val=&quot;000340B2&quot;/&gt;&lt;wsp:rsid wsp:val=&quot;000341B5&quot;/&gt;&lt;wsp:rsid wsp:val=&quot;00034698&quot;/&gt;&lt;wsp:rsid wsp:val=&quot;00034787&quot;/&gt;&lt;wsp:rsid wsp:val=&quot;000349B7&quot;/&gt;&lt;wsp:rsid wsp:val=&quot;00034DC2&quot;/&gt;&lt;wsp:rsid wsp:val=&quot;000350B6&quot;/&gt;&lt;wsp:rsid wsp:val=&quot;000353DB&quot;/&gt;&lt;wsp:rsid wsp:val=&quot;0003540B&quot;/&gt;&lt;wsp:rsid wsp:val=&quot;00035C89&quot;/&gt;&lt;wsp:rsid wsp:val=&quot;00035CAB&quot;/&gt;&lt;wsp:rsid wsp:val=&quot;0003667C&quot;/&gt;&lt;wsp:rsid wsp:val=&quot;00036A16&quot;/&gt;&lt;wsp:rsid wsp:val=&quot;00036C45&quot;/&gt;&lt;wsp:rsid wsp:val=&quot;00036FA7&quot;/&gt;&lt;wsp:rsid wsp:val=&quot;000377E3&quot;/&gt;&lt;wsp:rsid wsp:val=&quot;00037910&quot;/&gt;&lt;wsp:rsid wsp:val=&quot;00037A21&quot;/&gt;&lt;wsp:rsid wsp:val=&quot;00037D3E&quot;/&gt;&lt;wsp:rsid wsp:val=&quot;000404F2&quot;/&gt;&lt;wsp:rsid wsp:val=&quot;00040F7A&quot;/&gt;&lt;wsp:rsid wsp:val=&quot;000412B7&quot;/&gt;&lt;wsp:rsid wsp:val=&quot;000413B8&quot;/&gt;&lt;wsp:rsid wsp:val=&quot;000415EC&quot;/&gt;&lt;wsp:rsid wsp:val=&quot;0004182E&quot;/&gt;&lt;wsp:rsid wsp:val=&quot;000418C8&quot;/&gt;&lt;wsp:rsid wsp:val=&quot;00041AEE&quot;/&gt;&lt;wsp:rsid wsp:val=&quot;00042397&quot;/&gt;&lt;wsp:rsid wsp:val=&quot;000423DD&quot;/&gt;&lt;wsp:rsid wsp:val=&quot;00042527&quot;/&gt;&lt;wsp:rsid wsp:val=&quot;000426B1&quot;/&gt;&lt;wsp:rsid wsp:val=&quot;00042BFC&quot;/&gt;&lt;wsp:rsid wsp:val=&quot;000430CF&quot;/&gt;&lt;wsp:rsid wsp:val=&quot;00043303&quot;/&gt;&lt;wsp:rsid wsp:val=&quot;00043607&quot;/&gt;&lt;wsp:rsid wsp:val=&quot;00043703&quot;/&gt;&lt;wsp:rsid wsp:val=&quot;0004403C&quot;/&gt;&lt;wsp:rsid wsp:val=&quot;00044225&quot;/&gt;&lt;wsp:rsid wsp:val=&quot;00044359&quot;/&gt;&lt;wsp:rsid wsp:val=&quot;000444AD&quot;/&gt;&lt;wsp:rsid wsp:val=&quot;00044576&quot;/&gt;&lt;wsp:rsid wsp:val=&quot;000445D6&quot;/&gt;&lt;wsp:rsid wsp:val=&quot;000445EB&quot;/&gt;&lt;wsp:rsid wsp:val=&quot;00044FC4&quot;/&gt;&lt;wsp:rsid wsp:val=&quot;000451E5&quot;/&gt;&lt;wsp:rsid wsp:val=&quot;000453F6&quot;/&gt;&lt;wsp:rsid wsp:val=&quot;000458CB&quot;/&gt;&lt;wsp:rsid wsp:val=&quot;00045AC3&quot;/&gt;&lt;wsp:rsid wsp:val=&quot;00045B15&quot;/&gt;&lt;wsp:rsid wsp:val=&quot;000462CB&quot;/&gt;&lt;wsp:rsid wsp:val=&quot;00046CD6&quot;/&gt;&lt;wsp:rsid wsp:val=&quot;00046CE4&quot;/&gt;&lt;wsp:rsid wsp:val=&quot;00046F9A&quot;/&gt;&lt;wsp:rsid wsp:val=&quot;0004713D&quot;/&gt;&lt;wsp:rsid wsp:val=&quot;000472F3&quot;/&gt;&lt;wsp:rsid wsp:val=&quot;0004730E&quot;/&gt;&lt;wsp:rsid wsp:val=&quot;0004746D&quot;/&gt;&lt;wsp:rsid wsp:val=&quot;000474A1&quot;/&gt;&lt;wsp:rsid wsp:val=&quot;000475B5&quot;/&gt;&lt;wsp:rsid wsp:val=&quot;000477BB&quot;/&gt;&lt;wsp:rsid wsp:val=&quot;00047A82&quot;/&gt;&lt;wsp:rsid wsp:val=&quot;00047D3D&quot;/&gt;&lt;wsp:rsid wsp:val=&quot;0005055B&quot;/&gt;&lt;wsp:rsid wsp:val=&quot;000505B9&quot;/&gt;&lt;wsp:rsid wsp:val=&quot;000505E0&quot;/&gt;&lt;wsp:rsid wsp:val=&quot;00050D96&quot;/&gt;&lt;wsp:rsid wsp:val=&quot;00051135&quot;/&gt;&lt;wsp:rsid wsp:val=&quot;00051586&quot;/&gt;&lt;wsp:rsid wsp:val=&quot;000516F0&quot;/&gt;&lt;wsp:rsid wsp:val=&quot;00051B57&quot;/&gt;&lt;wsp:rsid wsp:val=&quot;00051C70&quot;/&gt;&lt;wsp:rsid wsp:val=&quot;0005201C&quot;/&gt;&lt;wsp:rsid wsp:val=&quot;000521D1&quot;/&gt;&lt;wsp:rsid wsp:val=&quot;000528EA&quot;/&gt;&lt;wsp:rsid wsp:val=&quot;0005291A&quot;/&gt;&lt;wsp:rsid wsp:val=&quot;00052AE3&quot;/&gt;&lt;wsp:rsid wsp:val=&quot;00052C5E&quot;/&gt;&lt;wsp:rsid wsp:val=&quot;000531A8&quot;/&gt;&lt;wsp:rsid wsp:val=&quot;0005330B&quot;/&gt;&lt;wsp:rsid wsp:val=&quot;0005382E&quot;/&gt;&lt;wsp:rsid wsp:val=&quot;00053849&quot;/&gt;&lt;wsp:rsid wsp:val=&quot;00053A47&quot;/&gt;&lt;wsp:rsid wsp:val=&quot;00054255&quot;/&gt;&lt;wsp:rsid wsp:val=&quot;0005456E&quot;/&gt;&lt;wsp:rsid wsp:val=&quot;00054614&quot;/&gt;&lt;wsp:rsid wsp:val=&quot;0005468A&quot;/&gt;&lt;wsp:rsid wsp:val=&quot;00054A5B&quot;/&gt;&lt;wsp:rsid wsp:val=&quot;00054ACE&quot;/&gt;&lt;wsp:rsid wsp:val=&quot;00054AD7&quot;/&gt;&lt;wsp:rsid wsp:val=&quot;00054AD9&quot;/&gt;&lt;wsp:rsid wsp:val=&quot;00054DAB&quot;/&gt;&lt;wsp:rsid wsp:val=&quot;00054E63&quot;/&gt;&lt;wsp:rsid wsp:val=&quot;0005504C&quot;/&gt;&lt;wsp:rsid wsp:val=&quot;00055873&quot;/&gt;&lt;wsp:rsid wsp:val=&quot;00055B03&quot;/&gt;&lt;wsp:rsid wsp:val=&quot;00055B8E&quot;/&gt;&lt;wsp:rsid wsp:val=&quot;0005602E&quot;/&gt;&lt;wsp:rsid wsp:val=&quot;00056057&quot;/&gt;&lt;wsp:rsid wsp:val=&quot;000572A7&quot;/&gt;&lt;wsp:rsid wsp:val=&quot;00057437&quot;/&gt;&lt;wsp:rsid wsp:val=&quot;00057460&quot;/&gt;&lt;wsp:rsid wsp:val=&quot;000574E1&quot;/&gt;&lt;wsp:rsid wsp:val=&quot;00057511&quot;/&gt;&lt;wsp:rsid wsp:val=&quot;00057AD4&quot;/&gt;&lt;wsp:rsid wsp:val=&quot;00057DF9&quot;/&gt;&lt;wsp:rsid wsp:val=&quot;00057F2C&quot;/&gt;&lt;wsp:rsid wsp:val=&quot;00057F68&quot;/&gt;&lt;wsp:rsid wsp:val=&quot;00057F6C&quot;/&gt;&lt;wsp:rsid wsp:val=&quot;00057FE7&quot;/&gt;&lt;wsp:rsid wsp:val=&quot;00060586&quot;/&gt;&lt;wsp:rsid wsp:val=&quot;00060DDD&quot;/&gt;&lt;wsp:rsid wsp:val=&quot;00060FDB&quot;/&gt;&lt;wsp:rsid wsp:val=&quot;000612C5&quot;/&gt;&lt;wsp:rsid wsp:val=&quot;00061C96&quot;/&gt;&lt;wsp:rsid wsp:val=&quot;00061E34&quot;/&gt;&lt;wsp:rsid wsp:val=&quot;000620C4&quot;/&gt;&lt;wsp:rsid wsp:val=&quot;000621A9&quot;/&gt;&lt;wsp:rsid wsp:val=&quot;0006263A&quot;/&gt;&lt;wsp:rsid wsp:val=&quot;0006289B&quot;/&gt;&lt;wsp:rsid wsp:val=&quot;00063485&quot;/&gt;&lt;wsp:rsid wsp:val=&quot;00063CA3&quot;/&gt;&lt;wsp:rsid wsp:val=&quot;00063F07&quot;/&gt;&lt;wsp:rsid wsp:val=&quot;00063F57&quot;/&gt;&lt;wsp:rsid wsp:val=&quot;000642FD&quot;/&gt;&lt;wsp:rsid wsp:val=&quot;0006436D&quot;/&gt;&lt;wsp:rsid wsp:val=&quot;0006480B&quot;/&gt;&lt;wsp:rsid wsp:val=&quot;00064A18&quot;/&gt;&lt;wsp:rsid wsp:val=&quot;00064A2B&quot;/&gt;&lt;wsp:rsid wsp:val=&quot;0006549C&quot;/&gt;&lt;wsp:rsid wsp:val=&quot;00065636&quot;/&gt;&lt;wsp:rsid wsp:val=&quot;00065D64&quot;/&gt;&lt;wsp:rsid wsp:val=&quot;000667D1&quot;/&gt;&lt;wsp:rsid wsp:val=&quot;00066B01&quot;/&gt;&lt;wsp:rsid wsp:val=&quot;00066E05&quot;/&gt;&lt;wsp:rsid wsp:val=&quot;00067087&quot;/&gt;&lt;wsp:rsid wsp:val=&quot;000671F8&quot;/&gt;&lt;wsp:rsid wsp:val=&quot;0006739D&quot;/&gt;&lt;wsp:rsid wsp:val=&quot;00067436&quot;/&gt;&lt;wsp:rsid wsp:val=&quot;000674DD&quot;/&gt;&lt;wsp:rsid wsp:val=&quot;0006777C&quot;/&gt;&lt;wsp:rsid wsp:val=&quot;00067FE2&quot;/&gt;&lt;wsp:rsid wsp:val=&quot;00070237&quot;/&gt;&lt;wsp:rsid wsp:val=&quot;00070378&quot;/&gt;&lt;wsp:rsid wsp:val=&quot;0007118F&quot;/&gt;&lt;wsp:rsid wsp:val=&quot;000711FC&quot;/&gt;&lt;wsp:rsid wsp:val=&quot;00071422&quot;/&gt;&lt;wsp:rsid wsp:val=&quot;000716FB&quot;/&gt;&lt;wsp:rsid wsp:val=&quot;00071E66&quot;/&gt;&lt;wsp:rsid wsp:val=&quot;00071E9B&quot;/&gt;&lt;wsp:rsid wsp:val=&quot;00071F99&quot;/&gt;&lt;wsp:rsid wsp:val=&quot;0007271A&quot;/&gt;&lt;wsp:rsid wsp:val=&quot;000727D5&quot;/&gt;&lt;wsp:rsid wsp:val=&quot;00072885&quot;/&gt;&lt;wsp:rsid wsp:val=&quot;00072E75&quot;/&gt;&lt;wsp:rsid wsp:val=&quot;00072EFA&quot;/&gt;&lt;wsp:rsid wsp:val=&quot;00073219&quot;/&gt;&lt;wsp:rsid wsp:val=&quot;000735B9&quot;/&gt;&lt;wsp:rsid wsp:val=&quot;00073785&quot;/&gt;&lt;wsp:rsid wsp:val=&quot;00074375&quot;/&gt;&lt;wsp:rsid wsp:val=&quot;000743A0&quot;/&gt;&lt;wsp:rsid wsp:val=&quot;000748A2&quot;/&gt;&lt;wsp:rsid wsp:val=&quot;00074A66&quot;/&gt;&lt;wsp:rsid wsp:val=&quot;00074BF5&quot;/&gt;&lt;wsp:rsid wsp:val=&quot;000752CD&quot;/&gt;&lt;wsp:rsid wsp:val=&quot;00075324&quot;/&gt;&lt;wsp:rsid wsp:val=&quot;00075680&quot;/&gt;&lt;wsp:rsid wsp:val=&quot;000758D3&quot;/&gt;&lt;wsp:rsid wsp:val=&quot;0007590A&quot;/&gt;&lt;wsp:rsid wsp:val=&quot;00075999&quot;/&gt;&lt;wsp:rsid wsp:val=&quot;00075CA6&quot;/&gt;&lt;wsp:rsid wsp:val=&quot;00075FE3&quot;/&gt;&lt;wsp:rsid wsp:val=&quot;00076775&quot;/&gt;&lt;wsp:rsid wsp:val=&quot;00076D63&quot;/&gt;&lt;wsp:rsid wsp:val=&quot;00077579&quot;/&gt;&lt;wsp:rsid wsp:val=&quot;00077A78&quot;/&gt;&lt;wsp:rsid wsp:val=&quot;00080170&quot;/&gt;&lt;wsp:rsid wsp:val=&quot;000805B2&quot;/&gt;&lt;wsp:rsid wsp:val=&quot;00080786&quot;/&gt;&lt;wsp:rsid wsp:val=&quot;00080AE7&quot;/&gt;&lt;wsp:rsid wsp:val=&quot;00080D74&quot;/&gt;&lt;wsp:rsid wsp:val=&quot;00081070&quot;/&gt;&lt;wsp:rsid wsp:val=&quot;00082152&quot;/&gt;&lt;wsp:rsid wsp:val=&quot;00082211&quot;/&gt;&lt;wsp:rsid wsp:val=&quot;000826FF&quot;/&gt;&lt;wsp:rsid wsp:val=&quot;00082A49&quot;/&gt;&lt;wsp:rsid wsp:val=&quot;00082C27&quot;/&gt;&lt;wsp:rsid wsp:val=&quot;00082DA4&quot;/&gt;&lt;wsp:rsid wsp:val=&quot;00082E54&quot;/&gt;&lt;wsp:rsid wsp:val=&quot;000832B3&quot;/&gt;&lt;wsp:rsid wsp:val=&quot;00083322&quot;/&gt;&lt;wsp:rsid wsp:val=&quot;000833CA&quot;/&gt;&lt;wsp:rsid wsp:val=&quot;000835AA&quot;/&gt;&lt;wsp:rsid wsp:val=&quot;00083788&quot;/&gt;&lt;wsp:rsid wsp:val=&quot;00084255&quot;/&gt;&lt;wsp:rsid wsp:val=&quot;00084937&quot;/&gt;&lt;wsp:rsid wsp:val=&quot;00085239&quot;/&gt;&lt;wsp:rsid wsp:val=&quot;0008581F&quot;/&gt;&lt;wsp:rsid wsp:val=&quot;000861E4&quot;/&gt;&lt;wsp:rsid wsp:val=&quot;000862BA&quot;/&gt;&lt;wsp:rsid wsp:val=&quot;00086B50&quot;/&gt;&lt;wsp:rsid wsp:val=&quot;00086C4D&quot;/&gt;&lt;wsp:rsid wsp:val=&quot;00086CF2&quot;/&gt;&lt;wsp:rsid wsp:val=&quot;00086FDD&quot;/&gt;&lt;wsp:rsid wsp:val=&quot;0008731C&quot;/&gt;&lt;wsp:rsid wsp:val=&quot;00087324&quot;/&gt;&lt;wsp:rsid wsp:val=&quot;0008760B&quot;/&gt;&lt;wsp:rsid wsp:val=&quot;00087881&quot;/&gt;&lt;wsp:rsid wsp:val=&quot;00087BAB&quot;/&gt;&lt;wsp:rsid wsp:val=&quot;00087E29&quot;/&gt;&lt;wsp:rsid wsp:val=&quot;00087EE9&quot;/&gt;&lt;wsp:rsid wsp:val=&quot;00087F91&quot;/&gt;&lt;wsp:rsid wsp:val=&quot;00090573&quot;/&gt;&lt;wsp:rsid wsp:val=&quot;00090586&quot;/&gt;&lt;wsp:rsid wsp:val=&quot;00090653&quot;/&gt;&lt;wsp:rsid wsp:val=&quot;00090A5D&quot;/&gt;&lt;wsp:rsid wsp:val=&quot;00091714&quot;/&gt;&lt;wsp:rsid wsp:val=&quot;000921E3&quot;/&gt;&lt;wsp:rsid wsp:val=&quot;00092334&quot;/&gt;&lt;wsp:rsid wsp:val=&quot;000926E1&quot;/&gt;&lt;wsp:rsid wsp:val=&quot;000931C3&quot;/&gt;&lt;wsp:rsid wsp:val=&quot;000938A0&quot;/&gt;&lt;wsp:rsid wsp:val=&quot;00093B72&quot;/&gt;&lt;wsp:rsid wsp:val=&quot;0009437A&quot;/&gt;&lt;wsp:rsid wsp:val=&quot;000947B7&quot;/&gt;&lt;wsp:rsid wsp:val=&quot;00095671&quot;/&gt;&lt;wsp:rsid wsp:val=&quot;00095920&quot;/&gt;&lt;wsp:rsid wsp:val=&quot;00095A47&quot;/&gt;&lt;wsp:rsid wsp:val=&quot;00095F53&quot;/&gt;&lt;wsp:rsid wsp:val=&quot;0009612D&quot;/&gt;&lt;wsp:rsid wsp:val=&quot;0009653B&quot;/&gt;&lt;wsp:rsid wsp:val=&quot;0009680E&quot;/&gt;&lt;wsp:rsid wsp:val=&quot;000968CF&quot;/&gt;&lt;wsp:rsid wsp:val=&quot;000968D8&quot;/&gt;&lt;wsp:rsid wsp:val=&quot;00096CF2&quot;/&gt;&lt;wsp:rsid wsp:val=&quot;0009709B&quot;/&gt;&lt;wsp:rsid wsp:val=&quot;000978DA&quot;/&gt;&lt;wsp:rsid wsp:val=&quot;000979F0&quot;/&gt;&lt;wsp:rsid wsp:val=&quot;00097AE8&quot;/&gt;&lt;wsp:rsid wsp:val=&quot;000A0296&quot;/&gt;&lt;wsp:rsid wsp:val=&quot;000A02DC&quot;/&gt;&lt;wsp:rsid wsp:val=&quot;000A0C0B&quot;/&gt;&lt;wsp:rsid wsp:val=&quot;000A0CA1&quot;/&gt;&lt;wsp:rsid wsp:val=&quot;000A0E99&quot;/&gt;&lt;wsp:rsid wsp:val=&quot;000A0F08&quot;/&gt;&lt;wsp:rsid wsp:val=&quot;000A0F82&quot;/&gt;&lt;wsp:rsid wsp:val=&quot;000A1089&quot;/&gt;&lt;wsp:rsid wsp:val=&quot;000A11BB&quot;/&gt;&lt;wsp:rsid wsp:val=&quot;000A1AD3&quot;/&gt;&lt;wsp:rsid wsp:val=&quot;000A1AF5&quot;/&gt;&lt;wsp:rsid wsp:val=&quot;000A1B06&quot;/&gt;&lt;wsp:rsid wsp:val=&quot;000A1D49&quot;/&gt;&lt;wsp:rsid wsp:val=&quot;000A1F8D&quot;/&gt;&lt;wsp:rsid wsp:val=&quot;000A23B7&quot;/&gt;&lt;wsp:rsid wsp:val=&quot;000A2D70&quot;/&gt;&lt;wsp:rsid wsp:val=&quot;000A3A3A&quot;/&gt;&lt;wsp:rsid wsp:val=&quot;000A3ACB&quot;/&gt;&lt;wsp:rsid wsp:val=&quot;000A3E22&quot;/&gt;&lt;wsp:rsid wsp:val=&quot;000A4492&quot;/&gt;&lt;wsp:rsid wsp:val=&quot;000A4519&quot;/&gt;&lt;wsp:rsid wsp:val=&quot;000A49DE&quot;/&gt;&lt;wsp:rsid wsp:val=&quot;000A4B74&quot;/&gt;&lt;wsp:rsid wsp:val=&quot;000A52B9&quot;/&gt;&lt;wsp:rsid wsp:val=&quot;000A54DF&quot;/&gt;&lt;wsp:rsid wsp:val=&quot;000A5A3D&quot;/&gt;&lt;wsp:rsid wsp:val=&quot;000A5AE2&quot;/&gt;&lt;wsp:rsid wsp:val=&quot;000A5B09&quot;/&gt;&lt;wsp:rsid wsp:val=&quot;000A5D82&quot;/&gt;&lt;wsp:rsid wsp:val=&quot;000A605D&quot;/&gt;&lt;wsp:rsid wsp:val=&quot;000A61CB&quot;/&gt;&lt;wsp:rsid wsp:val=&quot;000A64B8&quot;/&gt;&lt;wsp:rsid wsp:val=&quot;000A6788&quot;/&gt;&lt;wsp:rsid wsp:val=&quot;000A6AC6&quot;/&gt;&lt;wsp:rsid wsp:val=&quot;000A6CFE&quot;/&gt;&lt;wsp:rsid wsp:val=&quot;000A6EAA&quot;/&gt;&lt;wsp:rsid wsp:val=&quot;000A7955&quot;/&gt;&lt;wsp:rsid wsp:val=&quot;000A7C88&quot;/&gt;&lt;wsp:rsid wsp:val=&quot;000A7E17&quot;/&gt;&lt;wsp:rsid wsp:val=&quot;000B02C2&quot;/&gt;&lt;wsp:rsid wsp:val=&quot;000B041B&quot;/&gt;&lt;wsp:rsid wsp:val=&quot;000B081C&quot;/&gt;&lt;wsp:rsid wsp:val=&quot;000B10AB&quot;/&gt;&lt;wsp:rsid wsp:val=&quot;000B17A1&quot;/&gt;&lt;wsp:rsid wsp:val=&quot;000B1CD3&quot;/&gt;&lt;wsp:rsid wsp:val=&quot;000B1E04&quot;/&gt;&lt;wsp:rsid wsp:val=&quot;000B22B6&quot;/&gt;&lt;wsp:rsid wsp:val=&quot;000B256B&quot;/&gt;&lt;wsp:rsid wsp:val=&quot;000B32D4&quot;/&gt;&lt;wsp:rsid wsp:val=&quot;000B38DA&quot;/&gt;&lt;wsp:rsid wsp:val=&quot;000B3F37&quot;/&gt;&lt;wsp:rsid wsp:val=&quot;000B4083&quot;/&gt;&lt;wsp:rsid wsp:val=&quot;000B463C&quot;/&gt;&lt;wsp:rsid wsp:val=&quot;000B49D7&quot;/&gt;&lt;wsp:rsid wsp:val=&quot;000B4EA5&quot;/&gt;&lt;wsp:rsid wsp:val=&quot;000B53AF&quot;/&gt;&lt;wsp:rsid wsp:val=&quot;000B546F&quot;/&gt;&lt;wsp:rsid wsp:val=&quot;000B5642&quot;/&gt;&lt;wsp:rsid wsp:val=&quot;000B60B9&quot;/&gt;&lt;wsp:rsid wsp:val=&quot;000B6199&quot;/&gt;&lt;wsp:rsid wsp:val=&quot;000B6338&quot;/&gt;&lt;wsp:rsid wsp:val=&quot;000B644B&quot;/&gt;&lt;wsp:rsid wsp:val=&quot;000B65BE&quot;/&gt;&lt;wsp:rsid wsp:val=&quot;000B6BDF&quot;/&gt;&lt;wsp:rsid wsp:val=&quot;000B6E2D&quot;/&gt;&lt;wsp:rsid wsp:val=&quot;000B71B6&quot;/&gt;&lt;wsp:rsid wsp:val=&quot;000B7238&quot;/&gt;&lt;wsp:rsid wsp:val=&quot;000B7387&quot;/&gt;&lt;wsp:rsid wsp:val=&quot;000B748D&quot;/&gt;&lt;wsp:rsid wsp:val=&quot;000B7669&quot;/&gt;&lt;wsp:rsid wsp:val=&quot;000B76BB&quot;/&gt;&lt;wsp:rsid wsp:val=&quot;000B77E6&quot;/&gt;&lt;wsp:rsid wsp:val=&quot;000B7D5E&quot;/&gt;&lt;wsp:rsid wsp:val=&quot;000C0B74&quot;/&gt;&lt;wsp:rsid wsp:val=&quot;000C133A&quot;/&gt;&lt;wsp:rsid wsp:val=&quot;000C15EE&quot;/&gt;&lt;wsp:rsid wsp:val=&quot;000C1DBD&quot;/&gt;&lt;wsp:rsid wsp:val=&quot;000C1F69&quot;/&gt;&lt;wsp:rsid wsp:val=&quot;000C2CEB&quot;/&gt;&lt;wsp:rsid wsp:val=&quot;000C2DE1&quot;/&gt;&lt;wsp:rsid wsp:val=&quot;000C3209&quot;/&gt;&lt;wsp:rsid wsp:val=&quot;000C37B2&quot;/&gt;&lt;wsp:rsid wsp:val=&quot;000C393F&quot;/&gt;&lt;wsp:rsid wsp:val=&quot;000C395B&quot;/&gt;&lt;wsp:rsid wsp:val=&quot;000C3987&quot;/&gt;&lt;wsp:rsid wsp:val=&quot;000C3F16&quot;/&gt;&lt;wsp:rsid wsp:val=&quot;000C4C76&quot;/&gt;&lt;wsp:rsid wsp:val=&quot;000C5066&quot;/&gt;&lt;wsp:rsid wsp:val=&quot;000C54A6&quot;/&gt;&lt;wsp:rsid wsp:val=&quot;000C550B&quot;/&gt;&lt;wsp:rsid wsp:val=&quot;000C5759&quot;/&gt;&lt;wsp:rsid wsp:val=&quot;000C5B91&quot;/&gt;&lt;wsp:rsid wsp:val=&quot;000C5E7D&quot;/&gt;&lt;wsp:rsid wsp:val=&quot;000C673C&quot;/&gt;&lt;wsp:rsid wsp:val=&quot;000C69F8&quot;/&gt;&lt;wsp:rsid wsp:val=&quot;000C6C57&quot;/&gt;&lt;wsp:rsid wsp:val=&quot;000C71D9&quot;/&gt;&lt;wsp:rsid wsp:val=&quot;000C7C3E&quot;/&gt;&lt;wsp:rsid wsp:val=&quot;000D037E&quot;/&gt;&lt;wsp:rsid wsp:val=&quot;000D0A0F&quot;/&gt;&lt;wsp:rsid wsp:val=&quot;000D0AB8&quot;/&gt;&lt;wsp:rsid wsp:val=&quot;000D0BCC&quot;/&gt;&lt;wsp:rsid wsp:val=&quot;000D0F9A&quot;/&gt;&lt;wsp:rsid wsp:val=&quot;000D13DD&quot;/&gt;&lt;wsp:rsid wsp:val=&quot;000D148D&quot;/&gt;&lt;wsp:rsid wsp:val=&quot;000D14EB&quot;/&gt;&lt;wsp:rsid wsp:val=&quot;000D1610&quot;/&gt;&lt;wsp:rsid wsp:val=&quot;000D1737&quot;/&gt;&lt;wsp:rsid wsp:val=&quot;000D1915&quot;/&gt;&lt;wsp:rsid wsp:val=&quot;000D1C8F&quot;/&gt;&lt;wsp:rsid wsp:val=&quot;000D206C&quot;/&gt;&lt;wsp:rsid wsp:val=&quot;000D2292&quot;/&gt;&lt;wsp:rsid wsp:val=&quot;000D23C1&quot;/&gt;&lt;wsp:rsid wsp:val=&quot;000D2AE0&quot;/&gt;&lt;wsp:rsid wsp:val=&quot;000D2B3D&quot;/&gt;&lt;wsp:rsid wsp:val=&quot;000D2EA5&quot;/&gt;&lt;wsp:rsid wsp:val=&quot;000D35D4&quot;/&gt;&lt;wsp:rsid wsp:val=&quot;000D362A&quot;/&gt;&lt;wsp:rsid wsp:val=&quot;000D37FA&quot;/&gt;&lt;wsp:rsid wsp:val=&quot;000D3A33&quot;/&gt;&lt;wsp:rsid wsp:val=&quot;000D3A6C&quot;/&gt;&lt;wsp:rsid wsp:val=&quot;000D4324&quot;/&gt;&lt;wsp:rsid wsp:val=&quot;000D46EE&quot;/&gt;&lt;wsp:rsid wsp:val=&quot;000D4ABD&quot;/&gt;&lt;wsp:rsid wsp:val=&quot;000D4B18&quot;/&gt;&lt;wsp:rsid wsp:val=&quot;000D4C88&quot;/&gt;&lt;wsp:rsid wsp:val=&quot;000D4DE6&quot;/&gt;&lt;wsp:rsid wsp:val=&quot;000D4DFF&quot;/&gt;&lt;wsp:rsid wsp:val=&quot;000D4F5A&quot;/&gt;&lt;wsp:rsid wsp:val=&quot;000D5003&quot;/&gt;&lt;wsp:rsid wsp:val=&quot;000D55EA&quot;/&gt;&lt;wsp:rsid wsp:val=&quot;000D5711&quot;/&gt;&lt;wsp:rsid wsp:val=&quot;000D59D6&quot;/&gt;&lt;wsp:rsid wsp:val=&quot;000D5AB0&quot;/&gt;&lt;wsp:rsid wsp:val=&quot;000D5AD1&quot;/&gt;&lt;wsp:rsid wsp:val=&quot;000D5C0C&quot;/&gt;&lt;wsp:rsid wsp:val=&quot;000D5C91&quot;/&gt;&lt;wsp:rsid wsp:val=&quot;000D5D29&quot;/&gt;&lt;wsp:rsid wsp:val=&quot;000D5E4D&quot;/&gt;&lt;wsp:rsid wsp:val=&quot;000D6262&quot;/&gt;&lt;wsp:rsid wsp:val=&quot;000D6541&quot;/&gt;&lt;wsp:rsid wsp:val=&quot;000D697E&quot;/&gt;&lt;wsp:rsid wsp:val=&quot;000D6A9E&quot;/&gt;&lt;wsp:rsid wsp:val=&quot;000D6E96&quot;/&gt;&lt;wsp:rsid wsp:val=&quot;000D7268&quot;/&gt;&lt;wsp:rsid wsp:val=&quot;000D7383&quot;/&gt;&lt;wsp:rsid wsp:val=&quot;000D745D&quot;/&gt;&lt;wsp:rsid wsp:val=&quot;000D75CC&quot;/&gt;&lt;wsp:rsid wsp:val=&quot;000D75EE&quot;/&gt;&lt;wsp:rsid wsp:val=&quot;000D7783&quot;/&gt;&lt;wsp:rsid wsp:val=&quot;000D7C7C&quot;/&gt;&lt;wsp:rsid wsp:val=&quot;000E011D&quot;/&gt;&lt;wsp:rsid wsp:val=&quot;000E0706&quot;/&gt;&lt;wsp:rsid wsp:val=&quot;000E0BAE&quot;/&gt;&lt;wsp:rsid wsp:val=&quot;000E14B9&quot;/&gt;&lt;wsp:rsid wsp:val=&quot;000E182B&quot;/&gt;&lt;wsp:rsid wsp:val=&quot;000E1E8E&quot;/&gt;&lt;wsp:rsid wsp:val=&quot;000E279B&quot;/&gt;&lt;wsp:rsid wsp:val=&quot;000E2D41&quot;/&gt;&lt;wsp:rsid wsp:val=&quot;000E3075&quot;/&gt;&lt;wsp:rsid wsp:val=&quot;000E3147&quot;/&gt;&lt;wsp:rsid wsp:val=&quot;000E3358&quot;/&gt;&lt;wsp:rsid wsp:val=&quot;000E38ED&quot;/&gt;&lt;wsp:rsid wsp:val=&quot;000E3A0F&quot;/&gt;&lt;wsp:rsid wsp:val=&quot;000E3F84&quot;/&gt;&lt;wsp:rsid wsp:val=&quot;000E4216&quot;/&gt;&lt;wsp:rsid wsp:val=&quot;000E4249&quot;/&gt;&lt;wsp:rsid wsp:val=&quot;000E471D&quot;/&gt;&lt;wsp:rsid wsp:val=&quot;000E48CD&quot;/&gt;&lt;wsp:rsid wsp:val=&quot;000E4C9B&quot;/&gt;&lt;wsp:rsid wsp:val=&quot;000E4D01&quot;/&gt;&lt;wsp:rsid wsp:val=&quot;000E4E70&quot;/&gt;&lt;wsp:rsid wsp:val=&quot;000E4EFD&quot;/&gt;&lt;wsp:rsid wsp:val=&quot;000E5094&quot;/&gt;&lt;wsp:rsid wsp:val=&quot;000E56A7&quot;/&gt;&lt;wsp:rsid wsp:val=&quot;000E5830&quot;/&gt;&lt;wsp:rsid wsp:val=&quot;000E5C4E&quot;/&gt;&lt;wsp:rsid wsp:val=&quot;000E65A7&quot;/&gt;&lt;wsp:rsid wsp:val=&quot;000E6635&quot;/&gt;&lt;wsp:rsid wsp:val=&quot;000E6A34&quot;/&gt;&lt;wsp:rsid wsp:val=&quot;000E6F62&quot;/&gt;&lt;wsp:rsid wsp:val=&quot;000E728E&quot;/&gt;&lt;wsp:rsid wsp:val=&quot;000E7535&quot;/&gt;&lt;wsp:rsid wsp:val=&quot;000E7B65&quot;/&gt;&lt;wsp:rsid wsp:val=&quot;000E7F51&quot;/&gt;&lt;wsp:rsid wsp:val=&quot;000F00D8&quot;/&gt;&lt;wsp:rsid wsp:val=&quot;000F04CE&quot;/&gt;&lt;wsp:rsid wsp:val=&quot;000F0771&quot;/&gt;&lt;wsp:rsid wsp:val=&quot;000F095B&quot;/&gt;&lt;wsp:rsid wsp:val=&quot;000F11B4&quot;/&gt;&lt;wsp:rsid wsp:val=&quot;000F13C4&quot;/&gt;&lt;wsp:rsid wsp:val=&quot;000F13D7&quot;/&gt;&lt;wsp:rsid wsp:val=&quot;000F17E4&quot;/&gt;&lt;wsp:rsid wsp:val=&quot;000F1B0F&quot;/&gt;&lt;wsp:rsid wsp:val=&quot;000F1CF3&quot;/&gt;&lt;wsp:rsid wsp:val=&quot;000F203A&quot;/&gt;&lt;wsp:rsid wsp:val=&quot;000F20CD&quot;/&gt;&lt;wsp:rsid wsp:val=&quot;000F2965&quot;/&gt;&lt;wsp:rsid wsp:val=&quot;000F2A21&quot;/&gt;&lt;wsp:rsid wsp:val=&quot;000F2E12&quot;/&gt;&lt;wsp:rsid wsp:val=&quot;000F34C7&quot;/&gt;&lt;wsp:rsid wsp:val=&quot;000F3755&quot;/&gt;&lt;wsp:rsid wsp:val=&quot;000F3B40&quot;/&gt;&lt;wsp:rsid wsp:val=&quot;000F3B6D&quot;/&gt;&lt;wsp:rsid wsp:val=&quot;000F3FFF&quot;/&gt;&lt;wsp:rsid wsp:val=&quot;000F42EA&quot;/&gt;&lt;wsp:rsid wsp:val=&quot;000F4CAF&quot;/&gt;&lt;wsp:rsid wsp:val=&quot;000F4D95&quot;/&gt;&lt;wsp:rsid wsp:val=&quot;000F4F44&quot;/&gt;&lt;wsp:rsid wsp:val=&quot;000F51E3&quot;/&gt;&lt;wsp:rsid wsp:val=&quot;000F5202&quot;/&gt;&lt;wsp:rsid wsp:val=&quot;000F5261&quot;/&gt;&lt;wsp:rsid wsp:val=&quot;000F53CB&quot;/&gt;&lt;wsp:rsid wsp:val=&quot;000F55A9&quot;/&gt;&lt;wsp:rsid wsp:val=&quot;000F5F71&quot;/&gt;&lt;wsp:rsid wsp:val=&quot;000F5F87&quot;/&gt;&lt;wsp:rsid wsp:val=&quot;000F61C4&quot;/&gt;&lt;wsp:rsid wsp:val=&quot;000F6387&quot;/&gt;&lt;wsp:rsid wsp:val=&quot;000F6541&quot;/&gt;&lt;wsp:rsid wsp:val=&quot;000F6646&quot;/&gt;&lt;wsp:rsid wsp:val=&quot;000F6881&quot;/&gt;&lt;wsp:rsid wsp:val=&quot;000F6C32&quot;/&gt;&lt;wsp:rsid wsp:val=&quot;000F6D9F&quot;/&gt;&lt;wsp:rsid wsp:val=&quot;000F7154&quot;/&gt;&lt;wsp:rsid wsp:val=&quot;000F71FE&quot;/&gt;&lt;wsp:rsid wsp:val=&quot;000F77C9&quot;/&gt;&lt;wsp:rsid wsp:val=&quot;000F7C1F&quot;/&gt;&lt;wsp:rsid wsp:val=&quot;00100097&quot;/&gt;&lt;wsp:rsid wsp:val=&quot;001000E9&quot;/&gt;&lt;wsp:rsid wsp:val=&quot;00100169&quot;/&gt;&lt;wsp:rsid wsp:val=&quot;0010047B&quot;/&gt;&lt;wsp:rsid wsp:val=&quot;0010067A&quot;/&gt;&lt;wsp:rsid wsp:val=&quot;001010D1&quot;/&gt;&lt;wsp:rsid wsp:val=&quot;00101489&quot;/&gt;&lt;wsp:rsid wsp:val=&quot;00101513&quot;/&gt;&lt;wsp:rsid wsp:val=&quot;0010163E&quot;/&gt;&lt;wsp:rsid wsp:val=&quot;0010175D&quot;/&gt;&lt;wsp:rsid wsp:val=&quot;00101A0E&quot;/&gt;&lt;wsp:rsid wsp:val=&quot;00101ACE&quot;/&gt;&lt;wsp:rsid wsp:val=&quot;00101F30&quot;/&gt;&lt;wsp:rsid wsp:val=&quot;00102147&quot;/&gt;&lt;wsp:rsid wsp:val=&quot;00102335&quot;/&gt;&lt;wsp:rsid wsp:val=&quot;00102D2E&quot;/&gt;&lt;wsp:rsid wsp:val=&quot;001033D6&quot;/&gt;&lt;wsp:rsid wsp:val=&quot;00103658&quot;/&gt;&lt;wsp:rsid wsp:val=&quot;0010366C&quot;/&gt;&lt;wsp:rsid wsp:val=&quot;00104058&quot;/&gt;&lt;wsp:rsid wsp:val=&quot;0010405D&quot;/&gt;&lt;wsp:rsid wsp:val=&quot;00104228&quot;/&gt;&lt;wsp:rsid wsp:val=&quot;00104730&quot;/&gt;&lt;wsp:rsid wsp:val=&quot;00104A80&quot;/&gt;&lt;wsp:rsid wsp:val=&quot;001050B7&quot;/&gt;&lt;wsp:rsid wsp:val=&quot;0010521E&quot;/&gt;&lt;wsp:rsid wsp:val=&quot;001052CF&quot;/&gt;&lt;wsp:rsid wsp:val=&quot;0010558F&quot;/&gt;&lt;wsp:rsid wsp:val=&quot;0010568A&quot;/&gt;&lt;wsp:rsid wsp:val=&quot;00105748&quot;/&gt;&lt;wsp:rsid wsp:val=&quot;00105820&quot;/&gt;&lt;wsp:rsid wsp:val=&quot;0010585A&quot;/&gt;&lt;wsp:rsid wsp:val=&quot;0010586F&quot;/&gt;&lt;wsp:rsid wsp:val=&quot;0010593E&quot;/&gt;&lt;wsp:rsid wsp:val=&quot;00105CEE&quot;/&gt;&lt;wsp:rsid wsp:val=&quot;00106405&quot;/&gt;&lt;wsp:rsid wsp:val=&quot;0010660E&quot;/&gt;&lt;wsp:rsid wsp:val=&quot;00106A95&quot;/&gt;&lt;wsp:rsid wsp:val=&quot;00106CC3&quot;/&gt;&lt;wsp:rsid wsp:val=&quot;00106E7E&quot;/&gt;&lt;wsp:rsid wsp:val=&quot;001074D1&quot;/&gt;&lt;wsp:rsid wsp:val=&quot;001104F9&quot;/&gt;&lt;wsp:rsid wsp:val=&quot;001106C0&quot;/&gt;&lt;wsp:rsid wsp:val=&quot;00111114&quot;/&gt;&lt;wsp:rsid wsp:val=&quot;001114C5&quot;/&gt;&lt;wsp:rsid wsp:val=&quot;001115C0&quot;/&gt;&lt;wsp:rsid wsp:val=&quot;001115F4&quot;/&gt;&lt;wsp:rsid wsp:val=&quot;001118AA&quot;/&gt;&lt;wsp:rsid wsp:val=&quot;00111AD9&quot;/&gt;&lt;wsp:rsid wsp:val=&quot;00111B0A&quot;/&gt;&lt;wsp:rsid wsp:val=&quot;00111C53&quot;/&gt;&lt;wsp:rsid wsp:val=&quot;00111DCA&quot;/&gt;&lt;wsp:rsid wsp:val=&quot;001122B0&quot;/&gt;&lt;wsp:rsid wsp:val=&quot;001126B0&quot;/&gt;&lt;wsp:rsid wsp:val=&quot;00112979&quot;/&gt;&lt;wsp:rsid wsp:val=&quot;00112B8F&quot;/&gt;&lt;wsp:rsid wsp:val=&quot;00112D41&quot;/&gt;&lt;wsp:rsid wsp:val=&quot;001134DA&quot;/&gt;&lt;wsp:rsid wsp:val=&quot;0011372B&quot;/&gt;&lt;wsp:rsid wsp:val=&quot;0011373E&quot;/&gt;&lt;wsp:rsid wsp:val=&quot;00113D8B&quot;/&gt;&lt;wsp:rsid wsp:val=&quot;00113D8F&quot;/&gt;&lt;wsp:rsid wsp:val=&quot;001140A9&quot;/&gt;&lt;wsp:rsid wsp:val=&quot;001140FA&quot;/&gt;&lt;wsp:rsid wsp:val=&quot;001141CF&quot;/&gt;&lt;wsp:rsid wsp:val=&quot;00114379&quot;/&gt;&lt;wsp:rsid wsp:val=&quot;001146A3&quot;/&gt;&lt;wsp:rsid wsp:val=&quot;001146C6&quot;/&gt;&lt;wsp:rsid wsp:val=&quot;001147B8&quot;/&gt;&lt;wsp:rsid wsp:val=&quot;00114949&quot;/&gt;&lt;wsp:rsid wsp:val=&quot;00114A39&quot;/&gt;&lt;wsp:rsid wsp:val=&quot;00114E61&quot;/&gt;&lt;wsp:rsid wsp:val=&quot;00114EA7&quot;/&gt;&lt;wsp:rsid wsp:val=&quot;0011536C&quot;/&gt;&lt;wsp:rsid wsp:val=&quot;00115480&quot;/&gt;&lt;wsp:rsid wsp:val=&quot;00115685&quot;/&gt;&lt;wsp:rsid wsp:val=&quot;00115716&quot;/&gt;&lt;wsp:rsid wsp:val=&quot;0011584C&quot;/&gt;&lt;wsp:rsid wsp:val=&quot;001158AF&quot;/&gt;&lt;wsp:rsid wsp:val=&quot;001158B4&quot;/&gt;&lt;wsp:rsid wsp:val=&quot;00115D19&quot;/&gt;&lt;wsp:rsid wsp:val=&quot;00116624&quot;/&gt;&lt;wsp:rsid wsp:val=&quot;0011787C&quot;/&gt;&lt;wsp:rsid wsp:val=&quot;00117957&quot;/&gt;&lt;wsp:rsid wsp:val=&quot;00117B4F&quot;/&gt;&lt;wsp:rsid wsp:val=&quot;00117B90&quot;/&gt;&lt;wsp:rsid wsp:val=&quot;001202E9&quot;/&gt;&lt;wsp:rsid wsp:val=&quot;001203DB&quot;/&gt;&lt;wsp:rsid wsp:val=&quot;0012079F&quot;/&gt;&lt;wsp:rsid wsp:val=&quot;001207F3&quot;/&gt;&lt;wsp:rsid wsp:val=&quot;00121316&quot;/&gt;&lt;wsp:rsid wsp:val=&quot;0012142A&quot;/&gt;&lt;wsp:rsid wsp:val=&quot;001215DB&quot;/&gt;&lt;wsp:rsid wsp:val=&quot;00121897&quot;/&gt;&lt;wsp:rsid wsp:val=&quot;001218BF&quot;/&gt;&lt;wsp:rsid wsp:val=&quot;00121A52&quot;/&gt;&lt;wsp:rsid wsp:val=&quot;00122153&quot;/&gt;&lt;wsp:rsid wsp:val=&quot;00122581&quot;/&gt;&lt;wsp:rsid wsp:val=&quot;00122842&quot;/&gt;&lt;wsp:rsid wsp:val=&quot;00122EB3&quot;/&gt;&lt;wsp:rsid wsp:val=&quot;00123090&quot;/&gt;&lt;wsp:rsid wsp:val=&quot;0012345C&quot;/&gt;&lt;wsp:rsid wsp:val=&quot;001235C4&quot;/&gt;&lt;wsp:rsid wsp:val=&quot;00123975&quot;/&gt;&lt;wsp:rsid wsp:val=&quot;00123AED&quot;/&gt;&lt;wsp:rsid wsp:val=&quot;00123DED&quot;/&gt;&lt;wsp:rsid wsp:val=&quot;00123E96&quot;/&gt;&lt;wsp:rsid wsp:val=&quot;0012434E&quot;/&gt;&lt;wsp:rsid wsp:val=&quot;0012467D&quot;/&gt;&lt;wsp:rsid wsp:val=&quot;001246EC&quot;/&gt;&lt;wsp:rsid wsp:val=&quot;001249D7&quot;/&gt;&lt;wsp:rsid wsp:val=&quot;00124E10&quot;/&gt;&lt;wsp:rsid wsp:val=&quot;00125078&quot;/&gt;&lt;wsp:rsid wsp:val=&quot;001252FE&quot;/&gt;&lt;wsp:rsid wsp:val=&quot;001257E6&quot;/&gt;&lt;wsp:rsid wsp:val=&quot;0012674F&quot;/&gt;&lt;wsp:rsid wsp:val=&quot;00126D98&quot;/&gt;&lt;wsp:rsid wsp:val=&quot;00126DAB&quot;/&gt;&lt;wsp:rsid wsp:val=&quot;001274AC&quot;/&gt;&lt;wsp:rsid wsp:val=&quot;001275E6&quot;/&gt;&lt;wsp:rsid wsp:val=&quot;00127DE2&quot;/&gt;&lt;wsp:rsid wsp:val=&quot;00127F28&quot;/&gt;&lt;wsp:rsid wsp:val=&quot;00127F4C&quot;/&gt;&lt;wsp:rsid wsp:val=&quot;001301E5&quot;/&gt;&lt;wsp:rsid wsp:val=&quot;00130714&quot;/&gt;&lt;wsp:rsid wsp:val=&quot;00130953&quot;/&gt;&lt;wsp:rsid wsp:val=&quot;00130A25&quot;/&gt;&lt;wsp:rsid wsp:val=&quot;00131683&quot;/&gt;&lt;wsp:rsid wsp:val=&quot;0013173E&quot;/&gt;&lt;wsp:rsid wsp:val=&quot;00131AC6&quot;/&gt;&lt;wsp:rsid wsp:val=&quot;00131DD0&quot;/&gt;&lt;wsp:rsid wsp:val=&quot;001321CE&quot;/&gt;&lt;wsp:rsid wsp:val=&quot;001322B0&quot;/&gt;&lt;wsp:rsid wsp:val=&quot;00132546&quot;/&gt;&lt;wsp:rsid wsp:val=&quot;00132767&quot;/&gt;&lt;wsp:rsid wsp:val=&quot;00132917&quot;/&gt;&lt;wsp:rsid wsp:val=&quot;00132D74&quot;/&gt;&lt;wsp:rsid wsp:val=&quot;00132E7E&quot;/&gt;&lt;wsp:rsid wsp:val=&quot;0013334C&quot;/&gt;&lt;wsp:rsid wsp:val=&quot;0013344F&quot;/&gt;&lt;wsp:rsid wsp:val=&quot;001334EF&quot;/&gt;&lt;wsp:rsid wsp:val=&quot;0013359C&quot;/&gt;&lt;wsp:rsid wsp:val=&quot;00133E31&quot;/&gt;&lt;wsp:rsid wsp:val=&quot;00133EBD&quot;/&gt;&lt;wsp:rsid wsp:val=&quot;001345D5&quot;/&gt;&lt;wsp:rsid wsp:val=&quot;00134992&quot;/&gt;&lt;wsp:rsid wsp:val=&quot;00134B58&quot;/&gt;&lt;wsp:rsid wsp:val=&quot;00134F3B&quot;/&gt;&lt;wsp:rsid wsp:val=&quot;00135015&quot;/&gt;&lt;wsp:rsid wsp:val=&quot;00135095&quot;/&gt;&lt;wsp:rsid wsp:val=&quot;001352A6&quot;/&gt;&lt;wsp:rsid wsp:val=&quot;00135829&quot;/&gt;&lt;wsp:rsid wsp:val=&quot;001358A7&quot;/&gt;&lt;wsp:rsid wsp:val=&quot;001358F4&quot;/&gt;&lt;wsp:rsid wsp:val=&quot;00135913&quot;/&gt;&lt;wsp:rsid wsp:val=&quot;0013612A&quot;/&gt;&lt;wsp:rsid wsp:val=&quot;00136640&quot;/&gt;&lt;wsp:rsid wsp:val=&quot;00136998&quot;/&gt;&lt;wsp:rsid wsp:val=&quot;001369B4&quot;/&gt;&lt;wsp:rsid wsp:val=&quot;00136AAD&quot;/&gt;&lt;wsp:rsid wsp:val=&quot;00136BA1&quot;/&gt;&lt;wsp:rsid wsp:val=&quot;00136DF8&quot;/&gt;&lt;wsp:rsid wsp:val=&quot;00137280&quot;/&gt;&lt;wsp:rsid wsp:val=&quot;00137288&quot;/&gt;&lt;wsp:rsid wsp:val=&quot;00137480&quot;/&gt;&lt;wsp:rsid wsp:val=&quot;001376F7&quot;/&gt;&lt;wsp:rsid wsp:val=&quot;00137A97&quot;/&gt;&lt;wsp:rsid wsp:val=&quot;00140365&quot;/&gt;&lt;wsp:rsid wsp:val=&quot;00140608&quot;/&gt;&lt;wsp:rsid wsp:val=&quot;0014073C&quot;/&gt;&lt;wsp:rsid wsp:val=&quot;00140762&quot;/&gt;&lt;wsp:rsid wsp:val=&quot;00140CF6&quot;/&gt;&lt;wsp:rsid wsp:val=&quot;00140E5E&quot;/&gt;&lt;wsp:rsid wsp:val=&quot;001410F1&quot;/&gt;&lt;wsp:rsid wsp:val=&quot;001411F6&quot;/&gt;&lt;wsp:rsid wsp:val=&quot;0014126F&quot;/&gt;&lt;wsp:rsid wsp:val=&quot;001414E6&quot;/&gt;&lt;wsp:rsid wsp:val=&quot;0014155A&quot;/&gt;&lt;wsp:rsid wsp:val=&quot;001418FE&quot;/&gt;&lt;wsp:rsid wsp:val=&quot;00141BF7&quot;/&gt;&lt;wsp:rsid wsp:val=&quot;00141E1D&quot;/&gt;&lt;wsp:rsid wsp:val=&quot;00141E46&quot;/&gt;&lt;wsp:rsid wsp:val=&quot;0014206B&quot;/&gt;&lt;wsp:rsid wsp:val=&quot;00142093&quot;/&gt;&lt;wsp:rsid wsp:val=&quot;001421FC&quot;/&gt;&lt;wsp:rsid wsp:val=&quot;001425AC&quot;/&gt;&lt;wsp:rsid wsp:val=&quot;00142E42&quot;/&gt;&lt;wsp:rsid wsp:val=&quot;001433C9&quot;/&gt;&lt;wsp:rsid wsp:val=&quot;0014371C&quot;/&gt;&lt;wsp:rsid wsp:val=&quot;00143E78&quot;/&gt;&lt;wsp:rsid wsp:val=&quot;00143FFE&quot;/&gt;&lt;wsp:rsid wsp:val=&quot;0014471E&quot;/&gt;&lt;wsp:rsid wsp:val=&quot;0014491B&quot;/&gt;&lt;wsp:rsid wsp:val=&quot;00144B3F&quot;/&gt;&lt;wsp:rsid wsp:val=&quot;00144E04&quot;/&gt;&lt;wsp:rsid wsp:val=&quot;001454C4&quot;/&gt;&lt;wsp:rsid wsp:val=&quot;00146129&quot;/&gt;&lt;wsp:rsid wsp:val=&quot;0014624C&quot;/&gt;&lt;wsp:rsid wsp:val=&quot;00146491&quot;/&gt;&lt;wsp:rsid wsp:val=&quot;0014652F&quot;/&gt;&lt;wsp:rsid wsp:val=&quot;00146B4F&quot;/&gt;&lt;wsp:rsid wsp:val=&quot;00146BC8&quot;/&gt;&lt;wsp:rsid wsp:val=&quot;001473A6&quot;/&gt;&lt;wsp:rsid wsp:val=&quot;00147D65&quot;/&gt;&lt;wsp:rsid wsp:val=&quot;00147D91&quot;/&gt;&lt;wsp:rsid wsp:val=&quot;001508E1&quot;/&gt;&lt;wsp:rsid wsp:val=&quot;00150BAF&quot;/&gt;&lt;wsp:rsid wsp:val=&quot;00150CD5&quot;/&gt;&lt;wsp:rsid wsp:val=&quot;00151096&quot;/&gt;&lt;wsp:rsid wsp:val=&quot;001510B6&quot;/&gt;&lt;wsp:rsid wsp:val=&quot;001510BE&quot;/&gt;&lt;wsp:rsid wsp:val=&quot;001510ED&quot;/&gt;&lt;wsp:rsid wsp:val=&quot;00151309&quot;/&gt;&lt;wsp:rsid wsp:val=&quot;00151805&quot;/&gt;&lt;wsp:rsid wsp:val=&quot;0015181D&quot;/&gt;&lt;wsp:rsid wsp:val=&quot;001518AA&quot;/&gt;&lt;wsp:rsid wsp:val=&quot;00152066&quot;/&gt;&lt;wsp:rsid wsp:val=&quot;001526D8&quot;/&gt;&lt;wsp:rsid wsp:val=&quot;0015289B&quot;/&gt;&lt;wsp:rsid wsp:val=&quot;001528BF&quot;/&gt;&lt;wsp:rsid wsp:val=&quot;00152A3B&quot;/&gt;&lt;wsp:rsid wsp:val=&quot;00153021&quot;/&gt;&lt;wsp:rsid wsp:val=&quot;001531FD&quot;/&gt;&lt;wsp:rsid wsp:val=&quot;0015347E&quot;/&gt;&lt;wsp:rsid wsp:val=&quot;00153578&quot;/&gt;&lt;wsp:rsid wsp:val=&quot;00153769&quot;/&gt;&lt;wsp:rsid wsp:val=&quot;00153A48&quot;/&gt;&lt;wsp:rsid wsp:val=&quot;00153A6B&quot;/&gt;&lt;wsp:rsid wsp:val=&quot;00153EEF&quot;/&gt;&lt;wsp:rsid wsp:val=&quot;00153F29&quot;/&gt;&lt;wsp:rsid wsp:val=&quot;001544AB&quot;/&gt;&lt;wsp:rsid wsp:val=&quot;00154B50&quot;/&gt;&lt;wsp:rsid wsp:val=&quot;00154DA3&quot;/&gt;&lt;wsp:rsid wsp:val=&quot;00155839&quot;/&gt;&lt;wsp:rsid wsp:val=&quot;00155B92&quot;/&gt;&lt;wsp:rsid wsp:val=&quot;00155F19&quot;/&gt;&lt;wsp:rsid wsp:val=&quot;00155F7A&quot;/&gt;&lt;wsp:rsid wsp:val=&quot;00156260&quot;/&gt;&lt;wsp:rsid wsp:val=&quot;0015674F&quot;/&gt;&lt;wsp:rsid wsp:val=&quot;0015685D&quot;/&gt;&lt;wsp:rsid wsp:val=&quot;0015698B&quot;/&gt;&lt;wsp:rsid wsp:val=&quot;0015722A&quot;/&gt;&lt;wsp:rsid wsp:val=&quot;0016019C&quot;/&gt;&lt;wsp:rsid wsp:val=&quot;00160674&quot;/&gt;&lt;wsp:rsid wsp:val=&quot;00160786&quot;/&gt;&lt;wsp:rsid wsp:val=&quot;00160D15&quot;/&gt;&lt;wsp:rsid wsp:val=&quot;00160D2A&quot;/&gt;&lt;wsp:rsid wsp:val=&quot;0016117C&quot;/&gt;&lt;wsp:rsid wsp:val=&quot;00161372&quot;/&gt;&lt;wsp:rsid wsp:val=&quot;001613AD&quot;/&gt;&lt;wsp:rsid wsp:val=&quot;001616AF&quot;/&gt;&lt;wsp:rsid wsp:val=&quot;001618A3&quot;/&gt;&lt;wsp:rsid wsp:val=&quot;0016223A&quot;/&gt;&lt;wsp:rsid wsp:val=&quot;00162262&quot;/&gt;&lt;wsp:rsid wsp:val=&quot;00162BD5&quot;/&gt;&lt;wsp:rsid wsp:val=&quot;00162CF1&quot;/&gt;&lt;wsp:rsid wsp:val=&quot;00162D45&quot;/&gt;&lt;wsp:rsid wsp:val=&quot;00162F82&quot;/&gt;&lt;wsp:rsid wsp:val=&quot;001630E4&quot;/&gt;&lt;wsp:rsid wsp:val=&quot;001634E7&quot;/&gt;&lt;wsp:rsid wsp:val=&quot;001639BC&quot;/&gt;&lt;wsp:rsid wsp:val=&quot;00163AFC&quot;/&gt;&lt;wsp:rsid wsp:val=&quot;001644CC&quot;/&gt;&lt;wsp:rsid wsp:val=&quot;00164646&quot;/&gt;&lt;wsp:rsid wsp:val=&quot;001647FA&quot;/&gt;&lt;wsp:rsid wsp:val=&quot;001649D4&quot;/&gt;&lt;wsp:rsid wsp:val=&quot;00165137&quot;/&gt;&lt;wsp:rsid wsp:val=&quot;001651AA&quot;/&gt;&lt;wsp:rsid wsp:val=&quot;00165219&quot;/&gt;&lt;wsp:rsid wsp:val=&quot;0016564B&quot;/&gt;&lt;wsp:rsid wsp:val=&quot;0016634F&quot;/&gt;&lt;wsp:rsid wsp:val=&quot;00166994&quot;/&gt;&lt;wsp:rsid wsp:val=&quot;001669F9&quot;/&gt;&lt;wsp:rsid wsp:val=&quot;00166A5A&quot;/&gt;&lt;wsp:rsid wsp:val=&quot;0016700E&quot;/&gt;&lt;wsp:rsid wsp:val=&quot;0016711A&quot;/&gt;&lt;wsp:rsid wsp:val=&quot;0016764C&quot;/&gt;&lt;wsp:rsid wsp:val=&quot;00167709&quot;/&gt;&lt;wsp:rsid wsp:val=&quot;001678ED&quot;/&gt;&lt;wsp:rsid wsp:val=&quot;00170248&quot;/&gt;&lt;wsp:rsid wsp:val=&quot;00170397&quot;/&gt;&lt;wsp:rsid wsp:val=&quot;001706E4&quot;/&gt;&lt;wsp:rsid wsp:val=&quot;001708D0&quot;/&gt;&lt;wsp:rsid wsp:val=&quot;00171717&quot;/&gt;&lt;wsp:rsid wsp:val=&quot;00171944&quot;/&gt;&lt;wsp:rsid wsp:val=&quot;00171D7E&quot;/&gt;&lt;wsp:rsid wsp:val=&quot;00171F14&quot;/&gt;&lt;wsp:rsid wsp:val=&quot;0017226B&quot;/&gt;&lt;wsp:rsid wsp:val=&quot;001727AC&quot;/&gt;&lt;wsp:rsid wsp:val=&quot;00172903&quot;/&gt;&lt;wsp:rsid wsp:val=&quot;001729E1&quot;/&gt;&lt;wsp:rsid wsp:val=&quot;00172A6E&quot;/&gt;&lt;wsp:rsid wsp:val=&quot;00172B61&quot;/&gt;&lt;wsp:rsid wsp:val=&quot;00172C20&quot;/&gt;&lt;wsp:rsid wsp:val=&quot;00172D21&quot;/&gt;&lt;wsp:rsid wsp:val=&quot;00173869&quot;/&gt;&lt;wsp:rsid wsp:val=&quot;00173893&quot;/&gt;&lt;wsp:rsid wsp:val=&quot;001738A5&quot;/&gt;&lt;wsp:rsid wsp:val=&quot;00173A00&quot;/&gt;&lt;wsp:rsid wsp:val=&quot;0017402B&quot;/&gt;&lt;wsp:rsid wsp:val=&quot;00174DDB&quot;/&gt;&lt;wsp:rsid wsp:val=&quot;00174F2F&quot;/&gt;&lt;wsp:rsid wsp:val=&quot;00175283&quot;/&gt;&lt;wsp:rsid wsp:val=&quot;001752EC&quot;/&gt;&lt;wsp:rsid wsp:val=&quot;0017535F&quot;/&gt;&lt;wsp:rsid wsp:val=&quot;00175965&quot;/&gt;&lt;wsp:rsid wsp:val=&quot;00175B5A&quot;/&gt;&lt;wsp:rsid wsp:val=&quot;00175E60&quot;/&gt;&lt;wsp:rsid wsp:val=&quot;0017608C&quot;/&gt;&lt;wsp:rsid wsp:val=&quot;00176414&quot;/&gt;&lt;wsp:rsid wsp:val=&quot;00176577&quot;/&gt;&lt;wsp:rsid wsp:val=&quot;0017671F&quot;/&gt;&lt;wsp:rsid wsp:val=&quot;0017676C&quot;/&gt;&lt;wsp:rsid wsp:val=&quot;00176E7D&quot;/&gt;&lt;wsp:rsid wsp:val=&quot;00177036&quot;/&gt;&lt;wsp:rsid wsp:val=&quot;0017714C&quot;/&gt;&lt;wsp:rsid wsp:val=&quot;0017722E&quot;/&gt;&lt;wsp:rsid wsp:val=&quot;00177711&quot;/&gt;&lt;wsp:rsid wsp:val=&quot;00177A0D&quot;/&gt;&lt;wsp:rsid wsp:val=&quot;00177DFF&quot;/&gt;&lt;wsp:rsid wsp:val=&quot;00177EBD&quot;/&gt;&lt;wsp:rsid wsp:val=&quot;0018009B&quot;/&gt;&lt;wsp:rsid wsp:val=&quot;001800DB&quot;/&gt;&lt;wsp:rsid wsp:val=&quot;00180149&quot;/&gt;&lt;wsp:rsid wsp:val=&quot;0018016C&quot;/&gt;&lt;wsp:rsid wsp:val=&quot;00180DC7&quot;/&gt;&lt;wsp:rsid wsp:val=&quot;00180E60&quot;/&gt;&lt;wsp:rsid wsp:val=&quot;001817BA&quot;/&gt;&lt;wsp:rsid wsp:val=&quot;00181B3A&quot;/&gt;&lt;wsp:rsid wsp:val=&quot;00182050&quot;/&gt;&lt;wsp:rsid wsp:val=&quot;001820B2&quot;/&gt;&lt;wsp:rsid wsp:val=&quot;001821E9&quot;/&gt;&lt;wsp:rsid wsp:val=&quot;00182608&quot;/&gt;&lt;wsp:rsid wsp:val=&quot;00182E75&quot;/&gt;&lt;wsp:rsid wsp:val=&quot;001835F4&quot;/&gt;&lt;wsp:rsid wsp:val=&quot;001836DF&quot;/&gt;&lt;wsp:rsid wsp:val=&quot;0018397F&quot;/&gt;&lt;wsp:rsid wsp:val=&quot;00183CC6&quot;/&gt;&lt;wsp:rsid wsp:val=&quot;00183D8A&quot;/&gt;&lt;wsp:rsid wsp:val=&quot;00183E8B&quot;/&gt;&lt;wsp:rsid wsp:val=&quot;00183F11&quot;/&gt;&lt;wsp:rsid wsp:val=&quot;001840F5&quot;/&gt;&lt;wsp:rsid wsp:val=&quot;00184DAB&quot;/&gt;&lt;wsp:rsid wsp:val=&quot;00184F51&quot;/&gt;&lt;wsp:rsid wsp:val=&quot;00185257&quot;/&gt;&lt;wsp:rsid wsp:val=&quot;00185E59&quot;/&gt;&lt;wsp:rsid wsp:val=&quot;00185F10&quot;/&gt;&lt;wsp:rsid wsp:val=&quot;00186060&quot;/&gt;&lt;wsp:rsid wsp:val=&quot;00186395&quot;/&gt;&lt;wsp:rsid wsp:val=&quot;00186B4D&quot;/&gt;&lt;wsp:rsid wsp:val=&quot;0018767B&quot;/&gt;&lt;wsp:rsid wsp:val=&quot;0019022C&quot;/&gt;&lt;wsp:rsid wsp:val=&quot;00190307&quot;/&gt;&lt;wsp:rsid wsp:val=&quot;00190927&quot;/&gt;&lt;wsp:rsid wsp:val=&quot;00190BD5&quot;/&gt;&lt;wsp:rsid wsp:val=&quot;00191727&quot;/&gt;&lt;wsp:rsid wsp:val=&quot;00191A2B&quot;/&gt;&lt;wsp:rsid wsp:val=&quot;00191EBF&quot;/&gt;&lt;wsp:rsid wsp:val=&quot;00192573&quot;/&gt;&lt;wsp:rsid wsp:val=&quot;001925E5&quot;/&gt;&lt;wsp:rsid wsp:val=&quot;00192A10&quot;/&gt;&lt;wsp:rsid wsp:val=&quot;00192D98&quot;/&gt;&lt;wsp:rsid wsp:val=&quot;00193747&quot;/&gt;&lt;wsp:rsid wsp:val=&quot;00193987&quot;/&gt;&lt;wsp:rsid wsp:val=&quot;00193A83&quot;/&gt;&lt;wsp:rsid wsp:val=&quot;0019409A&quot;/&gt;&lt;wsp:rsid wsp:val=&quot;001952F2&quot;/&gt;&lt;wsp:rsid wsp:val=&quot;001956BE&quot;/&gt;&lt;wsp:rsid wsp:val=&quot;0019573B&quot;/&gt;&lt;wsp:rsid wsp:val=&quot;0019592C&quot;/&gt;&lt;wsp:rsid wsp:val=&quot;00196085&quot;/&gt;&lt;wsp:rsid wsp:val=&quot;00196300&quot;/&gt;&lt;wsp:rsid wsp:val=&quot;00196A48&quot;/&gt;&lt;wsp:rsid wsp:val=&quot;00196B90&quot;/&gt;&lt;wsp:rsid wsp:val=&quot;00196FF4&quot;/&gt;&lt;wsp:rsid wsp:val=&quot;0019734F&quot;/&gt;&lt;wsp:rsid wsp:val=&quot;001976E2&quot;/&gt;&lt;wsp:rsid wsp:val=&quot;001A0303&quot;/&gt;&lt;wsp:rsid wsp:val=&quot;001A032E&quot;/&gt;&lt;wsp:rsid wsp:val=&quot;001A0421&quot;/&gt;&lt;wsp:rsid wsp:val=&quot;001A067A&quot;/&gt;&lt;wsp:rsid wsp:val=&quot;001A06FC&quot;/&gt;&lt;wsp:rsid wsp:val=&quot;001A09C6&quot;/&gt;&lt;wsp:rsid wsp:val=&quot;001A0A1E&quot;/&gt;&lt;wsp:rsid wsp:val=&quot;001A0CA5&quot;/&gt;&lt;wsp:rsid wsp:val=&quot;001A12DF&quot;/&gt;&lt;wsp:rsid wsp:val=&quot;001A1336&quot;/&gt;&lt;wsp:rsid wsp:val=&quot;001A23F1&quot;/&gt;&lt;wsp:rsid wsp:val=&quot;001A258A&quot;/&gt;&lt;wsp:rsid wsp:val=&quot;001A2939&quot;/&gt;&lt;wsp:rsid wsp:val=&quot;001A2B48&quot;/&gt;&lt;wsp:rsid wsp:val=&quot;001A2FD5&quot;/&gt;&lt;wsp:rsid wsp:val=&quot;001A3037&quot;/&gt;&lt;wsp:rsid wsp:val=&quot;001A30B0&quot;/&gt;&lt;wsp:rsid wsp:val=&quot;001A30FB&quot;/&gt;&lt;wsp:rsid wsp:val=&quot;001A32C6&quot;/&gt;&lt;wsp:rsid wsp:val=&quot;001A35B2&quot;/&gt;&lt;wsp:rsid wsp:val=&quot;001A36CF&quot;/&gt;&lt;wsp:rsid wsp:val=&quot;001A3974&quot;/&gt;&lt;wsp:rsid wsp:val=&quot;001A3F0F&quot;/&gt;&lt;wsp:rsid wsp:val=&quot;001A3FA5&quot;/&gt;&lt;wsp:rsid wsp:val=&quot;001A413A&quot;/&gt;&lt;wsp:rsid wsp:val=&quot;001A4156&quot;/&gt;&lt;wsp:rsid wsp:val=&quot;001A43B8&quot;/&gt;&lt;wsp:rsid wsp:val=&quot;001A43BA&quot;/&gt;&lt;wsp:rsid wsp:val=&quot;001A4EDF&quot;/&gt;&lt;wsp:rsid wsp:val=&quot;001A5174&quot;/&gt;&lt;wsp:rsid wsp:val=&quot;001A5C6E&quot;/&gt;&lt;wsp:rsid wsp:val=&quot;001A61A0&quot;/&gt;&lt;wsp:rsid wsp:val=&quot;001A628F&quot;/&gt;&lt;wsp:rsid wsp:val=&quot;001A6AFE&quot;/&gt;&lt;wsp:rsid wsp:val=&quot;001A6EF1&quot;/&gt;&lt;wsp:rsid wsp:val=&quot;001A6F38&quot;/&gt;&lt;wsp:rsid wsp:val=&quot;001A706D&quot;/&gt;&lt;wsp:rsid wsp:val=&quot;001A71EB&quot;/&gt;&lt;wsp:rsid wsp:val=&quot;001A72EE&quot;/&gt;&lt;wsp:rsid wsp:val=&quot;001A7912&quot;/&gt;&lt;wsp:rsid wsp:val=&quot;001A7920&quot;/&gt;&lt;wsp:rsid wsp:val=&quot;001A7924&quot;/&gt;&lt;wsp:rsid wsp:val=&quot;001A7BF4&quot;/&gt;&lt;wsp:rsid wsp:val=&quot;001A7C23&quot;/&gt;&lt;wsp:rsid wsp:val=&quot;001A7CBD&quot;/&gt;&lt;wsp:rsid wsp:val=&quot;001B00B2&quot;/&gt;&lt;wsp:rsid wsp:val=&quot;001B0149&quot;/&gt;&lt;wsp:rsid wsp:val=&quot;001B0163&quot;/&gt;&lt;wsp:rsid wsp:val=&quot;001B0251&quot;/&gt;&lt;wsp:rsid wsp:val=&quot;001B0F1F&quot;/&gt;&lt;wsp:rsid wsp:val=&quot;001B1565&quot;/&gt;&lt;wsp:rsid wsp:val=&quot;001B1BCF&quot;/&gt;&lt;wsp:rsid wsp:val=&quot;001B1C7B&quot;/&gt;&lt;wsp:rsid wsp:val=&quot;001B1F17&quot;/&gt;&lt;wsp:rsid wsp:val=&quot;001B1F29&quot;/&gt;&lt;wsp:rsid wsp:val=&quot;001B2085&quot;/&gt;&lt;wsp:rsid wsp:val=&quot;001B26EE&quot;/&gt;&lt;wsp:rsid wsp:val=&quot;001B2993&quot;/&gt;&lt;wsp:rsid wsp:val=&quot;001B2DF5&quot;/&gt;&lt;wsp:rsid wsp:val=&quot;001B32E7&quot;/&gt;&lt;wsp:rsid wsp:val=&quot;001B3754&quot;/&gt;&lt;wsp:rsid wsp:val=&quot;001B4398&quot;/&gt;&lt;wsp:rsid wsp:val=&quot;001B4AAD&quot;/&gt;&lt;wsp:rsid wsp:val=&quot;001B5176&quot;/&gt;&lt;wsp:rsid wsp:val=&quot;001B519B&quot;/&gt;&lt;wsp:rsid wsp:val=&quot;001B5332&quot;/&gt;&lt;wsp:rsid wsp:val=&quot;001B53B3&quot;/&gt;&lt;wsp:rsid wsp:val=&quot;001B54E9&quot;/&gt;&lt;wsp:rsid wsp:val=&quot;001B5986&quot;/&gt;&lt;wsp:rsid wsp:val=&quot;001B5F67&quot;/&gt;&lt;wsp:rsid wsp:val=&quot;001B6306&quot;/&gt;&lt;wsp:rsid wsp:val=&quot;001B6488&quot;/&gt;&lt;wsp:rsid wsp:val=&quot;001B6C77&quot;/&gt;&lt;wsp:rsid wsp:val=&quot;001B6D91&quot;/&gt;&lt;wsp:rsid wsp:val=&quot;001B70CF&quot;/&gt;&lt;wsp:rsid wsp:val=&quot;001B716B&quot;/&gt;&lt;wsp:rsid wsp:val=&quot;001B748B&quot;/&gt;&lt;wsp:rsid wsp:val=&quot;001B7CD0&quot;/&gt;&lt;wsp:rsid wsp:val=&quot;001C002C&quot;/&gt;&lt;wsp:rsid wsp:val=&quot;001C0085&quot;/&gt;&lt;wsp:rsid wsp:val=&quot;001C02DA&quot;/&gt;&lt;wsp:rsid wsp:val=&quot;001C04E1&quot;/&gt;&lt;wsp:rsid wsp:val=&quot;001C063F&quot;/&gt;&lt;wsp:rsid wsp:val=&quot;001C0883&quot;/&gt;&lt;wsp:rsid wsp:val=&quot;001C0CD4&quot;/&gt;&lt;wsp:rsid wsp:val=&quot;001C1163&quot;/&gt;&lt;wsp:rsid wsp:val=&quot;001C16A9&quot;/&gt;&lt;wsp:rsid wsp:val=&quot;001C17D4&quot;/&gt;&lt;wsp:rsid wsp:val=&quot;001C1CEA&quot;/&gt;&lt;wsp:rsid wsp:val=&quot;001C1E52&quot;/&gt;&lt;wsp:rsid wsp:val=&quot;001C1E53&quot;/&gt;&lt;wsp:rsid wsp:val=&quot;001C211D&quot;/&gt;&lt;wsp:rsid wsp:val=&quot;001C2582&quot;/&gt;&lt;wsp:rsid wsp:val=&quot;001C2E60&quot;/&gt;&lt;wsp:rsid wsp:val=&quot;001C3474&quot;/&gt;&lt;wsp:rsid wsp:val=&quot;001C3572&quot;/&gt;&lt;wsp:rsid wsp:val=&quot;001C399B&quot;/&gt;&lt;wsp:rsid wsp:val=&quot;001C3B46&quot;/&gt;&lt;wsp:rsid wsp:val=&quot;001C3DC6&quot;/&gt;&lt;wsp:rsid wsp:val=&quot;001C3EAE&quot;/&gt;&lt;wsp:rsid wsp:val=&quot;001C424C&quot;/&gt;&lt;wsp:rsid wsp:val=&quot;001C457D&quot;/&gt;&lt;wsp:rsid wsp:val=&quot;001C4F5F&quot;/&gt;&lt;wsp:rsid wsp:val=&quot;001C518A&quot;/&gt;&lt;wsp:rsid wsp:val=&quot;001C5566&quot;/&gt;&lt;wsp:rsid wsp:val=&quot;001C5796&quot;/&gt;&lt;wsp:rsid wsp:val=&quot;001C589B&quot;/&gt;&lt;wsp:rsid wsp:val=&quot;001C58A6&quot;/&gt;&lt;wsp:rsid wsp:val=&quot;001C5F88&quot;/&gt;&lt;wsp:rsid wsp:val=&quot;001C619C&quot;/&gt;&lt;wsp:rsid wsp:val=&quot;001C70E7&quot;/&gt;&lt;wsp:rsid wsp:val=&quot;001C7185&quot;/&gt;&lt;wsp:rsid wsp:val=&quot;001C76FC&quot;/&gt;&lt;wsp:rsid wsp:val=&quot;001C7AB6&quot;/&gt;&lt;wsp:rsid wsp:val=&quot;001C7F47&quot;/&gt;&lt;wsp:rsid wsp:val=&quot;001D006C&quot;/&gt;&lt;wsp:rsid wsp:val=&quot;001D017C&quot;/&gt;&lt;wsp:rsid wsp:val=&quot;001D0447&quot;/&gt;&lt;wsp:rsid wsp:val=&quot;001D0578&quot;/&gt;&lt;wsp:rsid wsp:val=&quot;001D0593&quot;/&gt;&lt;wsp:rsid wsp:val=&quot;001D0C3F&quot;/&gt;&lt;wsp:rsid wsp:val=&quot;001D1258&quot;/&gt;&lt;wsp:rsid wsp:val=&quot;001D13B0&quot;/&gt;&lt;wsp:rsid wsp:val=&quot;001D19F8&quot;/&gt;&lt;wsp:rsid wsp:val=&quot;001D1CFF&quot;/&gt;&lt;wsp:rsid wsp:val=&quot;001D2B3C&quot;/&gt;&lt;wsp:rsid wsp:val=&quot;001D2BB2&quot;/&gt;&lt;wsp:rsid wsp:val=&quot;001D2C75&quot;/&gt;&lt;wsp:rsid wsp:val=&quot;001D2E6C&quot;/&gt;&lt;wsp:rsid wsp:val=&quot;001D2ECD&quot;/&gt;&lt;wsp:rsid wsp:val=&quot;001D329E&quot;/&gt;&lt;wsp:rsid wsp:val=&quot;001D3555&quot;/&gt;&lt;wsp:rsid wsp:val=&quot;001D3A25&quot;/&gt;&lt;wsp:rsid wsp:val=&quot;001D3C68&quot;/&gt;&lt;wsp:rsid wsp:val=&quot;001D4315&quot;/&gt;&lt;wsp:rsid wsp:val=&quot;001D43C0&quot;/&gt;&lt;wsp:rsid wsp:val=&quot;001D46EB&quot;/&gt;&lt;wsp:rsid wsp:val=&quot;001D492D&quot;/&gt;&lt;wsp:rsid wsp:val=&quot;001D4969&quot;/&gt;&lt;wsp:rsid wsp:val=&quot;001D4AF0&quot;/&gt;&lt;wsp:rsid wsp:val=&quot;001D4F24&quot;/&gt;&lt;wsp:rsid wsp:val=&quot;001D506F&quot;/&gt;&lt;wsp:rsid wsp:val=&quot;001D53DC&quot;/&gt;&lt;wsp:rsid wsp:val=&quot;001D57BC&quot;/&gt;&lt;wsp:rsid wsp:val=&quot;001D6581&quot;/&gt;&lt;wsp:rsid wsp:val=&quot;001D6AEA&quot;/&gt;&lt;wsp:rsid wsp:val=&quot;001D6CC4&quot;/&gt;&lt;wsp:rsid wsp:val=&quot;001D6E61&quot;/&gt;&lt;wsp:rsid wsp:val=&quot;001D6F30&quot;/&gt;&lt;wsp:rsid wsp:val=&quot;001D6F9A&quot;/&gt;&lt;wsp:rsid wsp:val=&quot;001D7260&quot;/&gt;&lt;wsp:rsid wsp:val=&quot;001D7816&quot;/&gt;&lt;wsp:rsid wsp:val=&quot;001D78B1&quot;/&gt;&lt;wsp:rsid wsp:val=&quot;001D7B96&quot;/&gt;&lt;wsp:rsid wsp:val=&quot;001D7D45&quot;/&gt;&lt;wsp:rsid wsp:val=&quot;001D7F8C&quot;/&gt;&lt;wsp:rsid wsp:val=&quot;001D7FE2&quot;/&gt;&lt;wsp:rsid wsp:val=&quot;001E022E&quot;/&gt;&lt;wsp:rsid wsp:val=&quot;001E09F4&quot;/&gt;&lt;wsp:rsid wsp:val=&quot;001E0A73&quot;/&gt;&lt;wsp:rsid wsp:val=&quot;001E105C&quot;/&gt;&lt;wsp:rsid wsp:val=&quot;001E111F&quot;/&gt;&lt;wsp:rsid wsp:val=&quot;001E1284&quot;/&gt;&lt;wsp:rsid wsp:val=&quot;001E13E0&quot;/&gt;&lt;wsp:rsid wsp:val=&quot;001E1524&quot;/&gt;&lt;wsp:rsid wsp:val=&quot;001E1D3C&quot;/&gt;&lt;wsp:rsid wsp:val=&quot;001E216A&quot;/&gt;&lt;wsp:rsid wsp:val=&quot;001E220A&quot;/&gt;&lt;wsp:rsid wsp:val=&quot;001E251E&quot;/&gt;&lt;wsp:rsid wsp:val=&quot;001E266E&quot;/&gt;&lt;wsp:rsid wsp:val=&quot;001E2EEF&quot;/&gt;&lt;wsp:rsid wsp:val=&quot;001E3099&quot;/&gt;&lt;wsp:rsid wsp:val=&quot;001E3188&quot;/&gt;&lt;wsp:rsid wsp:val=&quot;001E31D1&quot;/&gt;&lt;wsp:rsid wsp:val=&quot;001E32BE&quot;/&gt;&lt;wsp:rsid wsp:val=&quot;001E3350&quot;/&gt;&lt;wsp:rsid wsp:val=&quot;001E33D7&quot;/&gt;&lt;wsp:rsid wsp:val=&quot;001E3A14&quot;/&gt;&lt;wsp:rsid wsp:val=&quot;001E3A45&quot;/&gt;&lt;wsp:rsid wsp:val=&quot;001E420B&quot;/&gt;&lt;wsp:rsid wsp:val=&quot;001E4583&quot;/&gt;&lt;wsp:rsid wsp:val=&quot;001E4704&quot;/&gt;&lt;wsp:rsid wsp:val=&quot;001E474A&quot;/&gt;&lt;wsp:rsid wsp:val=&quot;001E4CE2&quot;/&gt;&lt;wsp:rsid wsp:val=&quot;001E4D9A&quot;/&gt;&lt;wsp:rsid wsp:val=&quot;001E50CB&quot;/&gt;&lt;wsp:rsid wsp:val=&quot;001E5BB2&quot;/&gt;&lt;wsp:rsid wsp:val=&quot;001E5D1F&quot;/&gt;&lt;wsp:rsid wsp:val=&quot;001E636D&quot;/&gt;&lt;wsp:rsid wsp:val=&quot;001E6446&quot;/&gt;&lt;wsp:rsid wsp:val=&quot;001E684F&quot;/&gt;&lt;wsp:rsid wsp:val=&quot;001E689D&quot;/&gt;&lt;wsp:rsid wsp:val=&quot;001E6C17&quot;/&gt;&lt;wsp:rsid wsp:val=&quot;001E6C1B&quot;/&gt;&lt;wsp:rsid wsp:val=&quot;001E6D5E&quot;/&gt;&lt;wsp:rsid wsp:val=&quot;001E6DE6&quot;/&gt;&lt;wsp:rsid wsp:val=&quot;001E6ED5&quot;/&gt;&lt;wsp:rsid wsp:val=&quot;001E6F14&quot;/&gt;&lt;wsp:rsid wsp:val=&quot;001E719A&quot;/&gt;&lt;wsp:rsid wsp:val=&quot;001E750C&quot;/&gt;&lt;wsp:rsid wsp:val=&quot;001F04C3&quot;/&gt;&lt;wsp:rsid wsp:val=&quot;001F053B&quot;/&gt;&lt;wsp:rsid wsp:val=&quot;001F0546&quot;/&gt;&lt;wsp:rsid wsp:val=&quot;001F0BCC&quot;/&gt;&lt;wsp:rsid wsp:val=&quot;001F0DDF&quot;/&gt;&lt;wsp:rsid wsp:val=&quot;001F125F&quot;/&gt;&lt;wsp:rsid wsp:val=&quot;001F1509&quot;/&gt;&lt;wsp:rsid wsp:val=&quot;001F15CC&quot;/&gt;&lt;wsp:rsid wsp:val=&quot;001F16BF&quot;/&gt;&lt;wsp:rsid wsp:val=&quot;001F16FD&quot;/&gt;&lt;wsp:rsid wsp:val=&quot;001F17CF&quot;/&gt;&lt;wsp:rsid wsp:val=&quot;001F1B1E&quot;/&gt;&lt;wsp:rsid wsp:val=&quot;001F1DFA&quot;/&gt;&lt;wsp:rsid wsp:val=&quot;001F1F07&quot;/&gt;&lt;wsp:rsid wsp:val=&quot;001F22A9&quot;/&gt;&lt;wsp:rsid wsp:val=&quot;001F22FE&quot;/&gt;&lt;wsp:rsid wsp:val=&quot;001F2536&quot;/&gt;&lt;wsp:rsid wsp:val=&quot;001F26E9&quot;/&gt;&lt;wsp:rsid wsp:val=&quot;001F287C&quot;/&gt;&lt;wsp:rsid wsp:val=&quot;001F2B48&quot;/&gt;&lt;wsp:rsid wsp:val=&quot;001F2E08&quot;/&gt;&lt;wsp:rsid wsp:val=&quot;001F37ED&quot;/&gt;&lt;wsp:rsid wsp:val=&quot;001F39AB&quot;/&gt;&lt;wsp:rsid wsp:val=&quot;001F3FC0&quot;/&gt;&lt;wsp:rsid wsp:val=&quot;001F45E8&quot;/&gt;&lt;wsp:rsid wsp:val=&quot;001F4AE1&quot;/&gt;&lt;wsp:rsid wsp:val=&quot;001F4B34&quot;/&gt;&lt;wsp:rsid wsp:val=&quot;001F4E57&quot;/&gt;&lt;wsp:rsid wsp:val=&quot;001F51A4&quot;/&gt;&lt;wsp:rsid wsp:val=&quot;001F5323&quot;/&gt;&lt;wsp:rsid wsp:val=&quot;001F53A2&quot;/&gt;&lt;wsp:rsid wsp:val=&quot;001F55C8&quot;/&gt;&lt;wsp:rsid wsp:val=&quot;001F5AF6&quot;/&gt;&lt;wsp:rsid wsp:val=&quot;001F5C95&quot;/&gt;&lt;wsp:rsid wsp:val=&quot;001F5C9E&quot;/&gt;&lt;wsp:rsid wsp:val=&quot;001F5D53&quot;/&gt;&lt;wsp:rsid wsp:val=&quot;001F5E73&quot;/&gt;&lt;wsp:rsid wsp:val=&quot;001F5ED8&quot;/&gt;&lt;wsp:rsid wsp:val=&quot;001F5F10&quot;/&gt;&lt;wsp:rsid wsp:val=&quot;001F6192&quot;/&gt;&lt;wsp:rsid wsp:val=&quot;001F6408&quot;/&gt;&lt;wsp:rsid wsp:val=&quot;001F644E&quot;/&gt;&lt;wsp:rsid wsp:val=&quot;001F6AB8&quot;/&gt;&lt;wsp:rsid wsp:val=&quot;001F6E45&quot;/&gt;&lt;wsp:rsid wsp:val=&quot;001F71EA&quot;/&gt;&lt;wsp:rsid wsp:val=&quot;001F7317&quot;/&gt;&lt;wsp:rsid wsp:val=&quot;001F7456&quot;/&gt;&lt;wsp:rsid wsp:val=&quot;001F74FD&quot;/&gt;&lt;wsp:rsid wsp:val=&quot;001F798D&quot;/&gt;&lt;wsp:rsid wsp:val=&quot;001F7DC7&quot;/&gt;&lt;wsp:rsid wsp:val=&quot;001F7DD6&quot;/&gt;&lt;wsp:rsid wsp:val=&quot;002000F2&quot;/&gt;&lt;wsp:rsid wsp:val=&quot;002000FC&quot;/&gt;&lt;wsp:rsid wsp:val=&quot;0020043F&quot;/&gt;&lt;wsp:rsid wsp:val=&quot;00200A13&quot;/&gt;&lt;wsp:rsid wsp:val=&quot;00200A92&quot;/&gt;&lt;wsp:rsid wsp:val=&quot;00200BF9&quot;/&gt;&lt;wsp:rsid wsp:val=&quot;00200E3B&quot;/&gt;&lt;wsp:rsid wsp:val=&quot;00201B7E&quot;/&gt;&lt;wsp:rsid wsp:val=&quot;00201C4B&quot;/&gt;&lt;wsp:rsid wsp:val=&quot;00201C7E&quot;/&gt;&lt;wsp:rsid wsp:val=&quot;00201D85&quot;/&gt;&lt;wsp:rsid wsp:val=&quot;00202201&quot;/&gt;&lt;wsp:rsid wsp:val=&quot;00202D2E&quot;/&gt;&lt;wsp:rsid wsp:val=&quot;00203159&quot;/&gt;&lt;wsp:rsid wsp:val=&quot;00203A6E&quot;/&gt;&lt;wsp:rsid wsp:val=&quot;00203F00&quot;/&gt;&lt;wsp:rsid wsp:val=&quot;00203F5C&quot;/&gt;&lt;wsp:rsid wsp:val=&quot;002047DE&quot;/&gt;&lt;wsp:rsid wsp:val=&quot;0020492D&quot;/&gt;&lt;wsp:rsid wsp:val=&quot;00204A5A&quot;/&gt;&lt;wsp:rsid wsp:val=&quot;00204C12&quot;/&gt;&lt;wsp:rsid wsp:val=&quot;00204D22&quot;/&gt;&lt;wsp:rsid wsp:val=&quot;00204F33&quot;/&gt;&lt;wsp:rsid wsp:val=&quot;00205635&quot;/&gt;&lt;wsp:rsid wsp:val=&quot;002056B8&quot;/&gt;&lt;wsp:rsid wsp:val=&quot;002058DC&quot;/&gt;&lt;wsp:rsid wsp:val=&quot;00205AB2&quot;/&gt;&lt;wsp:rsid wsp:val=&quot;00205CB2&quot;/&gt;&lt;wsp:rsid wsp:val=&quot;0020610B&quot;/&gt;&lt;wsp:rsid wsp:val=&quot;00206133&quot;/&gt;&lt;wsp:rsid wsp:val=&quot;002063A7&quot;/&gt;&lt;wsp:rsid wsp:val=&quot;0020674D&quot;/&gt;&lt;wsp:rsid wsp:val=&quot;00206799&quot;/&gt;&lt;wsp:rsid wsp:val=&quot;00206E5A&quot;/&gt;&lt;wsp:rsid wsp:val=&quot;00207441&quot;/&gt;&lt;wsp:rsid wsp:val=&quot;0020749B&quot;/&gt;&lt;wsp:rsid wsp:val=&quot;00207613&quot;/&gt;&lt;wsp:rsid wsp:val=&quot;00207847&quot;/&gt;&lt;wsp:rsid wsp:val=&quot;00207AF9&quot;/&gt;&lt;wsp:rsid wsp:val=&quot;00207BB9&quot;/&gt;&lt;wsp:rsid wsp:val=&quot;00207EB6&quot;/&gt;&lt;wsp:rsid wsp:val=&quot;00210018&quot;/&gt;&lt;wsp:rsid wsp:val=&quot;00210174&quot;/&gt;&lt;wsp:rsid wsp:val=&quot;00210662&quot;/&gt;&lt;wsp:rsid wsp:val=&quot;002109D5&quot;/&gt;&lt;wsp:rsid wsp:val=&quot;00210A2E&quot;/&gt;&lt;wsp:rsid wsp:val=&quot;00210C84&quot;/&gt;&lt;wsp:rsid wsp:val=&quot;00210C91&quot;/&gt;&lt;wsp:rsid wsp:val=&quot;00210CF7&quot;/&gt;&lt;wsp:rsid wsp:val=&quot;00210F42&quot;/&gt;&lt;wsp:rsid wsp:val=&quot;00211042&quot;/&gt;&lt;wsp:rsid wsp:val=&quot;00211345&quot;/&gt;&lt;wsp:rsid wsp:val=&quot;00211390&quot;/&gt;&lt;wsp:rsid wsp:val=&quot;0021148E&quot;/&gt;&lt;wsp:rsid wsp:val=&quot;002114FA&quot;/&gt;&lt;wsp:rsid wsp:val=&quot;00211789&quot;/&gt;&lt;wsp:rsid wsp:val=&quot;00211D31&quot;/&gt;&lt;wsp:rsid wsp:val=&quot;00211DD9&quot;/&gt;&lt;wsp:rsid wsp:val=&quot;0021213F&quot;/&gt;&lt;wsp:rsid wsp:val=&quot;002125B4&quot;/&gt;&lt;wsp:rsid wsp:val=&quot;002126FB&quot;/&gt;&lt;wsp:rsid wsp:val=&quot;00212816&quot;/&gt;&lt;wsp:rsid wsp:val=&quot;00212D30&quot;/&gt;&lt;wsp:rsid wsp:val=&quot;002130BD&quot;/&gt;&lt;wsp:rsid wsp:val=&quot;002134D8&quot;/&gt;&lt;wsp:rsid wsp:val=&quot;002134FD&quot;/&gt;&lt;wsp:rsid wsp:val=&quot;00213706&quot;/&gt;&lt;wsp:rsid wsp:val=&quot;00213851&quot;/&gt;&lt;wsp:rsid wsp:val=&quot;00213FF2&quot;/&gt;&lt;wsp:rsid wsp:val=&quot;00214416&quot;/&gt;&lt;wsp:rsid wsp:val=&quot;00214E0D&quot;/&gt;&lt;wsp:rsid wsp:val=&quot;0021521A&quot;/&gt;&lt;wsp:rsid wsp:val=&quot;0021586D&quot;/&gt;&lt;wsp:rsid wsp:val=&quot;002161EE&quot;/&gt;&lt;wsp:rsid wsp:val=&quot;002162EA&quot;/&gt;&lt;wsp:rsid wsp:val=&quot;002165F9&quot;/&gt;&lt;wsp:rsid wsp:val=&quot;00216685&quot;/&gt;&lt;wsp:rsid wsp:val=&quot;00216796&quot;/&gt;&lt;wsp:rsid wsp:val=&quot;00216B17&quot;/&gt;&lt;wsp:rsid wsp:val=&quot;00216BBF&quot;/&gt;&lt;wsp:rsid wsp:val=&quot;00216E47&quot;/&gt;&lt;wsp:rsid wsp:val=&quot;00217135&quot;/&gt;&lt;wsp:rsid wsp:val=&quot;0021737B&quot;/&gt;&lt;wsp:rsid wsp:val=&quot;00217577&quot;/&gt;&lt;wsp:rsid wsp:val=&quot;00217CE8&quot;/&gt;&lt;wsp:rsid wsp:val=&quot;0022000C&quot;/&gt;&lt;wsp:rsid wsp:val=&quot;002202EC&quot;/&gt;&lt;wsp:rsid wsp:val=&quot;002204ED&quot;/&gt;&lt;wsp:rsid wsp:val=&quot;00220E92&quot;/&gt;&lt;wsp:rsid wsp:val=&quot;002211DD&quot;/&gt;&lt;wsp:rsid wsp:val=&quot;0022135D&quot;/&gt;&lt;wsp:rsid wsp:val=&quot;00221B93&quot;/&gt;&lt;wsp:rsid wsp:val=&quot;002222A4&quot;/&gt;&lt;wsp:rsid wsp:val=&quot;002225CD&quot;/&gt;&lt;wsp:rsid wsp:val=&quot;00223111&quot;/&gt;&lt;wsp:rsid wsp:val=&quot;00223322&quot;/&gt;&lt;wsp:rsid wsp:val=&quot;0022337A&quot;/&gt;&lt;wsp:rsid wsp:val=&quot;002237AE&quot;/&gt;&lt;wsp:rsid wsp:val=&quot;00223833&quot;/&gt;&lt;wsp:rsid wsp:val=&quot;00223ACD&quot;/&gt;&lt;wsp:rsid wsp:val=&quot;00223ADC&quot;/&gt;&lt;wsp:rsid wsp:val=&quot;00223F34&quot;/&gt;&lt;wsp:rsid wsp:val=&quot;0022418A&quot;/&gt;&lt;wsp:rsid wsp:val=&quot;002241C9&quot;/&gt;&lt;wsp:rsid wsp:val=&quot;00224A9B&quot;/&gt;&lt;wsp:rsid wsp:val=&quot;00224C25&quot;/&gt;&lt;wsp:rsid wsp:val=&quot;00225161&quot;/&gt;&lt;wsp:rsid wsp:val=&quot;00225709&quot;/&gt;&lt;wsp:rsid wsp:val=&quot;00225BC3&quot;/&gt;&lt;wsp:rsid wsp:val=&quot;00225BEB&quot;/&gt;&lt;wsp:rsid wsp:val=&quot;0022657F&quot;/&gt;&lt;wsp:rsid wsp:val=&quot;002269A7&quot;/&gt;&lt;wsp:rsid wsp:val=&quot;00226BD3&quot;/&gt;&lt;wsp:rsid wsp:val=&quot;00226CCA&quot;/&gt;&lt;wsp:rsid wsp:val=&quot;00226F21&quot;/&gt;&lt;wsp:rsid wsp:val=&quot;0022735A&quot;/&gt;&lt;wsp:rsid wsp:val=&quot;002275A8&quot;/&gt;&lt;wsp:rsid wsp:val=&quot;00227873&quot;/&gt;&lt;wsp:rsid wsp:val=&quot;002279D2&quot;/&gt;&lt;wsp:rsid wsp:val=&quot;00227C3A&quot;/&gt;&lt;wsp:rsid wsp:val=&quot;00227F9E&quot;/&gt;&lt;wsp:rsid wsp:val=&quot;00230040&quot;/&gt;&lt;wsp:rsid wsp:val=&quot;002300E1&quot;/&gt;&lt;wsp:rsid wsp:val=&quot;002305EF&quot;/&gt;&lt;wsp:rsid wsp:val=&quot;00230806&quot;/&gt;&lt;wsp:rsid wsp:val=&quot;00230944&quot;/&gt;&lt;wsp:rsid wsp:val=&quot;00230AD3&quot;/&gt;&lt;wsp:rsid wsp:val=&quot;00230BB1&quot;/&gt;&lt;wsp:rsid wsp:val=&quot;00230D7B&quot;/&gt;&lt;wsp:rsid wsp:val=&quot;0023101D&quot;/&gt;&lt;wsp:rsid wsp:val=&quot;002313B5&quot;/&gt;&lt;wsp:rsid wsp:val=&quot;002314EE&quot;/&gt;&lt;wsp:rsid wsp:val=&quot;00231740&quot;/&gt;&lt;wsp:rsid wsp:val=&quot;00231929&quot;/&gt;&lt;wsp:rsid wsp:val=&quot;00231D67&quot;/&gt;&lt;wsp:rsid wsp:val=&quot;00232191&quot;/&gt;&lt;wsp:rsid wsp:val=&quot;002326A1&quot;/&gt;&lt;wsp:rsid wsp:val=&quot;00232E9D&quot;/&gt;&lt;wsp:rsid wsp:val=&quot;0023302F&quot;/&gt;&lt;wsp:rsid wsp:val=&quot;0023311D&quot;/&gt;&lt;wsp:rsid wsp:val=&quot;0023399C&quot;/&gt;&lt;wsp:rsid wsp:val=&quot;00233B04&quot;/&gt;&lt;wsp:rsid wsp:val=&quot;002341D4&quot;/&gt;&lt;wsp:rsid wsp:val=&quot;002344C8&quot;/&gt;&lt;wsp:rsid wsp:val=&quot;00234692&quot;/&gt;&lt;wsp:rsid wsp:val=&quot;002346B0&quot;/&gt;&lt;wsp:rsid wsp:val=&quot;002349C5&quot;/&gt;&lt;wsp:rsid wsp:val=&quot;00234E0D&quot;/&gt;&lt;wsp:rsid wsp:val=&quot;00235581&quot;/&gt;&lt;wsp:rsid wsp:val=&quot;00235698&quot;/&gt;&lt;wsp:rsid wsp:val=&quot;00235724&quot;/&gt;&lt;wsp:rsid wsp:val=&quot;0023577D&quot;/&gt;&lt;wsp:rsid wsp:val=&quot;00235A15&quot;/&gt;&lt;wsp:rsid wsp:val=&quot;00236400&quot;/&gt;&lt;wsp:rsid wsp:val=&quot;00236ABB&quot;/&gt;&lt;wsp:rsid wsp:val=&quot;00236E1F&quot;/&gt;&lt;wsp:rsid wsp:val=&quot;00236F55&quot;/&gt;&lt;wsp:rsid wsp:val=&quot;00236F71&quot;/&gt;&lt;wsp:rsid wsp:val=&quot;002373FC&quot;/&gt;&lt;wsp:rsid wsp:val=&quot;0023776F&quot;/&gt;&lt;wsp:rsid wsp:val=&quot;00237C6F&quot;/&gt;&lt;wsp:rsid wsp:val=&quot;00237D22&quot;/&gt;&lt;wsp:rsid wsp:val=&quot;002409A7&quot;/&gt;&lt;wsp:rsid wsp:val=&quot;00240A69&quot;/&gt;&lt;wsp:rsid wsp:val=&quot;00240B7D&quot;/&gt;&lt;wsp:rsid wsp:val=&quot;00240F76&quot;/&gt;&lt;wsp:rsid wsp:val=&quot;0024103F&quot;/&gt;&lt;wsp:rsid wsp:val=&quot;00241C7B&quot;/&gt;&lt;wsp:rsid wsp:val=&quot;00241CAE&quot;/&gt;&lt;wsp:rsid wsp:val=&quot;002421F2&quot;/&gt;&lt;wsp:rsid wsp:val=&quot;00242B2A&quot;/&gt;&lt;wsp:rsid wsp:val=&quot;00242CAE&quot;/&gt;&lt;wsp:rsid wsp:val=&quot;00243ACD&quot;/&gt;&lt;wsp:rsid wsp:val=&quot;00243DCC&quot;/&gt;&lt;wsp:rsid wsp:val=&quot;00243ED0&quot;/&gt;&lt;wsp:rsid wsp:val=&quot;002443C2&quot;/&gt;&lt;wsp:rsid wsp:val=&quot;00244606&quot;/&gt;&lt;wsp:rsid wsp:val=&quot;00244924&quot;/&gt;&lt;wsp:rsid wsp:val=&quot;002452BE&quot;/&gt;&lt;wsp:rsid wsp:val=&quot;00245492&quot;/&gt;&lt;wsp:rsid wsp:val=&quot;002457CA&quot;/&gt;&lt;wsp:rsid wsp:val=&quot;00245A41&quot;/&gt;&lt;wsp:rsid wsp:val=&quot;00245B70&quot;/&gt;&lt;wsp:rsid wsp:val=&quot;00245D7D&quot;/&gt;&lt;wsp:rsid wsp:val=&quot;00245E39&quot;/&gt;&lt;wsp:rsid wsp:val=&quot;00245FBA&quot;/&gt;&lt;wsp:rsid wsp:val=&quot;00246C52&quot;/&gt;&lt;wsp:rsid wsp:val=&quot;00246C98&quot;/&gt;&lt;wsp:rsid wsp:val=&quot;00246EB6&quot;/&gt;&lt;wsp:rsid wsp:val=&quot;00246F1F&quot;/&gt;&lt;wsp:rsid wsp:val=&quot;002471AB&quot;/&gt;&lt;wsp:rsid wsp:val=&quot;0024785A&quot;/&gt;&lt;wsp:rsid wsp:val=&quot;00247C82&quot;/&gt;&lt;wsp:rsid wsp:val=&quot;00247D8E&quot;/&gt;&lt;wsp:rsid wsp:val=&quot;00247DD1&quot;/&gt;&lt;wsp:rsid wsp:val=&quot;00250CD0&quot;/&gt;&lt;wsp:rsid wsp:val=&quot;00250D9C&quot;/&gt;&lt;wsp:rsid wsp:val=&quot;00250E53&quot;/&gt;&lt;wsp:rsid wsp:val=&quot;00251117&quot;/&gt;&lt;wsp:rsid wsp:val=&quot;002512A9&quot;/&gt;&lt;wsp:rsid wsp:val=&quot;0025169E&quot;/&gt;&lt;wsp:rsid wsp:val=&quot;00251929&quot;/&gt;&lt;wsp:rsid wsp:val=&quot;00251F5E&quot;/&gt;&lt;wsp:rsid wsp:val=&quot;002520A6&quot;/&gt;&lt;wsp:rsid wsp:val=&quot;002521CC&quot;/&gt;&lt;wsp:rsid wsp:val=&quot;002522FF&quot;/&gt;&lt;wsp:rsid wsp:val=&quot;00252719&quot;/&gt;&lt;wsp:rsid wsp:val=&quot;00252A05&quot;/&gt;&lt;wsp:rsid wsp:val=&quot;00252A61&quot;/&gt;&lt;wsp:rsid wsp:val=&quot;0025308E&quot;/&gt;&lt;wsp:rsid wsp:val=&quot;002530CC&quot;/&gt;&lt;wsp:rsid wsp:val=&quot;002530D6&quot;/&gt;&lt;wsp:rsid wsp:val=&quot;002530D9&quot;/&gt;&lt;wsp:rsid wsp:val=&quot;0025325D&quot;/&gt;&lt;wsp:rsid wsp:val=&quot;002533FF&quot;/&gt;&lt;wsp:rsid wsp:val=&quot;00253400&quot;/&gt;&lt;wsp:rsid wsp:val=&quot;002534B8&quot;/&gt;&lt;wsp:rsid wsp:val=&quot;002537F5&quot;/&gt;&lt;wsp:rsid wsp:val=&quot;00253A89&quot;/&gt;&lt;wsp:rsid wsp:val=&quot;00253D64&quot;/&gt;&lt;wsp:rsid wsp:val=&quot;0025464E&quot;/&gt;&lt;wsp:rsid wsp:val=&quot;00254D49&quot;/&gt;&lt;wsp:rsid wsp:val=&quot;00254D76&quot;/&gt;&lt;wsp:rsid wsp:val=&quot;00255B17&quot;/&gt;&lt;wsp:rsid wsp:val=&quot;00255BAF&quot;/&gt;&lt;wsp:rsid wsp:val=&quot;00255C71&quot;/&gt;&lt;wsp:rsid wsp:val=&quot;00255C73&quot;/&gt;&lt;wsp:rsid wsp:val=&quot;00255D42&quot;/&gt;&lt;wsp:rsid wsp:val=&quot;00256F02&quot;/&gt;&lt;wsp:rsid wsp:val=&quot;002571C8&quot;/&gt;&lt;wsp:rsid wsp:val=&quot;002572F1&quot;/&gt;&lt;wsp:rsid wsp:val=&quot;0025779C&quot;/&gt;&lt;wsp:rsid wsp:val=&quot;00257A62&quot;/&gt;&lt;wsp:rsid wsp:val=&quot;00257CB5&quot;/&gt;&lt;wsp:rsid wsp:val=&quot;00260156&quot;/&gt;&lt;wsp:rsid wsp:val=&quot;0026037C&quot;/&gt;&lt;wsp:rsid wsp:val=&quot;0026075E&quot;/&gt;&lt;wsp:rsid wsp:val=&quot;00260FAD&quot;/&gt;&lt;wsp:rsid wsp:val=&quot;002612A1&quot;/&gt;&lt;wsp:rsid wsp:val=&quot;00261559&quot;/&gt;&lt;wsp:rsid wsp:val=&quot;00261A63&quot;/&gt;&lt;wsp:rsid wsp:val=&quot;00261BCF&quot;/&gt;&lt;wsp:rsid wsp:val=&quot;00261D05&quot;/&gt;&lt;wsp:rsid wsp:val=&quot;002622E3&quot;/&gt;&lt;wsp:rsid wsp:val=&quot;002623AC&quot;/&gt;&lt;wsp:rsid wsp:val=&quot;002623DA&quot;/&gt;&lt;wsp:rsid wsp:val=&quot;00262524&quot;/&gt;&lt;wsp:rsid wsp:val=&quot;00262979&quot;/&gt;&lt;wsp:rsid wsp:val=&quot;00262A27&quot;/&gt;&lt;wsp:rsid wsp:val=&quot;00262BAD&quot;/&gt;&lt;wsp:rsid wsp:val=&quot;00262CEB&quot;/&gt;&lt;wsp:rsid wsp:val=&quot;00262E69&quot;/&gt;&lt;wsp:rsid wsp:val=&quot;00263038&quot;/&gt;&lt;wsp:rsid wsp:val=&quot;00263B02&quot;/&gt;&lt;wsp:rsid wsp:val=&quot;00263D8E&quot;/&gt;&lt;wsp:rsid wsp:val=&quot;00263DD9&quot;/&gt;&lt;wsp:rsid wsp:val=&quot;002643C7&quot;/&gt;&lt;wsp:rsid wsp:val=&quot;0026455A&quot;/&gt;&lt;wsp:rsid wsp:val=&quot;0026468A&quot;/&gt;&lt;wsp:rsid wsp:val=&quot;00264C28&quot;/&gt;&lt;wsp:rsid wsp:val=&quot;00264F6D&quot;/&gt;&lt;wsp:rsid wsp:val=&quot;0026509A&quot;/&gt;&lt;wsp:rsid wsp:val=&quot;002651FC&quot;/&gt;&lt;wsp:rsid wsp:val=&quot;00265571&quot;/&gt;&lt;wsp:rsid wsp:val=&quot;00265701&quot;/&gt;&lt;wsp:rsid wsp:val=&quot;00265C3B&quot;/&gt;&lt;wsp:rsid wsp:val=&quot;00265D41&quot;/&gt;&lt;wsp:rsid wsp:val=&quot;00265E9A&quot;/&gt;&lt;wsp:rsid wsp:val=&quot;00266012&quot;/&gt;&lt;wsp:rsid wsp:val=&quot;00266210&quot;/&gt;&lt;wsp:rsid wsp:val=&quot;00266427&quot;/&gt;&lt;wsp:rsid wsp:val=&quot;00267026&quot;/&gt;&lt;wsp:rsid wsp:val=&quot;002670B0&quot;/&gt;&lt;wsp:rsid wsp:val=&quot;0026716C&quot;/&gt;&lt;wsp:rsid wsp:val=&quot;00267959&quot;/&gt;&lt;wsp:rsid wsp:val=&quot;00267D2F&quot;/&gt;&lt;wsp:rsid wsp:val=&quot;00270C63&quot;/&gt;&lt;wsp:rsid wsp:val=&quot;00270C70&quot;/&gt;&lt;wsp:rsid wsp:val=&quot;00270C98&quot;/&gt;&lt;wsp:rsid wsp:val=&quot;00270E57&quot;/&gt;&lt;wsp:rsid wsp:val=&quot;0027149E&quot;/&gt;&lt;wsp:rsid wsp:val=&quot;00271738&quot;/&gt;&lt;wsp:rsid wsp:val=&quot;0027193C&quot;/&gt;&lt;wsp:rsid wsp:val=&quot;00271A6C&quot;/&gt;&lt;wsp:rsid wsp:val=&quot;00271B1E&quot;/&gt;&lt;wsp:rsid wsp:val=&quot;00271EEF&quot;/&gt;&lt;wsp:rsid wsp:val=&quot;0027242C&quot;/&gt;&lt;wsp:rsid wsp:val=&quot;00272474&quot;/&gt;&lt;wsp:rsid wsp:val=&quot;0027249B&quot;/&gt;&lt;wsp:rsid wsp:val=&quot;0027280D&quot;/&gt;&lt;wsp:rsid wsp:val=&quot;00272D06&quot;/&gt;&lt;wsp:rsid wsp:val=&quot;00272FEB&quot;/&gt;&lt;wsp:rsid wsp:val=&quot;0027309D&quot;/&gt;&lt;wsp:rsid wsp:val=&quot;00273759&quot;/&gt;&lt;wsp:rsid wsp:val=&quot;002738C9&quot;/&gt;&lt;wsp:rsid wsp:val=&quot;00273B2D&quot;/&gt;&lt;wsp:rsid wsp:val=&quot;00273C14&quot;/&gt;&lt;wsp:rsid wsp:val=&quot;00273C3F&quot;/&gt;&lt;wsp:rsid wsp:val=&quot;00273CFB&quot;/&gt;&lt;wsp:rsid wsp:val=&quot;00274391&quot;/&gt;&lt;wsp:rsid wsp:val=&quot;002749C8&quot;/&gt;&lt;wsp:rsid wsp:val=&quot;00274D08&quot;/&gt;&lt;wsp:rsid wsp:val=&quot;00275435&quot;/&gt;&lt;wsp:rsid wsp:val=&quot;00275464&quot;/&gt;&lt;wsp:rsid wsp:val=&quot;0027568B&quot;/&gt;&lt;wsp:rsid wsp:val=&quot;002756D5&quot;/&gt;&lt;wsp:rsid wsp:val=&quot;002758B1&quot;/&gt;&lt;wsp:rsid wsp:val=&quot;00276001&quot;/&gt;&lt;wsp:rsid wsp:val=&quot;00276457&quot;/&gt;&lt;wsp:rsid wsp:val=&quot;002764FB&quot;/&gt;&lt;wsp:rsid wsp:val=&quot;00276995&quot;/&gt;&lt;wsp:rsid wsp:val=&quot;00276BEE&quot;/&gt;&lt;wsp:rsid wsp:val=&quot;00276EFA&quot;/&gt;&lt;wsp:rsid wsp:val=&quot;00277E66&quot;/&gt;&lt;wsp:rsid wsp:val=&quot;002801E2&quot;/&gt;&lt;wsp:rsid wsp:val=&quot;0028052D&quot;/&gt;&lt;wsp:rsid wsp:val=&quot;00280684&quot;/&gt;&lt;wsp:rsid wsp:val=&quot;00280706&quot;/&gt;&lt;wsp:rsid wsp:val=&quot;0028073A&quot;/&gt;&lt;wsp:rsid wsp:val=&quot;002807D6&quot;/&gt;&lt;wsp:rsid wsp:val=&quot;00280851&quot;/&gt;&lt;wsp:rsid wsp:val=&quot;00280960&quot;/&gt;&lt;wsp:rsid wsp:val=&quot;00280D6E&quot;/&gt;&lt;wsp:rsid wsp:val=&quot;00281166&quot;/&gt;&lt;wsp:rsid wsp:val=&quot;00281B68&quot;/&gt;&lt;wsp:rsid wsp:val=&quot;002825CE&quot;/&gt;&lt;wsp:rsid wsp:val=&quot;002826D0&quot;/&gt;&lt;wsp:rsid wsp:val=&quot;00282753&quot;/&gt;&lt;wsp:rsid wsp:val=&quot;002829E8&quot;/&gt;&lt;wsp:rsid wsp:val=&quot;00282FCB&quot;/&gt;&lt;wsp:rsid wsp:val=&quot;0028316F&quot;/&gt;&lt;wsp:rsid wsp:val=&quot;00283181&quot;/&gt;&lt;wsp:rsid wsp:val=&quot;002832C5&quot;/&gt;&lt;wsp:rsid wsp:val=&quot;002835A5&quot;/&gt;&lt;wsp:rsid wsp:val=&quot;002836DC&quot;/&gt;&lt;wsp:rsid wsp:val=&quot;00283D6B&quot;/&gt;&lt;wsp:rsid wsp:val=&quot;00284BE8&quot;/&gt;&lt;wsp:rsid wsp:val=&quot;00284E7F&quot;/&gt;&lt;wsp:rsid wsp:val=&quot;002850A8&quot;/&gt;&lt;wsp:rsid wsp:val=&quot;002851CC&quot;/&gt;&lt;wsp:rsid wsp:val=&quot;00285520&quot;/&gt;&lt;wsp:rsid wsp:val=&quot;00285894&quot;/&gt;&lt;wsp:rsid wsp:val=&quot;00285E28&quot;/&gt;&lt;wsp:rsid wsp:val=&quot;00286432&quot;/&gt;&lt;wsp:rsid wsp:val=&quot;00286487&quot;/&gt;&lt;wsp:rsid wsp:val=&quot;00286631&quot;/&gt;&lt;wsp:rsid wsp:val=&quot;00286B14&quot;/&gt;&lt;wsp:rsid wsp:val=&quot;00286B1F&quot;/&gt;&lt;wsp:rsid wsp:val=&quot;00286DD8&quot;/&gt;&lt;wsp:rsid wsp:val=&quot;00286ED5&quot;/&gt;&lt;wsp:rsid wsp:val=&quot;00286F76&quot;/&gt;&lt;wsp:rsid wsp:val=&quot;00287376&quot;/&gt;&lt;wsp:rsid wsp:val=&quot;002875DB&quot;/&gt;&lt;wsp:rsid wsp:val=&quot;002877DE&quot;/&gt;&lt;wsp:rsid wsp:val=&quot;00287C28&quot;/&gt;&lt;wsp:rsid wsp:val=&quot;00287EA3&quot;/&gt;&lt;wsp:rsid wsp:val=&quot;00290006&quot;/&gt;&lt;wsp:rsid wsp:val=&quot;00290254&quot;/&gt;&lt;wsp:rsid wsp:val=&quot;0029111B&quot;/&gt;&lt;wsp:rsid wsp:val=&quot;0029178D&quot;/&gt;&lt;wsp:rsid wsp:val=&quot;0029178F&quot;/&gt;&lt;wsp:rsid wsp:val=&quot;00291B01&quot;/&gt;&lt;wsp:rsid wsp:val=&quot;0029230A&quot;/&gt;&lt;wsp:rsid wsp:val=&quot;00292491&quot;/&gt;&lt;wsp:rsid wsp:val=&quot;0029267A&quot;/&gt;&lt;wsp:rsid wsp:val=&quot;002928BD&quot;/&gt;&lt;wsp:rsid wsp:val=&quot;00293504&quot;/&gt;&lt;wsp:rsid wsp:val=&quot;002935D3&quot;/&gt;&lt;wsp:rsid wsp:val=&quot;002943A9&quot;/&gt;&lt;wsp:rsid wsp:val=&quot;002944CA&quot;/&gt;&lt;wsp:rsid wsp:val=&quot;00294722&quot;/&gt;&lt;wsp:rsid wsp:val=&quot;00294AB1&quot;/&gt;&lt;wsp:rsid wsp:val=&quot;00294E70&quot;/&gt;&lt;wsp:rsid wsp:val=&quot;00295018&quot;/&gt;&lt;wsp:rsid wsp:val=&quot;00295226&quot;/&gt;&lt;wsp:rsid wsp:val=&quot;0029548C&quot;/&gt;&lt;wsp:rsid wsp:val=&quot;00295539&quot;/&gt;&lt;wsp:rsid wsp:val=&quot;00295F1C&quot;/&gt;&lt;wsp:rsid wsp:val=&quot;00295FB1&quot;/&gt;&lt;wsp:rsid wsp:val=&quot;0029636B&quot;/&gt;&lt;wsp:rsid wsp:val=&quot;002963EC&quot;/&gt;&lt;wsp:rsid wsp:val=&quot;002965C5&quot;/&gt;&lt;wsp:rsid wsp:val=&quot;00296AE3&quot;/&gt;&lt;wsp:rsid wsp:val=&quot;00296E40&quot;/&gt;&lt;wsp:rsid wsp:val=&quot;00296FD8&quot;/&gt;&lt;wsp:rsid wsp:val=&quot;0029743A&quot;/&gt;&lt;wsp:rsid wsp:val=&quot;00297499&quot;/&gt;&lt;wsp:rsid wsp:val=&quot;002974AA&quot;/&gt;&lt;wsp:rsid wsp:val=&quot;00297F46&quot;/&gt;&lt;wsp:rsid wsp:val=&quot;002A0028&quot;/&gt;&lt;wsp:rsid wsp:val=&quot;002A0155&quot;/&gt;&lt;wsp:rsid wsp:val=&quot;002A0581&quot;/&gt;&lt;wsp:rsid wsp:val=&quot;002A05EF&quot;/&gt;&lt;wsp:rsid wsp:val=&quot;002A0724&quot;/&gt;&lt;wsp:rsid wsp:val=&quot;002A1737&quot;/&gt;&lt;wsp:rsid wsp:val=&quot;002A1A57&quot;/&gt;&lt;wsp:rsid wsp:val=&quot;002A1DA1&quot;/&gt;&lt;wsp:rsid wsp:val=&quot;002A205B&quot;/&gt;&lt;wsp:rsid wsp:val=&quot;002A207F&quot;/&gt;&lt;wsp:rsid wsp:val=&quot;002A22F3&quot;/&gt;&lt;wsp:rsid wsp:val=&quot;002A24F5&quot;/&gt;&lt;wsp:rsid wsp:val=&quot;002A2546&quot;/&gt;&lt;wsp:rsid wsp:val=&quot;002A2FE5&quot;/&gt;&lt;wsp:rsid wsp:val=&quot;002A31FF&quot;/&gt;&lt;wsp:rsid wsp:val=&quot;002A3389&quot;/&gt;&lt;wsp:rsid wsp:val=&quot;002A33EB&quot;/&gt;&lt;wsp:rsid wsp:val=&quot;002A3668&quot;/&gt;&lt;wsp:rsid wsp:val=&quot;002A3771&quot;/&gt;&lt;wsp:rsid wsp:val=&quot;002A3B12&quot;/&gt;&lt;wsp:rsid wsp:val=&quot;002A3B65&quot;/&gt;&lt;wsp:rsid wsp:val=&quot;002A3CF2&quot;/&gt;&lt;wsp:rsid wsp:val=&quot;002A3EB8&quot;/&gt;&lt;wsp:rsid wsp:val=&quot;002A4102&quot;/&gt;&lt;wsp:rsid wsp:val=&quot;002A4625&quot;/&gt;&lt;wsp:rsid wsp:val=&quot;002A4918&quot;/&gt;&lt;wsp:rsid wsp:val=&quot;002A49F0&quot;/&gt;&lt;wsp:rsid wsp:val=&quot;002A4E20&quot;/&gt;&lt;wsp:rsid wsp:val=&quot;002A523D&quot;/&gt;&lt;wsp:rsid wsp:val=&quot;002A5488&quot;/&gt;&lt;wsp:rsid wsp:val=&quot;002A5FC1&quot;/&gt;&lt;wsp:rsid wsp:val=&quot;002A60B6&quot;/&gt;&lt;wsp:rsid wsp:val=&quot;002A624D&quot;/&gt;&lt;wsp:rsid wsp:val=&quot;002A66B1&quot;/&gt;&lt;wsp:rsid wsp:val=&quot;002A6751&quot;/&gt;&lt;wsp:rsid wsp:val=&quot;002A6FDC&quot;/&gt;&lt;wsp:rsid wsp:val=&quot;002A7234&quot;/&gt;&lt;wsp:rsid wsp:val=&quot;002A732C&quot;/&gt;&lt;wsp:rsid wsp:val=&quot;002A7364&quot;/&gt;&lt;wsp:rsid wsp:val=&quot;002A7A6A&quot;/&gt;&lt;wsp:rsid wsp:val=&quot;002A7AB4&quot;/&gt;&lt;wsp:rsid wsp:val=&quot;002A7B72&quot;/&gt;&lt;wsp:rsid wsp:val=&quot;002B0232&quot;/&gt;&lt;wsp:rsid wsp:val=&quot;002B0322&quot;/&gt;&lt;wsp:rsid wsp:val=&quot;002B0343&quot;/&gt;&lt;wsp:rsid wsp:val=&quot;002B03D8&quot;/&gt;&lt;wsp:rsid wsp:val=&quot;002B049E&quot;/&gt;&lt;wsp:rsid wsp:val=&quot;002B07BF&quot;/&gt;&lt;wsp:rsid wsp:val=&quot;002B0805&quot;/&gt;&lt;wsp:rsid wsp:val=&quot;002B0C99&quot;/&gt;&lt;wsp:rsid wsp:val=&quot;002B0EDA&quot;/&gt;&lt;wsp:rsid wsp:val=&quot;002B10F9&quot;/&gt;&lt;wsp:rsid wsp:val=&quot;002B1DBA&quot;/&gt;&lt;wsp:rsid wsp:val=&quot;002B21D6&quot;/&gt;&lt;wsp:rsid wsp:val=&quot;002B23AE&quot;/&gt;&lt;wsp:rsid wsp:val=&quot;002B2C92&quot;/&gt;&lt;wsp:rsid wsp:val=&quot;002B2F3E&quot;/&gt;&lt;wsp:rsid wsp:val=&quot;002B2F85&quot;/&gt;&lt;wsp:rsid wsp:val=&quot;002B3081&quot;/&gt;&lt;wsp:rsid wsp:val=&quot;002B318B&quot;/&gt;&lt;wsp:rsid wsp:val=&quot;002B32BC&quot;/&gt;&lt;wsp:rsid wsp:val=&quot;002B340B&quot;/&gt;&lt;wsp:rsid wsp:val=&quot;002B347A&quot;/&gt;&lt;wsp:rsid wsp:val=&quot;002B34AE&quot;/&gt;&lt;wsp:rsid wsp:val=&quot;002B3BA5&quot;/&gt;&lt;wsp:rsid wsp:val=&quot;002B3D90&quot;/&gt;&lt;wsp:rsid wsp:val=&quot;002B497C&quot;/&gt;&lt;wsp:rsid wsp:val=&quot;002B4C37&quot;/&gt;&lt;wsp:rsid wsp:val=&quot;002B4C39&quot;/&gt;&lt;wsp:rsid wsp:val=&quot;002B5976&quot;/&gt;&lt;wsp:rsid wsp:val=&quot;002B5A52&quot;/&gt;&lt;wsp:rsid wsp:val=&quot;002B6397&quot;/&gt;&lt;wsp:rsid wsp:val=&quot;002B64FE&quot;/&gt;&lt;wsp:rsid wsp:val=&quot;002B651D&quot;/&gt;&lt;wsp:rsid wsp:val=&quot;002B6890&quot;/&gt;&lt;wsp:rsid wsp:val=&quot;002B694E&quot;/&gt;&lt;wsp:rsid wsp:val=&quot;002B6C2C&quot;/&gt;&lt;wsp:rsid wsp:val=&quot;002B7095&quot;/&gt;&lt;wsp:rsid wsp:val=&quot;002B776C&quot;/&gt;&lt;wsp:rsid wsp:val=&quot;002C021C&quot;/&gt;&lt;wsp:rsid wsp:val=&quot;002C026F&quot;/&gt;&lt;wsp:rsid wsp:val=&quot;002C04C2&quot;/&gt;&lt;wsp:rsid wsp:val=&quot;002C0818&quot;/&gt;&lt;wsp:rsid wsp:val=&quot;002C0AC9&quot;/&gt;&lt;wsp:rsid wsp:val=&quot;002C0DD0&quot;/&gt;&lt;wsp:rsid wsp:val=&quot;002C0E0A&quot;/&gt;&lt;wsp:rsid wsp:val=&quot;002C1368&quot;/&gt;&lt;wsp:rsid wsp:val=&quot;002C1654&quot;/&gt;&lt;wsp:rsid wsp:val=&quot;002C1DF1&quot;/&gt;&lt;wsp:rsid wsp:val=&quot;002C203A&quot;/&gt;&lt;wsp:rsid wsp:val=&quot;002C2502&quot;/&gt;&lt;wsp:rsid wsp:val=&quot;002C2CF2&quot;/&gt;&lt;wsp:rsid wsp:val=&quot;002C2E8A&quot;/&gt;&lt;wsp:rsid wsp:val=&quot;002C2FCD&quot;/&gt;&lt;wsp:rsid wsp:val=&quot;002C3289&quot;/&gt;&lt;wsp:rsid wsp:val=&quot;002C33D3&quot;/&gt;&lt;wsp:rsid wsp:val=&quot;002C36D3&quot;/&gt;&lt;wsp:rsid wsp:val=&quot;002C3AE4&quot;/&gt;&lt;wsp:rsid wsp:val=&quot;002C3C99&quot;/&gt;&lt;wsp:rsid wsp:val=&quot;002C3E10&quot;/&gt;&lt;wsp:rsid wsp:val=&quot;002C3E89&quot;/&gt;&lt;wsp:rsid wsp:val=&quot;002C451B&quot;/&gt;&lt;wsp:rsid wsp:val=&quot;002C4602&quot;/&gt;&lt;wsp:rsid wsp:val=&quot;002C4DFD&quot;/&gt;&lt;wsp:rsid wsp:val=&quot;002C5533&quot;/&gt;&lt;wsp:rsid wsp:val=&quot;002C55C7&quot;/&gt;&lt;wsp:rsid wsp:val=&quot;002C5620&quot;/&gt;&lt;wsp:rsid wsp:val=&quot;002C5A6B&quot;/&gt;&lt;wsp:rsid wsp:val=&quot;002C5D7C&quot;/&gt;&lt;wsp:rsid wsp:val=&quot;002C61E0&quot;/&gt;&lt;wsp:rsid wsp:val=&quot;002C6F88&quot;/&gt;&lt;wsp:rsid wsp:val=&quot;002C7014&quot;/&gt;&lt;wsp:rsid wsp:val=&quot;002C782F&quot;/&gt;&lt;wsp:rsid wsp:val=&quot;002C7B03&quot;/&gt;&lt;wsp:rsid wsp:val=&quot;002C7B0D&quot;/&gt;&lt;wsp:rsid wsp:val=&quot;002C7BC3&quot;/&gt;&lt;wsp:rsid wsp:val=&quot;002C7D31&quot;/&gt;&lt;wsp:rsid wsp:val=&quot;002C7D95&quot;/&gt;&lt;wsp:rsid wsp:val=&quot;002C7EC6&quot;/&gt;&lt;wsp:rsid wsp:val=&quot;002D001E&quot;/&gt;&lt;wsp:rsid wsp:val=&quot;002D0199&quot;/&gt;&lt;wsp:rsid wsp:val=&quot;002D0298&quot;/&gt;&lt;wsp:rsid wsp:val=&quot;002D04DC&quot;/&gt;&lt;wsp:rsid wsp:val=&quot;002D0657&quot;/&gt;&lt;wsp:rsid wsp:val=&quot;002D09B3&quot;/&gt;&lt;wsp:rsid wsp:val=&quot;002D0DAA&quot;/&gt;&lt;wsp:rsid wsp:val=&quot;002D0E91&quot;/&gt;&lt;wsp:rsid wsp:val=&quot;002D0F42&quot;/&gt;&lt;wsp:rsid wsp:val=&quot;002D1371&quot;/&gt;&lt;wsp:rsid wsp:val=&quot;002D13B7&quot;/&gt;&lt;wsp:rsid wsp:val=&quot;002D15C0&quot;/&gt;&lt;wsp:rsid wsp:val=&quot;002D2057&quot;/&gt;&lt;wsp:rsid wsp:val=&quot;002D2615&quot;/&gt;&lt;wsp:rsid wsp:val=&quot;002D2B4E&quot;/&gt;&lt;wsp:rsid wsp:val=&quot;002D2C1A&quot;/&gt;&lt;wsp:rsid wsp:val=&quot;002D3968&quot;/&gt;&lt;wsp:rsid wsp:val=&quot;002D425A&quot;/&gt;&lt;wsp:rsid wsp:val=&quot;002D426D&quot;/&gt;&lt;wsp:rsid wsp:val=&quot;002D42E6&quot;/&gt;&lt;wsp:rsid wsp:val=&quot;002D4322&quot;/&gt;&lt;wsp:rsid wsp:val=&quot;002D4A54&quot;/&gt;&lt;wsp:rsid wsp:val=&quot;002D4A85&quot;/&gt;&lt;wsp:rsid wsp:val=&quot;002D4E37&quot;/&gt;&lt;wsp:rsid wsp:val=&quot;002D52E0&quot;/&gt;&lt;wsp:rsid wsp:val=&quot;002D5DEA&quot;/&gt;&lt;wsp:rsid wsp:val=&quot;002D6127&quot;/&gt;&lt;wsp:rsid wsp:val=&quot;002D62B2&quot;/&gt;&lt;wsp:rsid wsp:val=&quot;002D68C3&quot;/&gt;&lt;wsp:rsid wsp:val=&quot;002D6B9D&quot;/&gt;&lt;wsp:rsid wsp:val=&quot;002D6C69&quot;/&gt;&lt;wsp:rsid wsp:val=&quot;002D7058&quot;/&gt;&lt;wsp:rsid wsp:val=&quot;002D772F&quot;/&gt;&lt;wsp:rsid wsp:val=&quot;002D7833&quot;/&gt;&lt;wsp:rsid wsp:val=&quot;002E018E&quot;/&gt;&lt;wsp:rsid wsp:val=&quot;002E03E6&quot;/&gt;&lt;wsp:rsid wsp:val=&quot;002E04F0&quot;/&gt;&lt;wsp:rsid wsp:val=&quot;002E0661&quot;/&gt;&lt;wsp:rsid wsp:val=&quot;002E086B&quot;/&gt;&lt;wsp:rsid wsp:val=&quot;002E0D41&quot;/&gt;&lt;wsp:rsid wsp:val=&quot;002E0E94&quot;/&gt;&lt;wsp:rsid wsp:val=&quot;002E16BC&quot;/&gt;&lt;wsp:rsid wsp:val=&quot;002E1941&quot;/&gt;&lt;wsp:rsid wsp:val=&quot;002E21D5&quot;/&gt;&lt;wsp:rsid wsp:val=&quot;002E251B&quot;/&gt;&lt;wsp:rsid wsp:val=&quot;002E2846&quot;/&gt;&lt;wsp:rsid wsp:val=&quot;002E2923&quot;/&gt;&lt;wsp:rsid wsp:val=&quot;002E2A76&quot;/&gt;&lt;wsp:rsid wsp:val=&quot;002E306D&quot;/&gt;&lt;wsp:rsid wsp:val=&quot;002E3624&quot;/&gt;&lt;wsp:rsid wsp:val=&quot;002E3653&quot;/&gt;&lt;wsp:rsid wsp:val=&quot;002E36AE&quot;/&gt;&lt;wsp:rsid wsp:val=&quot;002E38B7&quot;/&gt;&lt;wsp:rsid wsp:val=&quot;002E484C&quot;/&gt;&lt;wsp:rsid wsp:val=&quot;002E4B7B&quot;/&gt;&lt;wsp:rsid wsp:val=&quot;002E4C0E&quot;/&gt;&lt;wsp:rsid wsp:val=&quot;002E501A&quot;/&gt;&lt;wsp:rsid wsp:val=&quot;002E550C&quot;/&gt;&lt;wsp:rsid wsp:val=&quot;002E58E1&quot;/&gt;&lt;wsp:rsid wsp:val=&quot;002E5BDD&quot;/&gt;&lt;wsp:rsid wsp:val=&quot;002E5C56&quot;/&gt;&lt;wsp:rsid wsp:val=&quot;002E679D&quot;/&gt;&lt;wsp:rsid wsp:val=&quot;002E6D8A&quot;/&gt;&lt;wsp:rsid wsp:val=&quot;002E7321&quot;/&gt;&lt;wsp:rsid wsp:val=&quot;002E7894&quot;/&gt;&lt;wsp:rsid wsp:val=&quot;002E7C45&quot;/&gt;&lt;wsp:rsid wsp:val=&quot;002F0045&quot;/&gt;&lt;wsp:rsid wsp:val=&quot;002F00F0&quot;/&gt;&lt;wsp:rsid wsp:val=&quot;002F025B&quot;/&gt;&lt;wsp:rsid wsp:val=&quot;002F0675&quot;/&gt;&lt;wsp:rsid wsp:val=&quot;002F0684&quot;/&gt;&lt;wsp:rsid wsp:val=&quot;002F0ADB&quot;/&gt;&lt;wsp:rsid wsp:val=&quot;002F13AA&quot;/&gt;&lt;wsp:rsid wsp:val=&quot;002F15C7&quot;/&gt;&lt;wsp:rsid wsp:val=&quot;002F1BBA&quot;/&gt;&lt;wsp:rsid wsp:val=&quot;002F23FC&quot;/&gt;&lt;wsp:rsid wsp:val=&quot;002F2AE0&quot;/&gt;&lt;wsp:rsid wsp:val=&quot;002F2B32&quot;/&gt;&lt;wsp:rsid wsp:val=&quot;002F378C&quot;/&gt;&lt;wsp:rsid wsp:val=&quot;002F3AAA&quot;/&gt;&lt;wsp:rsid wsp:val=&quot;002F3F16&quot;/&gt;&lt;wsp:rsid wsp:val=&quot;002F413F&quot;/&gt;&lt;wsp:rsid wsp:val=&quot;002F41C1&quot;/&gt;&lt;wsp:rsid wsp:val=&quot;002F44AD&quot;/&gt;&lt;wsp:rsid wsp:val=&quot;002F45D3&quot;/&gt;&lt;wsp:rsid wsp:val=&quot;002F4934&quot;/&gt;&lt;wsp:rsid wsp:val=&quot;002F4936&quot;/&gt;&lt;wsp:rsid wsp:val=&quot;002F4A52&quot;/&gt;&lt;wsp:rsid wsp:val=&quot;002F4CF5&quot;/&gt;&lt;wsp:rsid wsp:val=&quot;002F4FC5&quot;/&gt;&lt;wsp:rsid wsp:val=&quot;002F511A&quot;/&gt;&lt;wsp:rsid wsp:val=&quot;002F5422&quot;/&gt;&lt;wsp:rsid wsp:val=&quot;002F5634&quot;/&gt;&lt;wsp:rsid wsp:val=&quot;002F5F14&quot;/&gt;&lt;wsp:rsid wsp:val=&quot;002F5FDA&quot;/&gt;&lt;wsp:rsid wsp:val=&quot;002F619C&quot;/&gt;&lt;wsp:rsid wsp:val=&quot;002F622F&quot;/&gt;&lt;wsp:rsid wsp:val=&quot;002F6319&quot;/&gt;&lt;wsp:rsid wsp:val=&quot;002F67E2&quot;/&gt;&lt;wsp:rsid wsp:val=&quot;002F6BDA&quot;/&gt;&lt;wsp:rsid wsp:val=&quot;002F6C02&quot;/&gt;&lt;wsp:rsid wsp:val=&quot;002F6EA2&quot;/&gt;&lt;wsp:rsid wsp:val=&quot;002F7055&quot;/&gt;&lt;wsp:rsid wsp:val=&quot;002F722D&quot;/&gt;&lt;wsp:rsid wsp:val=&quot;002F7765&quot;/&gt;&lt;wsp:rsid wsp:val=&quot;002F7B6D&quot;/&gt;&lt;wsp:rsid wsp:val=&quot;002F7B7D&quot;/&gt;&lt;wsp:rsid wsp:val=&quot;002F7D48&quot;/&gt;&lt;wsp:rsid wsp:val=&quot;002F7DA8&quot;/&gt;&lt;wsp:rsid wsp:val=&quot;002F7E27&quot;/&gt;&lt;wsp:rsid wsp:val=&quot;002F7EC5&quot;/&gt;&lt;wsp:rsid wsp:val=&quot;003000CB&quot;/&gt;&lt;wsp:rsid wsp:val=&quot;003003AD&quot;/&gt;&lt;wsp:rsid wsp:val=&quot;003003C3&quot;/&gt;&lt;wsp:rsid wsp:val=&quot;00300430&quot;/&gt;&lt;wsp:rsid wsp:val=&quot;003004CC&quot;/&gt;&lt;wsp:rsid wsp:val=&quot;0030066E&quot;/&gt;&lt;wsp:rsid wsp:val=&quot;00300FC7&quot;/&gt;&lt;wsp:rsid wsp:val=&quot;003011C0&quot;/&gt;&lt;wsp:rsid wsp:val=&quot;0030159E&quot;/&gt;&lt;wsp:rsid wsp:val=&quot;00301927&quot;/&gt;&lt;wsp:rsid wsp:val=&quot;00301D96&quot;/&gt;&lt;wsp:rsid wsp:val=&quot;00301EE4&quot;/&gt;&lt;wsp:rsid wsp:val=&quot;003024AF&quot;/&gt;&lt;wsp:rsid wsp:val=&quot;003024DE&quot;/&gt;&lt;wsp:rsid wsp:val=&quot;003025A7&quot;/&gt;&lt;wsp:rsid wsp:val=&quot;00302701&quot;/&gt;&lt;wsp:rsid wsp:val=&quot;00302739&quot;/&gt;&lt;wsp:rsid wsp:val=&quot;00302B0F&quot;/&gt;&lt;wsp:rsid wsp:val=&quot;00302BD2&quot;/&gt;&lt;wsp:rsid wsp:val=&quot;0030361B&quot;/&gt;&lt;wsp:rsid wsp:val=&quot;00303853&quot;/&gt;&lt;wsp:rsid wsp:val=&quot;00303FB7&quot;/&gt;&lt;wsp:rsid wsp:val=&quot;00304549&quot;/&gt;&lt;wsp:rsid wsp:val=&quot;00304AC5&quot;/&gt;&lt;wsp:rsid wsp:val=&quot;00304FCA&quot;/&gt;&lt;wsp:rsid wsp:val=&quot;00305372&quot;/&gt;&lt;wsp:rsid wsp:val=&quot;003054BD&quot;/&gt;&lt;wsp:rsid wsp:val=&quot;0030555B&quot;/&gt;&lt;wsp:rsid wsp:val=&quot;0030621C&quot;/&gt;&lt;wsp:rsid wsp:val=&quot;00306306&quot;/&gt;&lt;wsp:rsid wsp:val=&quot;003065FB&quot;/&gt;&lt;wsp:rsid wsp:val=&quot;00306C47&quot;/&gt;&lt;wsp:rsid wsp:val=&quot;00306D00&quot;/&gt;&lt;wsp:rsid wsp:val=&quot;003076A5&quot;/&gt;&lt;wsp:rsid wsp:val=&quot;00307B27&quot;/&gt;&lt;wsp:rsid wsp:val=&quot;00307F28&quot;/&gt;&lt;wsp:rsid wsp:val=&quot;003101DC&quot;/&gt;&lt;wsp:rsid wsp:val=&quot;0031035A&quot;/&gt;&lt;wsp:rsid wsp:val=&quot;00310CC6&quot;/&gt;&lt;wsp:rsid wsp:val=&quot;00311642&quot;/&gt;&lt;wsp:rsid wsp:val=&quot;00311761&quot;/&gt;&lt;wsp:rsid wsp:val=&quot;003117E1&quot;/&gt;&lt;wsp:rsid wsp:val=&quot;00311941&quot;/&gt;&lt;wsp:rsid wsp:val=&quot;00312064&quot;/&gt;&lt;wsp:rsid wsp:val=&quot;003121B8&quot;/&gt;&lt;wsp:rsid wsp:val=&quot;0031328B&quot;/&gt;&lt;wsp:rsid wsp:val=&quot;003137A0&quot;/&gt;&lt;wsp:rsid wsp:val=&quot;003137ED&quot;/&gt;&lt;wsp:rsid wsp:val=&quot;00313C4F&quot;/&gt;&lt;wsp:rsid wsp:val=&quot;0031403D&quot;/&gt;&lt;wsp:rsid wsp:val=&quot;00314176&quot;/&gt;&lt;wsp:rsid wsp:val=&quot;003141C2&quot;/&gt;&lt;wsp:rsid wsp:val=&quot;00314629&quot;/&gt;&lt;wsp:rsid wsp:val=&quot;0031477C&quot;/&gt;&lt;wsp:rsid wsp:val=&quot;003150EA&quot;/&gt;&lt;wsp:rsid wsp:val=&quot;0031599D&quot;/&gt;&lt;wsp:rsid wsp:val=&quot;00315C4C&quot;/&gt;&lt;wsp:rsid wsp:val=&quot;00315F72&quot;/&gt;&lt;wsp:rsid wsp:val=&quot;00316072&quot;/&gt;&lt;wsp:rsid wsp:val=&quot;003160FB&quot;/&gt;&lt;wsp:rsid wsp:val=&quot;00316265&quot;/&gt;&lt;wsp:rsid wsp:val=&quot;00316C58&quot;/&gt;&lt;wsp:rsid wsp:val=&quot;00316E46&quot;/&gt;&lt;wsp:rsid wsp:val=&quot;00317050&quot;/&gt;&lt;wsp:rsid wsp:val=&quot;00317368&quot;/&gt;&lt;wsp:rsid wsp:val=&quot;00317884&quot;/&gt;&lt;wsp:rsid wsp:val=&quot;003200D5&quot;/&gt;&lt;wsp:rsid wsp:val=&quot;00320312&quot;/&gt;&lt;wsp:rsid wsp:val=&quot;003203F1&quot;/&gt;&lt;wsp:rsid wsp:val=&quot;00320B1B&quot;/&gt;&lt;wsp:rsid wsp:val=&quot;00320F24&quot;/&gt;&lt;wsp:rsid wsp:val=&quot;003216F4&quot;/&gt;&lt;wsp:rsid wsp:val=&quot;0032172E&quot;/&gt;&lt;wsp:rsid wsp:val=&quot;00321822&quot;/&gt;&lt;wsp:rsid wsp:val=&quot;00321B02&quot;/&gt;&lt;wsp:rsid wsp:val=&quot;00321ECD&quot;/&gt;&lt;wsp:rsid wsp:val=&quot;00322021&quot;/&gt;&lt;wsp:rsid wsp:val=&quot;003222E4&quot;/&gt;&lt;wsp:rsid wsp:val=&quot;00322722&quot;/&gt;&lt;wsp:rsid wsp:val=&quot;00322929&quot;/&gt;&lt;wsp:rsid wsp:val=&quot;00322A6A&quot;/&gt;&lt;wsp:rsid wsp:val=&quot;00322BC3&quot;/&gt;&lt;wsp:rsid wsp:val=&quot;00322E3B&quot;/&gt;&lt;wsp:rsid wsp:val=&quot;00323F98&quot;/&gt;&lt;wsp:rsid wsp:val=&quot;00323FAD&quot;/&gt;&lt;wsp:rsid wsp:val=&quot;003242C1&quot;/&gt;&lt;wsp:rsid wsp:val=&quot;00324731&quot;/&gt;&lt;wsp:rsid wsp:val=&quot;003249F8&quot;/&gt;&lt;wsp:rsid wsp:val=&quot;00324F6C&quot;/&gt;&lt;wsp:rsid wsp:val=&quot;00325C1C&quot;/&gt;&lt;wsp:rsid wsp:val=&quot;00325C6E&quot;/&gt;&lt;wsp:rsid wsp:val=&quot;0032649F&quot;/&gt;&lt;wsp:rsid wsp:val=&quot;0032695B&quot;/&gt;&lt;wsp:rsid wsp:val=&quot;00326BBA&quot;/&gt;&lt;wsp:rsid wsp:val=&quot;003271E3&quot;/&gt;&lt;wsp:rsid wsp:val=&quot;003272D0&quot;/&gt;&lt;wsp:rsid wsp:val=&quot;003273DE&quot;/&gt;&lt;wsp:rsid wsp:val=&quot;00327470&quot;/&gt;&lt;wsp:rsid wsp:val=&quot;003278C7&quot;/&gt;&lt;wsp:rsid wsp:val=&quot;0032793B&quot;/&gt;&lt;wsp:rsid wsp:val=&quot;00327AEA&quot;/&gt;&lt;wsp:rsid wsp:val=&quot;00327F11&quot;/&gt;&lt;wsp:rsid wsp:val=&quot;003308C4&quot;/&gt;&lt;wsp:rsid wsp:val=&quot;00330C30&quot;/&gt;&lt;wsp:rsid wsp:val=&quot;00330DE8&quot;/&gt;&lt;wsp:rsid wsp:val=&quot;00331086&quot;/&gt;&lt;wsp:rsid wsp:val=&quot;00331572&quot;/&gt;&lt;wsp:rsid wsp:val=&quot;003317E8&quot;/&gt;&lt;wsp:rsid wsp:val=&quot;00331B93&quot;/&gt;&lt;wsp:rsid wsp:val=&quot;00331BCC&quot;/&gt;&lt;wsp:rsid wsp:val=&quot;003321C3&quot;/&gt;&lt;wsp:rsid wsp:val=&quot;00332962&quot;/&gt;&lt;wsp:rsid wsp:val=&quot;00333A53&quot;/&gt;&lt;wsp:rsid wsp:val=&quot;00333D73&quot;/&gt;&lt;wsp:rsid wsp:val=&quot;00333FB4&quot;/&gt;&lt;wsp:rsid wsp:val=&quot;00334799&quot;/&gt;&lt;wsp:rsid wsp:val=&quot;00335250&quot;/&gt;&lt;wsp:rsid wsp:val=&quot;0033588B&quot;/&gt;&lt;wsp:rsid wsp:val=&quot;0033592C&quot;/&gt;&lt;wsp:rsid wsp:val=&quot;00335E2A&quot;/&gt;&lt;wsp:rsid wsp:val=&quot;00336225&quot;/&gt;&lt;wsp:rsid wsp:val=&quot;00336780&quot;/&gt;&lt;wsp:rsid wsp:val=&quot;003367C5&quot;/&gt;&lt;wsp:rsid wsp:val=&quot;003370D3&quot;/&gt;&lt;wsp:rsid wsp:val=&quot;00337793&quot;/&gt;&lt;wsp:rsid wsp:val=&quot;003378A3&quot;/&gt;&lt;wsp:rsid wsp:val=&quot;00337A57&quot;/&gt;&lt;wsp:rsid wsp:val=&quot;00337C71&quot;/&gt;&lt;wsp:rsid wsp:val=&quot;00337D68&quot;/&gt;&lt;wsp:rsid wsp:val=&quot;00340083&quot;/&gt;&lt;wsp:rsid wsp:val=&quot;00340E16&quot;/&gt;&lt;wsp:rsid wsp:val=&quot;00340E58&quot;/&gt;&lt;wsp:rsid wsp:val=&quot;00340F47&quot;/&gt;&lt;wsp:rsid wsp:val=&quot;00341087&quot;/&gt;&lt;wsp:rsid wsp:val=&quot;003413A1&quot;/&gt;&lt;wsp:rsid wsp:val=&quot;00341840&quot;/&gt;&lt;wsp:rsid wsp:val=&quot;00341CDF&quot;/&gt;&lt;wsp:rsid wsp:val=&quot;0034243C&quot;/&gt;&lt;wsp:rsid wsp:val=&quot;0034246D&quot;/&gt;&lt;wsp:rsid wsp:val=&quot;003426DE&quot;/&gt;&lt;wsp:rsid wsp:val=&quot;00342B86&quot;/&gt;&lt;wsp:rsid wsp:val=&quot;00342BD6&quot;/&gt;&lt;wsp:rsid wsp:val=&quot;0034305B&quot;/&gt;&lt;wsp:rsid wsp:val=&quot;003430E0&quot;/&gt;&lt;wsp:rsid wsp:val=&quot;00343187&quot;/&gt;&lt;wsp:rsid wsp:val=&quot;00343236&quot;/&gt;&lt;wsp:rsid wsp:val=&quot;00343752&quot;/&gt;&lt;wsp:rsid wsp:val=&quot;003438EB&quot;/&gt;&lt;wsp:rsid wsp:val=&quot;00343C24&quot;/&gt;&lt;wsp:rsid wsp:val=&quot;00343DA5&quot;/&gt;&lt;wsp:rsid wsp:val=&quot;00344725&quot;/&gt;&lt;wsp:rsid wsp:val=&quot;00344CAE&quot;/&gt;&lt;wsp:rsid wsp:val=&quot;0034511B&quot;/&gt;&lt;wsp:rsid wsp:val=&quot;00345127&quot;/&gt;&lt;wsp:rsid wsp:val=&quot;00345243&quot;/&gt;&lt;wsp:rsid wsp:val=&quot;003454A2&quot;/&gt;&lt;wsp:rsid wsp:val=&quot;00345D23&quot;/&gt;&lt;wsp:rsid wsp:val=&quot;00345F46&quot;/&gt;&lt;wsp:rsid wsp:val=&quot;003460F4&quot;/&gt;&lt;wsp:rsid wsp:val=&quot;003460F6&quot;/&gt;&lt;wsp:rsid wsp:val=&quot;0034666E&quot;/&gt;&lt;wsp:rsid wsp:val=&quot;00346A3C&quot;/&gt;&lt;wsp:rsid wsp:val=&quot;003471DC&quot;/&gt;&lt;wsp:rsid wsp:val=&quot;0034745C&quot;/&gt;&lt;wsp:rsid wsp:val=&quot;00347F2E&quot;/&gt;&lt;wsp:rsid wsp:val=&quot;0035016E&quot;/&gt;&lt;wsp:rsid wsp:val=&quot;00350186&quot;/&gt;&lt;wsp:rsid wsp:val=&quot;0035025F&quot;/&gt;&lt;wsp:rsid wsp:val=&quot;003503F4&quot;/&gt;&lt;wsp:rsid wsp:val=&quot;0035041A&quot;/&gt;&lt;wsp:rsid wsp:val=&quot;0035058D&quot;/&gt;&lt;wsp:rsid wsp:val=&quot;003505AD&quot;/&gt;&lt;wsp:rsid wsp:val=&quot;00350631&quot;/&gt;&lt;wsp:rsid wsp:val=&quot;0035180B&quot;/&gt;&lt;wsp:rsid wsp:val=&quot;00351C98&quot;/&gt;&lt;wsp:rsid wsp:val=&quot;00351EAA&quot;/&gt;&lt;wsp:rsid wsp:val=&quot;0035216E&quot;/&gt;&lt;wsp:rsid wsp:val=&quot;003522C9&quot;/&gt;&lt;wsp:rsid wsp:val=&quot;0035265C&quot;/&gt;&lt;wsp:rsid wsp:val=&quot;00352759&quot;/&gt;&lt;wsp:rsid wsp:val=&quot;0035276D&quot;/&gt;&lt;wsp:rsid wsp:val=&quot;00352828&quot;/&gt;&lt;wsp:rsid wsp:val=&quot;00352952&quot;/&gt;&lt;wsp:rsid wsp:val=&quot;00352A91&quot;/&gt;&lt;wsp:rsid wsp:val=&quot;00352CC9&quot;/&gt;&lt;wsp:rsid wsp:val=&quot;00352DAE&quot;/&gt;&lt;wsp:rsid wsp:val=&quot;00352FD6&quot;/&gt;&lt;wsp:rsid wsp:val=&quot;003530A0&quot;/&gt;&lt;wsp:rsid wsp:val=&quot;003531B0&quot;/&gt;&lt;wsp:rsid wsp:val=&quot;003532D2&quot;/&gt;&lt;wsp:rsid wsp:val=&quot;00353318&quot;/&gt;&lt;wsp:rsid wsp:val=&quot;003534DF&quot;/&gt;&lt;wsp:rsid wsp:val=&quot;00353591&quot;/&gt;&lt;wsp:rsid wsp:val=&quot;003536C6&quot;/&gt;&lt;wsp:rsid wsp:val=&quot;003539B2&quot;/&gt;&lt;wsp:rsid wsp:val=&quot;00353EE1&quot;/&gt;&lt;wsp:rsid wsp:val=&quot;00353F9F&quot;/&gt;&lt;wsp:rsid wsp:val=&quot;0035414B&quot;/&gt;&lt;wsp:rsid wsp:val=&quot;0035414E&quot;/&gt;&lt;wsp:rsid wsp:val=&quot;0035496D&quot;/&gt;&lt;wsp:rsid wsp:val=&quot;003552C6&quot;/&gt;&lt;wsp:rsid wsp:val=&quot;00355A83&quot;/&gt;&lt;wsp:rsid wsp:val=&quot;00355DD6&quot;/&gt;&lt;wsp:rsid wsp:val=&quot;003560B8&quot;/&gt;&lt;wsp:rsid wsp:val=&quot;003562D7&quot;/&gt;&lt;wsp:rsid wsp:val=&quot;00356353&quot;/&gt;&lt;wsp:rsid wsp:val=&quot;003567C9&quot;/&gt;&lt;wsp:rsid wsp:val=&quot;00356895&quot;/&gt;&lt;wsp:rsid wsp:val=&quot;00356B3C&quot;/&gt;&lt;wsp:rsid wsp:val=&quot;00356CEC&quot;/&gt;&lt;wsp:rsid wsp:val=&quot;00356E93&quot;/&gt;&lt;wsp:rsid wsp:val=&quot;003572DE&quot;/&gt;&lt;wsp:rsid wsp:val=&quot;00357659&quot;/&gt;&lt;wsp:rsid wsp:val=&quot;00357712&quot;/&gt;&lt;wsp:rsid wsp:val=&quot;00357D8A&quot;/&gt;&lt;wsp:rsid wsp:val=&quot;003600B8&quot;/&gt;&lt;wsp:rsid wsp:val=&quot;0036012E&quot;/&gt;&lt;wsp:rsid wsp:val=&quot;003603DD&quot;/&gt;&lt;wsp:rsid wsp:val=&quot;003604BF&quot;/&gt;&lt;wsp:rsid wsp:val=&quot;003604DB&quot;/&gt;&lt;wsp:rsid wsp:val=&quot;0036056F&quot;/&gt;&lt;wsp:rsid wsp:val=&quot;00360624&quot;/&gt;&lt;wsp:rsid wsp:val=&quot;00361477&quot;/&gt;&lt;wsp:rsid wsp:val=&quot;00361711&quot;/&gt;&lt;wsp:rsid wsp:val=&quot;003617B5&quot;/&gt;&lt;wsp:rsid wsp:val=&quot;0036185C&quot;/&gt;&lt;wsp:rsid wsp:val=&quot;003621A7&quot;/&gt;&lt;wsp:rsid wsp:val=&quot;0036262C&quot;/&gt;&lt;wsp:rsid wsp:val=&quot;00362A2B&quot;/&gt;&lt;wsp:rsid wsp:val=&quot;00362C5A&quot;/&gt;&lt;wsp:rsid wsp:val=&quot;00362EE7&quot;/&gt;&lt;wsp:rsid wsp:val=&quot;00363984&quot;/&gt;&lt;wsp:rsid wsp:val=&quot;00363E62&quot;/&gt;&lt;wsp:rsid wsp:val=&quot;00363EE9&quot;/&gt;&lt;wsp:rsid wsp:val=&quot;003643FD&quot;/&gt;&lt;wsp:rsid wsp:val=&quot;00364A63&quot;/&gt;&lt;wsp:rsid wsp:val=&quot;003654DA&quot;/&gt;&lt;wsp:rsid wsp:val=&quot;0036636F&quot;/&gt;&lt;wsp:rsid wsp:val=&quot;00366687&quot;/&gt;&lt;wsp:rsid wsp:val=&quot;00366AD7&quot;/&gt;&lt;wsp:rsid wsp:val=&quot;00367D2F&quot;/&gt;&lt;wsp:rsid wsp:val=&quot;003700A7&quot;/&gt;&lt;wsp:rsid wsp:val=&quot;00370285&quot;/&gt;&lt;wsp:rsid wsp:val=&quot;003704EE&quot;/&gt;&lt;wsp:rsid wsp:val=&quot;00370585&quot;/&gt;&lt;wsp:rsid wsp:val=&quot;00370880&quot;/&gt;&lt;wsp:rsid wsp:val=&quot;00370915&quot;/&gt;&lt;wsp:rsid wsp:val=&quot;00370AB5&quot;/&gt;&lt;wsp:rsid wsp:val=&quot;00370EFD&quot;/&gt;&lt;wsp:rsid wsp:val=&quot;00371137&quot;/&gt;&lt;wsp:rsid wsp:val=&quot;00371730&quot;/&gt;&lt;wsp:rsid wsp:val=&quot;00371766&quot;/&gt;&lt;wsp:rsid wsp:val=&quot;0037180A&quot;/&gt;&lt;wsp:rsid wsp:val=&quot;00371831&quot;/&gt;&lt;wsp:rsid wsp:val=&quot;003719F5&quot;/&gt;&lt;wsp:rsid wsp:val=&quot;00372029&quot;/&gt;&lt;wsp:rsid wsp:val=&quot;0037238C&quot;/&gt;&lt;wsp:rsid wsp:val=&quot;003723D0&quot;/&gt;&lt;wsp:rsid wsp:val=&quot;003724A1&quot;/&gt;&lt;wsp:rsid wsp:val=&quot;003724BC&quot;/&gt;&lt;wsp:rsid wsp:val=&quot;00372A6B&quot;/&gt;&lt;wsp:rsid wsp:val=&quot;00372FD7&quot;/&gt;&lt;wsp:rsid wsp:val=&quot;00373750&quot;/&gt;&lt;wsp:rsid wsp:val=&quot;00373E10&quot;/&gt;&lt;wsp:rsid wsp:val=&quot;00373F2C&quot;/&gt;&lt;wsp:rsid wsp:val=&quot;0037406C&quot;/&gt;&lt;wsp:rsid wsp:val=&quot;003741D2&quot;/&gt;&lt;wsp:rsid wsp:val=&quot;003744CB&quot;/&gt;&lt;wsp:rsid wsp:val=&quot;00374804&quot;/&gt;&lt;wsp:rsid wsp:val=&quot;00374C90&quot;/&gt;&lt;wsp:rsid wsp:val=&quot;00374F06&quot;/&gt;&lt;wsp:rsid wsp:val=&quot;00374F99&quot;/&gt;&lt;wsp:rsid wsp:val=&quot;00375FFC&quot;/&gt;&lt;wsp:rsid wsp:val=&quot;0037626F&quot;/&gt;&lt;wsp:rsid wsp:val=&quot;003764FA&quot;/&gt;&lt;wsp:rsid wsp:val=&quot;0037664D&quot;/&gt;&lt;wsp:rsid wsp:val=&quot;00376778&quot;/&gt;&lt;wsp:rsid wsp:val=&quot;003769B8&quot;/&gt;&lt;wsp:rsid wsp:val=&quot;00376CD6&quot;/&gt;&lt;wsp:rsid wsp:val=&quot;00376E52&quot;/&gt;&lt;wsp:rsid wsp:val=&quot;0037709A&quot;/&gt;&lt;wsp:rsid wsp:val=&quot;003770D3&quot;/&gt;&lt;wsp:rsid wsp:val=&quot;00377146&quot;/&gt;&lt;wsp:rsid wsp:val=&quot;00377397&quot;/&gt;&lt;wsp:rsid wsp:val=&quot;003774FD&quot;/&gt;&lt;wsp:rsid wsp:val=&quot;003775BD&quot;/&gt;&lt;wsp:rsid wsp:val=&quot;003802CD&quot;/&gt;&lt;wsp:rsid wsp:val=&quot;0038084F&quot;/&gt;&lt;wsp:rsid wsp:val=&quot;00380892&quot;/&gt;&lt;wsp:rsid wsp:val=&quot;00381079&quot;/&gt;&lt;wsp:rsid wsp:val=&quot;00381202&quot;/&gt;&lt;wsp:rsid wsp:val=&quot;0038162E&quot;/&gt;&lt;wsp:rsid wsp:val=&quot;00381685&quot;/&gt;&lt;wsp:rsid wsp:val=&quot;00381918&quot;/&gt;&lt;wsp:rsid wsp:val=&quot;003821E7&quot;/&gt;&lt;wsp:rsid wsp:val=&quot;0038227A&quot;/&gt;&lt;wsp:rsid wsp:val=&quot;0038245B&quot;/&gt;&lt;wsp:rsid wsp:val=&quot;003827B3&quot;/&gt;&lt;wsp:rsid wsp:val=&quot;00382903&quot;/&gt;&lt;wsp:rsid wsp:val=&quot;003829F6&quot;/&gt;&lt;wsp:rsid wsp:val=&quot;00383483&quot;/&gt;&lt;wsp:rsid wsp:val=&quot;00383D4B&quot;/&gt;&lt;wsp:rsid wsp:val=&quot;00383DDB&quot;/&gt;&lt;wsp:rsid wsp:val=&quot;003842A8&quot;/&gt;&lt;wsp:rsid wsp:val=&quot;003848D9&quot;/&gt;&lt;wsp:rsid wsp:val=&quot;00385192&quot;/&gt;&lt;wsp:rsid wsp:val=&quot;003852CC&quot;/&gt;&lt;wsp:rsid wsp:val=&quot;0038556E&quot;/&gt;&lt;wsp:rsid wsp:val=&quot;00385823&quot;/&gt;&lt;wsp:rsid wsp:val=&quot;00385BD7&quot;/&gt;&lt;wsp:rsid wsp:val=&quot;003862D5&quot;/&gt;&lt;wsp:rsid wsp:val=&quot;00386A15&quot;/&gt;&lt;wsp:rsid wsp:val=&quot;00386B71&quot;/&gt;&lt;wsp:rsid wsp:val=&quot;00386EB4&quot;/&gt;&lt;wsp:rsid wsp:val=&quot;0038702D&quot;/&gt;&lt;wsp:rsid wsp:val=&quot;003870BC&quot;/&gt;&lt;wsp:rsid wsp:val=&quot;0038732E&quot;/&gt;&lt;wsp:rsid wsp:val=&quot;00387675&quot;/&gt;&lt;wsp:rsid wsp:val=&quot;00387771&quot;/&gt;&lt;wsp:rsid wsp:val=&quot;00387B2B&quot;/&gt;&lt;wsp:rsid wsp:val=&quot;003904B1&quot;/&gt;&lt;wsp:rsid wsp:val=&quot;0039051D&quot;/&gt;&lt;wsp:rsid wsp:val=&quot;003907D2&quot;/&gt;&lt;wsp:rsid wsp:val=&quot;00390837&quot;/&gt;&lt;wsp:rsid wsp:val=&quot;00390B8F&quot;/&gt;&lt;wsp:rsid wsp:val=&quot;00390C56&quot;/&gt;&lt;wsp:rsid wsp:val=&quot;00390DD0&quot;/&gt;&lt;wsp:rsid wsp:val=&quot;00390E89&quot;/&gt;&lt;wsp:rsid wsp:val=&quot;0039122C&quot;/&gt;&lt;wsp:rsid wsp:val=&quot;0039124D&quot;/&gt;&lt;wsp:rsid wsp:val=&quot;003914C2&quot;/&gt;&lt;wsp:rsid wsp:val=&quot;00391A92&quot;/&gt;&lt;wsp:rsid wsp:val=&quot;003926BE&quot;/&gt;&lt;wsp:rsid wsp:val=&quot;00392C9B&quot;/&gt;&lt;wsp:rsid wsp:val=&quot;00392DB8&quot;/&gt;&lt;wsp:rsid wsp:val=&quot;00392E8F&quot;/&gt;&lt;wsp:rsid wsp:val=&quot;00393798&quot;/&gt;&lt;wsp:rsid wsp:val=&quot;0039383E&quot;/&gt;&lt;wsp:rsid wsp:val=&quot;00393B78&quot;/&gt;&lt;wsp:rsid wsp:val=&quot;00393E7D&quot;/&gt;&lt;wsp:rsid wsp:val=&quot;003941AC&quot;/&gt;&lt;wsp:rsid wsp:val=&quot;00394775&quot;/&gt;&lt;wsp:rsid wsp:val=&quot;00394928&quot;/&gt;&lt;wsp:rsid wsp:val=&quot;00394B44&quot;/&gt;&lt;wsp:rsid wsp:val=&quot;00394B72&quot;/&gt;&lt;wsp:rsid wsp:val=&quot;0039502C&quot;/&gt;&lt;wsp:rsid wsp:val=&quot;00395140&quot;/&gt;&lt;wsp:rsid wsp:val=&quot;003956CC&quot;/&gt;&lt;wsp:rsid wsp:val=&quot;003956DF&quot;/&gt;&lt;wsp:rsid wsp:val=&quot;003956FE&quot;/&gt;&lt;wsp:rsid wsp:val=&quot;0039598F&quot;/&gt;&lt;wsp:rsid wsp:val=&quot;003960D5&quot;/&gt;&lt;wsp:rsid wsp:val=&quot;0039610F&quot;/&gt;&lt;wsp:rsid wsp:val=&quot;00396639&quot;/&gt;&lt;wsp:rsid wsp:val=&quot;0039665F&quot;/&gt;&lt;wsp:rsid wsp:val=&quot;00397464&quot;/&gt;&lt;wsp:rsid wsp:val=&quot;00397514&quot;/&gt;&lt;wsp:rsid wsp:val=&quot;00397817&quot;/&gt;&lt;wsp:rsid wsp:val=&quot;0039782A&quot;/&gt;&lt;wsp:rsid wsp:val=&quot;003978B8&quot;/&gt;&lt;wsp:rsid wsp:val=&quot;00397A0D&quot;/&gt;&lt;wsp:rsid wsp:val=&quot;00397B96&quot;/&gt;&lt;wsp:rsid wsp:val=&quot;00397C4E&quot;/&gt;&lt;wsp:rsid wsp:val=&quot;00397C89&quot;/&gt;&lt;wsp:rsid wsp:val=&quot;00397DD1&quot;/&gt;&lt;wsp:rsid wsp:val=&quot;003A0152&quot;/&gt;&lt;wsp:rsid wsp:val=&quot;003A02E0&quot;/&gt;&lt;wsp:rsid wsp:val=&quot;003A0311&quot;/&gt;&lt;wsp:rsid wsp:val=&quot;003A0736&quot;/&gt;&lt;wsp:rsid wsp:val=&quot;003A07F5&quot;/&gt;&lt;wsp:rsid wsp:val=&quot;003A0EB1&quot;/&gt;&lt;wsp:rsid wsp:val=&quot;003A1135&quot;/&gt;&lt;wsp:rsid wsp:val=&quot;003A1341&quot;/&gt;&lt;wsp:rsid wsp:val=&quot;003A162C&quot;/&gt;&lt;wsp:rsid wsp:val=&quot;003A19E0&quot;/&gt;&lt;wsp:rsid wsp:val=&quot;003A1DD5&quot;/&gt;&lt;wsp:rsid wsp:val=&quot;003A2019&quot;/&gt;&lt;wsp:rsid wsp:val=&quot;003A288B&quot;/&gt;&lt;wsp:rsid wsp:val=&quot;003A2BBA&quot;/&gt;&lt;wsp:rsid wsp:val=&quot;003A2D39&quot;/&gt;&lt;wsp:rsid wsp:val=&quot;003A2EBA&quot;/&gt;&lt;wsp:rsid wsp:val=&quot;003A2FE7&quot;/&gt;&lt;wsp:rsid wsp:val=&quot;003A392F&quot;/&gt;&lt;wsp:rsid wsp:val=&quot;003A3A27&quot;/&gt;&lt;wsp:rsid wsp:val=&quot;003A42BB&quot;/&gt;&lt;wsp:rsid wsp:val=&quot;003A44E3&quot;/&gt;&lt;wsp:rsid wsp:val=&quot;003A45FB&quot;/&gt;&lt;wsp:rsid wsp:val=&quot;003A471D&quot;/&gt;&lt;wsp:rsid wsp:val=&quot;003A48FC&quot;/&gt;&lt;wsp:rsid wsp:val=&quot;003A4E82&quot;/&gt;&lt;wsp:rsid wsp:val=&quot;003A5167&quot;/&gt;&lt;wsp:rsid wsp:val=&quot;003A590E&quot;/&gt;&lt;wsp:rsid wsp:val=&quot;003A5C66&quot;/&gt;&lt;wsp:rsid wsp:val=&quot;003A6330&quot;/&gt;&lt;wsp:rsid wsp:val=&quot;003A67EA&quot;/&gt;&lt;wsp:rsid wsp:val=&quot;003A6A9D&quot;/&gt;&lt;wsp:rsid wsp:val=&quot;003A6BC9&quot;/&gt;&lt;wsp:rsid wsp:val=&quot;003A6F54&quot;/&gt;&lt;wsp:rsid wsp:val=&quot;003A7427&quot;/&gt;&lt;wsp:rsid wsp:val=&quot;003A76A9&quot;/&gt;&lt;wsp:rsid wsp:val=&quot;003A7747&quot;/&gt;&lt;wsp:rsid wsp:val=&quot;003B00CC&quot;/&gt;&lt;wsp:rsid wsp:val=&quot;003B0299&quot;/&gt;&lt;wsp:rsid wsp:val=&quot;003B03CC&quot;/&gt;&lt;wsp:rsid wsp:val=&quot;003B0901&quot;/&gt;&lt;wsp:rsid wsp:val=&quot;003B0B4D&quot;/&gt;&lt;wsp:rsid wsp:val=&quot;003B0F9B&quot;/&gt;&lt;wsp:rsid wsp:val=&quot;003B1046&quot;/&gt;&lt;wsp:rsid wsp:val=&quot;003B1087&quot;/&gt;&lt;wsp:rsid wsp:val=&quot;003B14B8&quot;/&gt;&lt;wsp:rsid wsp:val=&quot;003B1575&quot;/&gt;&lt;wsp:rsid wsp:val=&quot;003B188F&quot;/&gt;&lt;wsp:rsid wsp:val=&quot;003B1CC2&quot;/&gt;&lt;wsp:rsid wsp:val=&quot;003B21B1&quot;/&gt;&lt;wsp:rsid wsp:val=&quot;003B28F1&quot;/&gt;&lt;wsp:rsid wsp:val=&quot;003B2B79&quot;/&gt;&lt;wsp:rsid wsp:val=&quot;003B31F9&quot;/&gt;&lt;wsp:rsid wsp:val=&quot;003B429B&quot;/&gt;&lt;wsp:rsid wsp:val=&quot;003B4482&quot;/&gt;&lt;wsp:rsid wsp:val=&quot;003B4D20&quot;/&gt;&lt;wsp:rsid wsp:val=&quot;003B4E9A&quot;/&gt;&lt;wsp:rsid wsp:val=&quot;003B4FC5&quot;/&gt;&lt;wsp:rsid wsp:val=&quot;003B521B&quot;/&gt;&lt;wsp:rsid wsp:val=&quot;003B570F&quot;/&gt;&lt;wsp:rsid wsp:val=&quot;003B5B57&quot;/&gt;&lt;wsp:rsid wsp:val=&quot;003B5B7E&quot;/&gt;&lt;wsp:rsid wsp:val=&quot;003B5E30&quot;/&gt;&lt;wsp:rsid wsp:val=&quot;003B5EB9&quot;/&gt;&lt;wsp:rsid wsp:val=&quot;003B5FBD&quot;/&gt;&lt;wsp:rsid wsp:val=&quot;003B6194&quot;/&gt;&lt;wsp:rsid wsp:val=&quot;003B674F&quot;/&gt;&lt;wsp:rsid wsp:val=&quot;003B6F75&quot;/&gt;&lt;wsp:rsid wsp:val=&quot;003B6FCB&quot;/&gt;&lt;wsp:rsid wsp:val=&quot;003B7020&quot;/&gt;&lt;wsp:rsid wsp:val=&quot;003B7271&quot;/&gt;&lt;wsp:rsid wsp:val=&quot;003B7294&quot;/&gt;&lt;wsp:rsid wsp:val=&quot;003B734E&quot;/&gt;&lt;wsp:rsid wsp:val=&quot;003B76FE&quot;/&gt;&lt;wsp:rsid wsp:val=&quot;003C009A&quot;/&gt;&lt;wsp:rsid wsp:val=&quot;003C02B2&quot;/&gt;&lt;wsp:rsid wsp:val=&quot;003C0456&quot;/&gt;&lt;wsp:rsid wsp:val=&quot;003C07D7&quot;/&gt;&lt;wsp:rsid wsp:val=&quot;003C0985&quot;/&gt;&lt;wsp:rsid wsp:val=&quot;003C0D37&quot;/&gt;&lt;wsp:rsid wsp:val=&quot;003C16F5&quot;/&gt;&lt;wsp:rsid wsp:val=&quot;003C1EC9&quot;/&gt;&lt;wsp:rsid wsp:val=&quot;003C2B4A&quot;/&gt;&lt;wsp:rsid wsp:val=&quot;003C2C9D&quot;/&gt;&lt;wsp:rsid wsp:val=&quot;003C3204&quot;/&gt;&lt;wsp:rsid wsp:val=&quot;003C3B73&quot;/&gt;&lt;wsp:rsid wsp:val=&quot;003C3D8B&quot;/&gt;&lt;wsp:rsid wsp:val=&quot;003C3EB2&quot;/&gt;&lt;wsp:rsid wsp:val=&quot;003C4250&quot;/&gt;&lt;wsp:rsid wsp:val=&quot;003C4952&quot;/&gt;&lt;wsp:rsid wsp:val=&quot;003C4D16&quot;/&gt;&lt;wsp:rsid wsp:val=&quot;003C4D7A&quot;/&gt;&lt;wsp:rsid wsp:val=&quot;003C4D8C&quot;/&gt;&lt;wsp:rsid wsp:val=&quot;003C4F25&quot;/&gt;&lt;wsp:rsid wsp:val=&quot;003C6580&quot;/&gt;&lt;wsp:rsid wsp:val=&quot;003C7459&quot;/&gt;&lt;wsp:rsid wsp:val=&quot;003C78C0&quot;/&gt;&lt;wsp:rsid wsp:val=&quot;003C79A4&quot;/&gt;&lt;wsp:rsid wsp:val=&quot;003C7D16&quot;/&gt;&lt;wsp:rsid wsp:val=&quot;003D04C1&quot;/&gt;&lt;wsp:rsid wsp:val=&quot;003D09DA&quot;/&gt;&lt;wsp:rsid wsp:val=&quot;003D0A97&quot;/&gt;&lt;wsp:rsid wsp:val=&quot;003D0D75&quot;/&gt;&lt;wsp:rsid wsp:val=&quot;003D0E68&quot;/&gt;&lt;wsp:rsid wsp:val=&quot;003D10E7&quot;/&gt;&lt;wsp:rsid wsp:val=&quot;003D124C&quot;/&gt;&lt;wsp:rsid wsp:val=&quot;003D2050&quot;/&gt;&lt;wsp:rsid wsp:val=&quot;003D2339&quot;/&gt;&lt;wsp:rsid wsp:val=&quot;003D26AA&quot;/&gt;&lt;wsp:rsid wsp:val=&quot;003D2802&quot;/&gt;&lt;wsp:rsid wsp:val=&quot;003D29DE&quot;/&gt;&lt;wsp:rsid wsp:val=&quot;003D2A2B&quot;/&gt;&lt;wsp:rsid wsp:val=&quot;003D2AFE&quot;/&gt;&lt;wsp:rsid wsp:val=&quot;003D30C7&quot;/&gt;&lt;wsp:rsid wsp:val=&quot;003D39A6&quot;/&gt;&lt;wsp:rsid wsp:val=&quot;003D3E74&quot;/&gt;&lt;wsp:rsid wsp:val=&quot;003D41AC&quot;/&gt;&lt;wsp:rsid wsp:val=&quot;003D4330&quot;/&gt;&lt;wsp:rsid wsp:val=&quot;003D4350&quot;/&gt;&lt;wsp:rsid wsp:val=&quot;003D4409&quot;/&gt;&lt;wsp:rsid wsp:val=&quot;003D4CA8&quot;/&gt;&lt;wsp:rsid wsp:val=&quot;003D4E60&quot;/&gt;&lt;wsp:rsid wsp:val=&quot;003D50AE&quot;/&gt;&lt;wsp:rsid wsp:val=&quot;003D5176&quot;/&gt;&lt;wsp:rsid wsp:val=&quot;003D52A8&quot;/&gt;&lt;wsp:rsid wsp:val=&quot;003D5329&quot;/&gt;&lt;wsp:rsid wsp:val=&quot;003D5717&quot;/&gt;&lt;wsp:rsid wsp:val=&quot;003D5726&quot;/&gt;&lt;wsp:rsid wsp:val=&quot;003D5878&quot;/&gt;&lt;wsp:rsid wsp:val=&quot;003D59FE&quot;/&gt;&lt;wsp:rsid wsp:val=&quot;003D5C1B&quot;/&gt;&lt;wsp:rsid wsp:val=&quot;003D5E8F&quot;/&gt;&lt;wsp:rsid wsp:val=&quot;003D60D5&quot;/&gt;&lt;wsp:rsid wsp:val=&quot;003D6348&quot;/&gt;&lt;wsp:rsid wsp:val=&quot;003D63BA&quot;/&gt;&lt;wsp:rsid wsp:val=&quot;003D680E&quot;/&gt;&lt;wsp:rsid wsp:val=&quot;003D75D3&quot;/&gt;&lt;wsp:rsid wsp:val=&quot;003D79E8&quot;/&gt;&lt;wsp:rsid wsp:val=&quot;003E01AE&quot;/&gt;&lt;wsp:rsid wsp:val=&quot;003E089F&quot;/&gt;&lt;wsp:rsid wsp:val=&quot;003E0ADB&quot;/&gt;&lt;wsp:rsid wsp:val=&quot;003E0CE4&quot;/&gt;&lt;wsp:rsid wsp:val=&quot;003E1049&quot;/&gt;&lt;wsp:rsid wsp:val=&quot;003E1304&quot;/&gt;&lt;wsp:rsid wsp:val=&quot;003E1748&quot;/&gt;&lt;wsp:rsid wsp:val=&quot;003E1CF4&quot;/&gt;&lt;wsp:rsid wsp:val=&quot;003E240A&quot;/&gt;&lt;wsp:rsid wsp:val=&quot;003E2719&quot;/&gt;&lt;wsp:rsid wsp:val=&quot;003E2BF4&quot;/&gt;&lt;wsp:rsid wsp:val=&quot;003E2E52&quot;/&gt;&lt;wsp:rsid wsp:val=&quot;003E31BF&quot;/&gt;&lt;wsp:rsid wsp:val=&quot;003E34E1&quot;/&gt;&lt;wsp:rsid wsp:val=&quot;003E3524&quot;/&gt;&lt;wsp:rsid wsp:val=&quot;003E3C5B&quot;/&gt;&lt;wsp:rsid wsp:val=&quot;003E3D11&quot;/&gt;&lt;wsp:rsid wsp:val=&quot;003E40B3&quot;/&gt;&lt;wsp:rsid wsp:val=&quot;003E40C9&quot;/&gt;&lt;wsp:rsid wsp:val=&quot;003E4CDB&quot;/&gt;&lt;wsp:rsid wsp:val=&quot;003E4E26&quot;/&gt;&lt;wsp:rsid wsp:val=&quot;003E52EB&quot;/&gt;&lt;wsp:rsid wsp:val=&quot;003E6279&quot;/&gt;&lt;wsp:rsid wsp:val=&quot;003E6592&quot;/&gt;&lt;wsp:rsid wsp:val=&quot;003E6C48&quot;/&gt;&lt;wsp:rsid wsp:val=&quot;003E703E&quot;/&gt;&lt;wsp:rsid wsp:val=&quot;003E73BC&quot;/&gt;&lt;wsp:rsid wsp:val=&quot;003E740A&quot;/&gt;&lt;wsp:rsid wsp:val=&quot;003E7A02&quot;/&gt;&lt;wsp:rsid wsp:val=&quot;003E7A07&quot;/&gt;&lt;wsp:rsid wsp:val=&quot;003E7E69&quot;/&gt;&lt;wsp:rsid wsp:val=&quot;003F0656&quot;/&gt;&lt;wsp:rsid wsp:val=&quot;003F08C9&quot;/&gt;&lt;wsp:rsid wsp:val=&quot;003F0905&quot;/&gt;&lt;wsp:rsid wsp:val=&quot;003F0B44&quot;/&gt;&lt;wsp:rsid wsp:val=&quot;003F16E1&quot;/&gt;&lt;wsp:rsid wsp:val=&quot;003F184C&quot;/&gt;&lt;wsp:rsid wsp:val=&quot;003F1B6D&quot;/&gt;&lt;wsp:rsid wsp:val=&quot;003F1D73&quot;/&gt;&lt;wsp:rsid wsp:val=&quot;003F20E2&quot;/&gt;&lt;wsp:rsid wsp:val=&quot;003F2244&quot;/&gt;&lt;wsp:rsid wsp:val=&quot;003F23A7&quot;/&gt;&lt;wsp:rsid wsp:val=&quot;003F2564&quot;/&gt;&lt;wsp:rsid wsp:val=&quot;003F2624&quot;/&gt;&lt;wsp:rsid wsp:val=&quot;003F2711&quot;/&gt;&lt;wsp:rsid wsp:val=&quot;003F2876&quot;/&gt;&lt;wsp:rsid wsp:val=&quot;003F2A56&quot;/&gt;&lt;wsp:rsid wsp:val=&quot;003F2B5E&quot;/&gt;&lt;wsp:rsid wsp:val=&quot;003F3865&quot;/&gt;&lt;wsp:rsid wsp:val=&quot;003F4933&quot;/&gt;&lt;wsp:rsid wsp:val=&quot;003F4977&quot;/&gt;&lt;wsp:rsid wsp:val=&quot;003F4E1C&quot;/&gt;&lt;wsp:rsid wsp:val=&quot;003F4E39&quot;/&gt;&lt;wsp:rsid wsp:val=&quot;003F536B&quot;/&gt;&lt;wsp:rsid wsp:val=&quot;003F586D&quot;/&gt;&lt;wsp:rsid wsp:val=&quot;003F60EF&quot;/&gt;&lt;wsp:rsid wsp:val=&quot;003F6131&quot;/&gt;&lt;wsp:rsid wsp:val=&quot;003F62B4&quot;/&gt;&lt;wsp:rsid wsp:val=&quot;003F63ED&quot;/&gt;&lt;wsp:rsid wsp:val=&quot;003F6853&quot;/&gt;&lt;wsp:rsid wsp:val=&quot;003F6930&quot;/&gt;&lt;wsp:rsid wsp:val=&quot;003F6F1A&quot;/&gt;&lt;wsp:rsid wsp:val=&quot;003F6F25&quot;/&gt;&lt;wsp:rsid wsp:val=&quot;003F73A0&quot;/&gt;&lt;wsp:rsid wsp:val=&quot;003F75DD&quot;/&gt;&lt;wsp:rsid wsp:val=&quot;003F7DFF&quot;/&gt;&lt;wsp:rsid wsp:val=&quot;00400094&quot;/&gt;&lt;wsp:rsid wsp:val=&quot;004000BE&quot;/&gt;&lt;wsp:rsid wsp:val=&quot;00400147&quot;/&gt;&lt;wsp:rsid wsp:val=&quot;0040015E&quot;/&gt;&lt;wsp:rsid wsp:val=&quot;00400427&quot;/&gt;&lt;wsp:rsid wsp:val=&quot;004010CF&quot;/&gt;&lt;wsp:rsid wsp:val=&quot;004012FA&quot;/&gt;&lt;wsp:rsid wsp:val=&quot;00401612&quot;/&gt;&lt;wsp:rsid wsp:val=&quot;004017C6&quot;/&gt;&lt;wsp:rsid wsp:val=&quot;004024AB&quot;/&gt;&lt;wsp:rsid wsp:val=&quot;00402F2C&quot;/&gt;&lt;wsp:rsid wsp:val=&quot;0040303D&quot;/&gt;&lt;wsp:rsid wsp:val=&quot;0040379F&quot;/&gt;&lt;wsp:rsid wsp:val=&quot;00403805&quot;/&gt;&lt;wsp:rsid wsp:val=&quot;00403824&quot;/&gt;&lt;wsp:rsid wsp:val=&quot;00403F25&quot;/&gt;&lt;wsp:rsid wsp:val=&quot;004041D2&quot;/&gt;&lt;wsp:rsid wsp:val=&quot;00404370&quot;/&gt;&lt;wsp:rsid wsp:val=&quot;0040495B&quot;/&gt;&lt;wsp:rsid wsp:val=&quot;00404AE9&quot;/&gt;&lt;wsp:rsid wsp:val=&quot;00405194&quot;/&gt;&lt;wsp:rsid wsp:val=&quot;00405476&quot;/&gt;&lt;wsp:rsid wsp:val=&quot;00405898&quot;/&gt;&lt;wsp:rsid wsp:val=&quot;00405D95&quot;/&gt;&lt;wsp:rsid wsp:val=&quot;00405F90&quot;/&gt;&lt;wsp:rsid wsp:val=&quot;00406064&quot;/&gt;&lt;wsp:rsid wsp:val=&quot;00406108&quot;/&gt;&lt;wsp:rsid wsp:val=&quot;00406412&quot;/&gt;&lt;wsp:rsid wsp:val=&quot;00406B1A&quot;/&gt;&lt;wsp:rsid wsp:val=&quot;00406F4B&quot;/&gt;&lt;wsp:rsid wsp:val=&quot;00406FBD&quot;/&gt;&lt;wsp:rsid wsp:val=&quot;00407023&quot;/&gt;&lt;wsp:rsid wsp:val=&quot;00407186&quot;/&gt;&lt;wsp:rsid wsp:val=&quot;004073B0&quot;/&gt;&lt;wsp:rsid wsp:val=&quot;00407612&quot;/&gt;&lt;wsp:rsid wsp:val=&quot;00407A66&quot;/&gt;&lt;wsp:rsid wsp:val=&quot;00407C9E&quot;/&gt;&lt;wsp:rsid wsp:val=&quot;0041029D&quot;/&gt;&lt;wsp:rsid wsp:val=&quot;004103F7&quot;/&gt;&lt;wsp:rsid wsp:val=&quot;00410C05&quot;/&gt;&lt;wsp:rsid wsp:val=&quot;00411230&quot;/&gt;&lt;wsp:rsid wsp:val=&quot;004118C9&quot;/&gt;&lt;wsp:rsid wsp:val=&quot;0041195D&quot;/&gt;&lt;wsp:rsid wsp:val=&quot;00412045&quot;/&gt;&lt;wsp:rsid wsp:val=&quot;0041209A&quot;/&gt;&lt;wsp:rsid wsp:val=&quot;00412697&quot;/&gt;&lt;wsp:rsid wsp:val=&quot;004127C5&quot;/&gt;&lt;wsp:rsid wsp:val=&quot;00412E2A&quot;/&gt;&lt;wsp:rsid wsp:val=&quot;00412F8D&quot;/&gt;&lt;wsp:rsid wsp:val=&quot;00413369&quot;/&gt;&lt;wsp:rsid wsp:val=&quot;00413E02&quot;/&gt;&lt;wsp:rsid wsp:val=&quot;00413FF2&quot;/&gt;&lt;wsp:rsid wsp:val=&quot;004140E7&quot;/&gt;&lt;wsp:rsid wsp:val=&quot;00414129&quot;/&gt;&lt;wsp:rsid wsp:val=&quot;004145AE&quot;/&gt;&lt;wsp:rsid wsp:val=&quot;00414EF6&quot;/&gt;&lt;wsp:rsid wsp:val=&quot;0041577E&quot;/&gt;&lt;wsp:rsid wsp:val=&quot;004157F6&quot;/&gt;&lt;wsp:rsid wsp:val=&quot;004159D3&quot;/&gt;&lt;wsp:rsid wsp:val=&quot;00415A14&quot;/&gt;&lt;wsp:rsid wsp:val=&quot;00415A76&quot;/&gt;&lt;wsp:rsid wsp:val=&quot;00415B30&quot;/&gt;&lt;wsp:rsid wsp:val=&quot;0041616C&quot;/&gt;&lt;wsp:rsid wsp:val=&quot;0041620F&quot;/&gt;&lt;wsp:rsid wsp:val=&quot;0041653E&quot;/&gt;&lt;wsp:rsid wsp:val=&quot;00416845&quot;/&gt;&lt;wsp:rsid wsp:val=&quot;00416A66&quot;/&gt;&lt;wsp:rsid wsp:val=&quot;00416DCB&quot;/&gt;&lt;wsp:rsid wsp:val=&quot;00417678&quot;/&gt;&lt;wsp:rsid wsp:val=&quot;0041769B&quot;/&gt;&lt;wsp:rsid wsp:val=&quot;00417706&quot;/&gt;&lt;wsp:rsid wsp:val=&quot;004200C1&quot;/&gt;&lt;wsp:rsid wsp:val=&quot;00420126&quot;/&gt;&lt;wsp:rsid wsp:val=&quot;004203CF&quot;/&gt;&lt;wsp:rsid wsp:val=&quot;004205B8&quot;/&gt;&lt;wsp:rsid wsp:val=&quot;00420755&quot;/&gt;&lt;wsp:rsid wsp:val=&quot;00420CB7&quot;/&gt;&lt;wsp:rsid wsp:val=&quot;00420F26&quot;/&gt;&lt;wsp:rsid wsp:val=&quot;00421078&quot;/&gt;&lt;wsp:rsid wsp:val=&quot;0042110F&quot;/&gt;&lt;wsp:rsid wsp:val=&quot;004213E8&quot;/&gt;&lt;wsp:rsid wsp:val=&quot;0042149F&quot;/&gt;&lt;wsp:rsid wsp:val=&quot;0042156E&quot;/&gt;&lt;wsp:rsid wsp:val=&quot;00421EC5&quot;/&gt;&lt;wsp:rsid wsp:val=&quot;004222BF&quot;/&gt;&lt;wsp:rsid wsp:val=&quot;00422399&quot;/&gt;&lt;wsp:rsid wsp:val=&quot;00422531&quot;/&gt;&lt;wsp:rsid wsp:val=&quot;004225E8&quot;/&gt;&lt;wsp:rsid wsp:val=&quot;004228B8&quot;/&gt;&lt;wsp:rsid wsp:val=&quot;00422A01&quot;/&gt;&lt;wsp:rsid wsp:val=&quot;00422C78&quot;/&gt;&lt;wsp:rsid wsp:val=&quot;00422DB5&quot;/&gt;&lt;wsp:rsid wsp:val=&quot;0042307B&quot;/&gt;&lt;wsp:rsid wsp:val=&quot;00423326&quot;/&gt;&lt;wsp:rsid wsp:val=&quot;00423E24&quot;/&gt;&lt;wsp:rsid wsp:val=&quot;00423FC4&quot;/&gt;&lt;wsp:rsid wsp:val=&quot;00424C34&quot;/&gt;&lt;wsp:rsid wsp:val=&quot;004252AA&quot;/&gt;&lt;wsp:rsid wsp:val=&quot;00425476&quot;/&gt;&lt;wsp:rsid wsp:val=&quot;00425771&quot;/&gt;&lt;wsp:rsid wsp:val=&quot;00425B4E&quot;/&gt;&lt;wsp:rsid wsp:val=&quot;00425C97&quot;/&gt;&lt;wsp:rsid wsp:val=&quot;00425FFD&quot;/&gt;&lt;wsp:rsid wsp:val=&quot;00426227&quot;/&gt;&lt;wsp:rsid wsp:val=&quot;004262F8&quot;/&gt;&lt;wsp:rsid wsp:val=&quot;00426363&quot;/&gt;&lt;wsp:rsid wsp:val=&quot;00426442&quot;/&gt;&lt;wsp:rsid wsp:val=&quot;0042654A&quot;/&gt;&lt;wsp:rsid wsp:val=&quot;0042661D&quot;/&gt;&lt;wsp:rsid wsp:val=&quot;00426A93&quot;/&gt;&lt;wsp:rsid wsp:val=&quot;00426DFA&quot;/&gt;&lt;wsp:rsid wsp:val=&quot;00427300&quot;/&gt;&lt;wsp:rsid wsp:val=&quot;004276E3&quot;/&gt;&lt;wsp:rsid wsp:val=&quot;004279ED&quot;/&gt;&lt;wsp:rsid wsp:val=&quot;00427DD2&quot;/&gt;&lt;wsp:rsid wsp:val=&quot;00427E67&quot;/&gt;&lt;wsp:rsid wsp:val=&quot;00427ECD&quot;/&gt;&lt;wsp:rsid wsp:val=&quot;00430178&quot;/&gt;&lt;wsp:rsid wsp:val=&quot;00430495&quot;/&gt;&lt;wsp:rsid wsp:val=&quot;00430680&quot;/&gt;&lt;wsp:rsid wsp:val=&quot;00430720&quot;/&gt;&lt;wsp:rsid wsp:val=&quot;00430773&quot;/&gt;&lt;wsp:rsid wsp:val=&quot;00430A72&quot;/&gt;&lt;wsp:rsid wsp:val=&quot;00430FB9&quot;/&gt;&lt;wsp:rsid wsp:val=&quot;004314E7&quot;/&gt;&lt;wsp:rsid wsp:val=&quot;0043189C&quot;/&gt;&lt;wsp:rsid wsp:val=&quot;00431CB1&quot;/&gt;&lt;wsp:rsid wsp:val=&quot;00431DB5&quot;/&gt;&lt;wsp:rsid wsp:val=&quot;00432230&quot;/&gt;&lt;wsp:rsid wsp:val=&quot;004326CF&quot;/&gt;&lt;wsp:rsid wsp:val=&quot;0043270B&quot;/&gt;&lt;wsp:rsid wsp:val=&quot;00432780&quot;/&gt;&lt;wsp:rsid wsp:val=&quot;00432D99&quot;/&gt;&lt;wsp:rsid wsp:val=&quot;00432DB9&quot;/&gt;&lt;wsp:rsid wsp:val=&quot;00432DF0&quot;/&gt;&lt;wsp:rsid wsp:val=&quot;00432E64&quot;/&gt;&lt;wsp:rsid wsp:val=&quot;00432F8F&quot;/&gt;&lt;wsp:rsid wsp:val=&quot;00432F9E&quot;/&gt;&lt;wsp:rsid wsp:val=&quot;004330CC&quot;/&gt;&lt;wsp:rsid wsp:val=&quot;00433106&quot;/&gt;&lt;wsp:rsid wsp:val=&quot;004338F7&quot;/&gt;&lt;wsp:rsid wsp:val=&quot;00433C6F&quot;/&gt;&lt;wsp:rsid wsp:val=&quot;00433CD4&quot;/&gt;&lt;wsp:rsid wsp:val=&quot;00433D17&quot;/&gt;&lt;wsp:rsid wsp:val=&quot;0043417D&quot;/&gt;&lt;wsp:rsid wsp:val=&quot;0043441F&quot;/&gt;&lt;wsp:rsid wsp:val=&quot;00434583&quot;/&gt;&lt;wsp:rsid wsp:val=&quot;00434754&quot;/&gt;&lt;wsp:rsid wsp:val=&quot;0043480E&quot;/&gt;&lt;wsp:rsid wsp:val=&quot;00434A45&quot;/&gt;&lt;wsp:rsid wsp:val=&quot;00434D46&quot;/&gt;&lt;wsp:rsid wsp:val=&quot;00435041&quot;/&gt;&lt;wsp:rsid wsp:val=&quot;00435248&quot;/&gt;&lt;wsp:rsid wsp:val=&quot;004353C1&quot;/&gt;&lt;wsp:rsid wsp:val=&quot;0043542F&quot;/&gt;&lt;wsp:rsid wsp:val=&quot;004355EB&quot;/&gt;&lt;wsp:rsid wsp:val=&quot;00435602&quot;/&gt;&lt;wsp:rsid wsp:val=&quot;004356FA&quot;/&gt;&lt;wsp:rsid wsp:val=&quot;00435CCF&quot;/&gt;&lt;wsp:rsid wsp:val=&quot;004364D4&quot;/&gt;&lt;wsp:rsid wsp:val=&quot;00436A3B&quot;/&gt;&lt;wsp:rsid wsp:val=&quot;00436CA7&quot;/&gt;&lt;wsp:rsid wsp:val=&quot;00436CDA&quot;/&gt;&lt;wsp:rsid wsp:val=&quot;00436D26&quot;/&gt;&lt;wsp:rsid wsp:val=&quot;00437027&quot;/&gt;&lt;wsp:rsid wsp:val=&quot;004370C7&quot;/&gt;&lt;wsp:rsid wsp:val=&quot;004371AB&quot;/&gt;&lt;wsp:rsid wsp:val=&quot;004402A7&quot;/&gt;&lt;wsp:rsid wsp:val=&quot;004402C5&quot;/&gt;&lt;wsp:rsid wsp:val=&quot;0044035D&quot;/&gt;&lt;wsp:rsid wsp:val=&quot;00440AB6&quot;/&gt;&lt;wsp:rsid wsp:val=&quot;00440EA5&quot;/&gt;&lt;wsp:rsid wsp:val=&quot;0044131C&quot;/&gt;&lt;wsp:rsid wsp:val=&quot;0044142F&quot;/&gt;&lt;wsp:rsid wsp:val=&quot;004423B8&quot;/&gt;&lt;wsp:rsid wsp:val=&quot;004425C2&quot;/&gt;&lt;wsp:rsid wsp:val=&quot;00442824&quot;/&gt;&lt;wsp:rsid wsp:val=&quot;0044289C&quot;/&gt;&lt;wsp:rsid wsp:val=&quot;00442942&quot;/&gt;&lt;wsp:rsid wsp:val=&quot;00442DCF&quot;/&gt;&lt;wsp:rsid wsp:val=&quot;00442FFB&quot;/&gt;&lt;wsp:rsid wsp:val=&quot;004430FD&quot;/&gt;&lt;wsp:rsid wsp:val=&quot;0044335B&quot;/&gt;&lt;wsp:rsid wsp:val=&quot;004442A7&quot;/&gt;&lt;wsp:rsid wsp:val=&quot;00444901&quot;/&gt;&lt;wsp:rsid wsp:val=&quot;00444934&quot;/&gt;&lt;wsp:rsid wsp:val=&quot;00444F5E&quot;/&gt;&lt;wsp:rsid wsp:val=&quot;0044540F&quot;/&gt;&lt;wsp:rsid wsp:val=&quot;00445494&quot;/&gt;&lt;wsp:rsid wsp:val=&quot;00445513&quot;/&gt;&lt;wsp:rsid wsp:val=&quot;00445907&quot;/&gt;&lt;wsp:rsid wsp:val=&quot;00445CFF&quot;/&gt;&lt;wsp:rsid wsp:val=&quot;00445E2C&quot;/&gt;&lt;wsp:rsid wsp:val=&quot;00446087&quot;/&gt;&lt;wsp:rsid wsp:val=&quot;004462AF&quot;/&gt;&lt;wsp:rsid wsp:val=&quot;00446505&quot;/&gt;&lt;wsp:rsid wsp:val=&quot;0044662A&quot;/&gt;&lt;wsp:rsid wsp:val=&quot;0044666E&quot;/&gt;&lt;wsp:rsid wsp:val=&quot;00446B69&quot;/&gt;&lt;wsp:rsid wsp:val=&quot;00447134&quot;/&gt;&lt;wsp:rsid wsp:val=&quot;00447486&quot;/&gt;&lt;wsp:rsid wsp:val=&quot;0044782A&quot;/&gt;&lt;wsp:rsid wsp:val=&quot;00450778&quot;/&gt;&lt;wsp:rsid wsp:val=&quot;00450D3B&quot;/&gt;&lt;wsp:rsid wsp:val=&quot;004518D5&quot;/&gt;&lt;wsp:rsid wsp:val=&quot;004519BF&quot;/&gt;&lt;wsp:rsid wsp:val=&quot;00451A5C&quot;/&gt;&lt;wsp:rsid wsp:val=&quot;00451B06&quot;/&gt;&lt;wsp:rsid wsp:val=&quot;00451BEB&quot;/&gt;&lt;wsp:rsid wsp:val=&quot;00451C54&quot;/&gt;&lt;wsp:rsid wsp:val=&quot;004525E6&quot;/&gt;&lt;wsp:rsid wsp:val=&quot;004527C0&quot;/&gt;&lt;wsp:rsid wsp:val=&quot;00453871&quot;/&gt;&lt;wsp:rsid wsp:val=&quot;00453BC3&quot;/&gt;&lt;wsp:rsid wsp:val=&quot;00453DEF&quot;/&gt;&lt;wsp:rsid wsp:val=&quot;00453E84&quot;/&gt;&lt;wsp:rsid wsp:val=&quot;00453F94&quot;/&gt;&lt;wsp:rsid wsp:val=&quot;004543E4&quot;/&gt;&lt;wsp:rsid wsp:val=&quot;004548E5&quot;/&gt;&lt;wsp:rsid wsp:val=&quot;00454CF7&quot;/&gt;&lt;wsp:rsid wsp:val=&quot;00454F08&quot;/&gt;&lt;wsp:rsid wsp:val=&quot;00455105&quot;/&gt;&lt;wsp:rsid wsp:val=&quot;00455440&quot;/&gt;&lt;wsp:rsid wsp:val=&quot;00455838&quot;/&gt;&lt;wsp:rsid wsp:val=&quot;00455C09&quot;/&gt;&lt;wsp:rsid wsp:val=&quot;00456114&quot;/&gt;&lt;wsp:rsid wsp:val=&quot;0045675A&quot;/&gt;&lt;wsp:rsid wsp:val=&quot;00456971&quot;/&gt;&lt;wsp:rsid wsp:val=&quot;00456B9B&quot;/&gt;&lt;wsp:rsid wsp:val=&quot;00456C51&quot;/&gt;&lt;wsp:rsid wsp:val=&quot;0045742D&quot;/&gt;&lt;wsp:rsid wsp:val=&quot;00457983&quot;/&gt;&lt;wsp:rsid wsp:val=&quot;00457C5E&quot;/&gt;&lt;wsp:rsid wsp:val=&quot;00457CAA&quot;/&gt;&lt;wsp:rsid wsp:val=&quot;00457FB9&quot;/&gt;&lt;wsp:rsid wsp:val=&quot;0046026D&quot;/&gt;&lt;wsp:rsid wsp:val=&quot;0046027A&quot;/&gt;&lt;wsp:rsid wsp:val=&quot;004605CC&quot;/&gt;&lt;wsp:rsid wsp:val=&quot;0046072D&quot;/&gt;&lt;wsp:rsid wsp:val=&quot;00460894&quot;/&gt;&lt;wsp:rsid wsp:val=&quot;00460921&quot;/&gt;&lt;wsp:rsid wsp:val=&quot;00460958&quot;/&gt;&lt;wsp:rsid wsp:val=&quot;00460B63&quot;/&gt;&lt;wsp:rsid wsp:val=&quot;0046110A&quot;/&gt;&lt;wsp:rsid wsp:val=&quot;004612C8&quot;/&gt;&lt;wsp:rsid wsp:val=&quot;004614A1&quot;/&gt;&lt;wsp:rsid wsp:val=&quot;004614BB&quot;/&gt;&lt;wsp:rsid wsp:val=&quot;004615C7&quot;/&gt;&lt;wsp:rsid wsp:val=&quot;0046164D&quot;/&gt;&lt;wsp:rsid wsp:val=&quot;004616E5&quot;/&gt;&lt;wsp:rsid wsp:val=&quot;004616FF&quot;/&gt;&lt;wsp:rsid wsp:val=&quot;004617A0&quot;/&gt;&lt;wsp:rsid wsp:val=&quot;0046194F&quot;/&gt;&lt;wsp:rsid wsp:val=&quot;00461C00&quot;/&gt;&lt;wsp:rsid wsp:val=&quot;00461F05&quot;/&gt;&lt;wsp:rsid wsp:val=&quot;004622A1&quot;/&gt;&lt;wsp:rsid wsp:val=&quot;004622D0&quot;/&gt;&lt;wsp:rsid wsp:val=&quot;00462420&quot;/&gt;&lt;wsp:rsid wsp:val=&quot;0046267C&quot;/&gt;&lt;wsp:rsid wsp:val=&quot;004629F2&quot;/&gt;&lt;wsp:rsid wsp:val=&quot;00462A9C&quot;/&gt;&lt;wsp:rsid wsp:val=&quot;00462B09&quot;/&gt;&lt;wsp:rsid wsp:val=&quot;00462B29&quot;/&gt;&lt;wsp:rsid wsp:val=&quot;00462FC4&quot;/&gt;&lt;wsp:rsid wsp:val=&quot;00463139&quot;/&gt;&lt;wsp:rsid wsp:val=&quot;00463448&quot;/&gt;&lt;wsp:rsid wsp:val=&quot;0046348F&quot;/&gt;&lt;wsp:rsid wsp:val=&quot;00463940&quot;/&gt;&lt;wsp:rsid wsp:val=&quot;00464130&quot;/&gt;&lt;wsp:rsid wsp:val=&quot;0046434B&quot;/&gt;&lt;wsp:rsid wsp:val=&quot;00464513&quot;/&gt;&lt;wsp:rsid wsp:val=&quot;00464919&quot;/&gt;&lt;wsp:rsid wsp:val=&quot;00464EE0&quot;/&gt;&lt;wsp:rsid wsp:val=&quot;00465461&quot;/&gt;&lt;wsp:rsid wsp:val=&quot;00465467&quot;/&gt;&lt;wsp:rsid wsp:val=&quot;00465573&quot;/&gt;&lt;wsp:rsid wsp:val=&quot;0046567F&quot;/&gt;&lt;wsp:rsid wsp:val=&quot;004658C3&quot;/&gt;&lt;wsp:rsid wsp:val=&quot;00465CE5&quot;/&gt;&lt;wsp:rsid wsp:val=&quot;00465EB3&quot;/&gt;&lt;wsp:rsid wsp:val=&quot;0046645E&quot;/&gt;&lt;wsp:rsid wsp:val=&quot;0046698E&quot;/&gt;&lt;wsp:rsid wsp:val=&quot;004671AF&quot;/&gt;&lt;wsp:rsid wsp:val=&quot;00467838&quot;/&gt;&lt;wsp:rsid wsp:val=&quot;0047010B&quot;/&gt;&lt;wsp:rsid wsp:val=&quot;0047041E&quot;/&gt;&lt;wsp:rsid wsp:val=&quot;00470750&quot;/&gt;&lt;wsp:rsid wsp:val=&quot;00470893&quot;/&gt;&lt;wsp:rsid wsp:val=&quot;00470E35&quot;/&gt;&lt;wsp:rsid wsp:val=&quot;0047166D&quot;/&gt;&lt;wsp:rsid wsp:val=&quot;00471856&quot;/&gt;&lt;wsp:rsid wsp:val=&quot;004719A1&quot;/&gt;&lt;wsp:rsid wsp:val=&quot;00471CEC&quot;/&gt;&lt;wsp:rsid wsp:val=&quot;00471DB0&quot;/&gt;&lt;wsp:rsid wsp:val=&quot;00471F3B&quot;/&gt;&lt;wsp:rsid wsp:val=&quot;00471FAB&quot;/&gt;&lt;wsp:rsid wsp:val=&quot;00472ACB&quot;/&gt;&lt;wsp:rsid wsp:val=&quot;004734A1&quot;/&gt;&lt;wsp:rsid wsp:val=&quot;00473F5F&quot;/&gt;&lt;wsp:rsid wsp:val=&quot;0047410D&quot;/&gt;&lt;wsp:rsid wsp:val=&quot;004742E4&quot;/&gt;&lt;wsp:rsid wsp:val=&quot;004743DE&quot;/&gt;&lt;wsp:rsid wsp:val=&quot;00474591&quot;/&gt;&lt;wsp:rsid wsp:val=&quot;00474FB4&quot;/&gt;&lt;wsp:rsid wsp:val=&quot;00475131&quot;/&gt;&lt;wsp:rsid wsp:val=&quot;00475139&quot;/&gt;&lt;wsp:rsid wsp:val=&quot;00475260&quot;/&gt;&lt;wsp:rsid wsp:val=&quot;004755D5&quot;/&gt;&lt;wsp:rsid wsp:val=&quot;0047574D&quot;/&gt;&lt;wsp:rsid wsp:val=&quot;004758FA&quot;/&gt;&lt;wsp:rsid wsp:val=&quot;00475A1B&quot;/&gt;&lt;wsp:rsid wsp:val=&quot;00475D3E&quot;/&gt;&lt;wsp:rsid wsp:val=&quot;00475E50&quot;/&gt;&lt;wsp:rsid wsp:val=&quot;00475F90&quot;/&gt;&lt;wsp:rsid wsp:val=&quot;004765CE&quot;/&gt;&lt;wsp:rsid wsp:val=&quot;00476734&quot;/&gt;&lt;wsp:rsid wsp:val=&quot;00476747&quot;/&gt;&lt;wsp:rsid wsp:val=&quot;00476D8B&quot;/&gt;&lt;wsp:rsid wsp:val=&quot;00476EAE&quot;/&gt;&lt;wsp:rsid wsp:val=&quot;004770A2&quot;/&gt;&lt;wsp:rsid wsp:val=&quot;004774C5&quot;/&gt;&lt;wsp:rsid wsp:val=&quot;004775ED&quot;/&gt;&lt;wsp:rsid wsp:val=&quot;004777C7&quot;/&gt;&lt;wsp:rsid wsp:val=&quot;00477B0B&quot;/&gt;&lt;wsp:rsid wsp:val=&quot;004803A9&quot;/&gt;&lt;wsp:rsid wsp:val=&quot;004804A6&quot;/&gt;&lt;wsp:rsid wsp:val=&quot;004807D5&quot;/&gt;&lt;wsp:rsid wsp:val=&quot;00480B03&quot;/&gt;&lt;wsp:rsid wsp:val=&quot;00480B53&quot;/&gt;&lt;wsp:rsid wsp:val=&quot;00480D77&quot;/&gt;&lt;wsp:rsid wsp:val=&quot;00480E5E&quot;/&gt;&lt;wsp:rsid wsp:val=&quot;004810EC&quot;/&gt;&lt;wsp:rsid wsp:val=&quot;004814F6&quot;/&gt;&lt;wsp:rsid wsp:val=&quot;00481607&quot;/&gt;&lt;wsp:rsid wsp:val=&quot;004821B4&quot;/&gt;&lt;wsp:rsid wsp:val=&quot;00482389&quot;/&gt;&lt;wsp:rsid wsp:val=&quot;004824F5&quot;/&gt;&lt;wsp:rsid wsp:val=&quot;00482943&quot;/&gt;&lt;wsp:rsid wsp:val=&quot;00482ADC&quot;/&gt;&lt;wsp:rsid wsp:val=&quot;00482B0E&quot;/&gt;&lt;wsp:rsid wsp:val=&quot;00482B1F&quot;/&gt;&lt;wsp:rsid wsp:val=&quot;00482BAD&quot;/&gt;&lt;wsp:rsid wsp:val=&quot;00482CDD&quot;/&gt;&lt;wsp:rsid wsp:val=&quot;00483D11&quot;/&gt;&lt;wsp:rsid wsp:val=&quot;00483D20&quot;/&gt;&lt;wsp:rsid wsp:val=&quot;00483FA7&quot;/&gt;&lt;wsp:rsid wsp:val=&quot;0048406D&quot;/&gt;&lt;wsp:rsid wsp:val=&quot;0048410E&quot;/&gt;&lt;wsp:rsid wsp:val=&quot;00484454&quot;/&gt;&lt;wsp:rsid wsp:val=&quot;004847D3&quot;/&gt;&lt;wsp:rsid wsp:val=&quot;00484C46&quot;/&gt;&lt;wsp:rsid wsp:val=&quot;00485969&quot;/&gt;&lt;wsp:rsid wsp:val=&quot;0048598C&quot;/&gt;&lt;wsp:rsid wsp:val=&quot;00485C9E&quot;/&gt;&lt;wsp:rsid wsp:val=&quot;00485E8A&quot;/&gt;&lt;wsp:rsid wsp:val=&quot;00485FEB&quot;/&gt;&lt;wsp:rsid wsp:val=&quot;0048620B&quot;/&gt;&lt;wsp:rsid wsp:val=&quot;004862DE&quot;/&gt;&lt;wsp:rsid wsp:val=&quot;0048647C&quot;/&gt;&lt;wsp:rsid wsp:val=&quot;0048658B&quot;/&gt;&lt;wsp:rsid wsp:val=&quot;00486CF2&quot;/&gt;&lt;wsp:rsid wsp:val=&quot;00486EC5&quot;/&gt;&lt;wsp:rsid wsp:val=&quot;00487442&quot;/&gt;&lt;wsp:rsid wsp:val=&quot;00487BB8&quot;/&gt;&lt;wsp:rsid wsp:val=&quot;00487F28&quot;/&gt;&lt;wsp:rsid wsp:val=&quot;0049005F&quot;/&gt;&lt;wsp:rsid wsp:val=&quot;00490649&quot;/&gt;&lt;wsp:rsid wsp:val=&quot;0049093B&quot;/&gt;&lt;wsp:rsid wsp:val=&quot;00490E94&quot;/&gt;&lt;wsp:rsid wsp:val=&quot;00490EE3&quot;/&gt;&lt;wsp:rsid wsp:val=&quot;004912BA&quot;/&gt;&lt;wsp:rsid wsp:val=&quot;0049143D&quot;/&gt;&lt;wsp:rsid wsp:val=&quot;004916E8&quot;/&gt;&lt;wsp:rsid wsp:val=&quot;004918A0&quot;/&gt;&lt;wsp:rsid wsp:val=&quot;0049230F&quot;/&gt;&lt;wsp:rsid wsp:val=&quot;004924E5&quot;/&gt;&lt;wsp:rsid wsp:val=&quot;00492619&quot;/&gt;&lt;wsp:rsid wsp:val=&quot;0049277B&quot;/&gt;&lt;wsp:rsid wsp:val=&quot;00493308&quot;/&gt;&lt;wsp:rsid wsp:val=&quot;0049349F&quot;/&gt;&lt;wsp:rsid wsp:val=&quot;004935A4&quot;/&gt;&lt;wsp:rsid wsp:val=&quot;00493916&quot;/&gt;&lt;wsp:rsid wsp:val=&quot;00493D08&quot;/&gt;&lt;wsp:rsid wsp:val=&quot;00494584&quot;/&gt;&lt;wsp:rsid wsp:val=&quot;00494C34&quot;/&gt;&lt;wsp:rsid wsp:val=&quot;00494E75&quot;/&gt;&lt;wsp:rsid wsp:val=&quot;00495071&quot;/&gt;&lt;wsp:rsid wsp:val=&quot;00495227&quot;/&gt;&lt;wsp:rsid wsp:val=&quot;004961DB&quot;/&gt;&lt;wsp:rsid wsp:val=&quot;00496254&quot;/&gt;&lt;wsp:rsid wsp:val=&quot;00496411&quot;/&gt;&lt;wsp:rsid wsp:val=&quot;0049653E&quot;/&gt;&lt;wsp:rsid wsp:val=&quot;00496BEF&quot;/&gt;&lt;wsp:rsid wsp:val=&quot;004970A1&quot;/&gt;&lt;wsp:rsid wsp:val=&quot;0049792C&quot;/&gt;&lt;wsp:rsid wsp:val=&quot;00497BD3&quot;/&gt;&lt;wsp:rsid wsp:val=&quot;00497F24&quot;/&gt;&lt;wsp:rsid wsp:val=&quot;00497F2F&quot;/&gt;&lt;wsp:rsid wsp:val=&quot;004A01E1&quot;/&gt;&lt;wsp:rsid wsp:val=&quot;004A09A7&quot;/&gt;&lt;wsp:rsid wsp:val=&quot;004A0E00&quot;/&gt;&lt;wsp:rsid wsp:val=&quot;004A15F7&quot;/&gt;&lt;wsp:rsid wsp:val=&quot;004A1600&quot;/&gt;&lt;wsp:rsid wsp:val=&quot;004A1956&quot;/&gt;&lt;wsp:rsid wsp:val=&quot;004A1B20&quot;/&gt;&lt;wsp:rsid wsp:val=&quot;004A201F&quot;/&gt;&lt;wsp:rsid wsp:val=&quot;004A2130&quot;/&gt;&lt;wsp:rsid wsp:val=&quot;004A23B8&quot;/&gt;&lt;wsp:rsid wsp:val=&quot;004A23C0&quot;/&gt;&lt;wsp:rsid wsp:val=&quot;004A28D4&quot;/&gt;&lt;wsp:rsid wsp:val=&quot;004A2908&quot;/&gt;&lt;wsp:rsid wsp:val=&quot;004A2B3D&quot;/&gt;&lt;wsp:rsid wsp:val=&quot;004A2BE1&quot;/&gt;&lt;wsp:rsid wsp:val=&quot;004A2E44&quot;/&gt;&lt;wsp:rsid wsp:val=&quot;004A30F7&quot;/&gt;&lt;wsp:rsid wsp:val=&quot;004A31F1&quot;/&gt;&lt;wsp:rsid wsp:val=&quot;004A366E&quot;/&gt;&lt;wsp:rsid wsp:val=&quot;004A36C0&quot;/&gt;&lt;wsp:rsid wsp:val=&quot;004A36FB&quot;/&gt;&lt;wsp:rsid wsp:val=&quot;004A3A2A&quot;/&gt;&lt;wsp:rsid wsp:val=&quot;004A3AA3&quot;/&gt;&lt;wsp:rsid wsp:val=&quot;004A3AB1&quot;/&gt;&lt;wsp:rsid wsp:val=&quot;004A4247&quot;/&gt;&lt;wsp:rsid wsp:val=&quot;004A4635&quot;/&gt;&lt;wsp:rsid wsp:val=&quot;004A4900&quot;/&gt;&lt;wsp:rsid wsp:val=&quot;004A4BE8&quot;/&gt;&lt;wsp:rsid wsp:val=&quot;004A4D38&quot;/&gt;&lt;wsp:rsid wsp:val=&quot;004A4D91&quot;/&gt;&lt;wsp:rsid wsp:val=&quot;004A4E7E&quot;/&gt;&lt;wsp:rsid wsp:val=&quot;004A4E95&quot;/&gt;&lt;wsp:rsid wsp:val=&quot;004A4FFB&quot;/&gt;&lt;wsp:rsid wsp:val=&quot;004A5270&quot;/&gt;&lt;wsp:rsid wsp:val=&quot;004A5667&quot;/&gt;&lt;wsp:rsid wsp:val=&quot;004A57FC&quot;/&gt;&lt;wsp:rsid wsp:val=&quot;004A5F92&quot;/&gt;&lt;wsp:rsid wsp:val=&quot;004A66D4&quot;/&gt;&lt;wsp:rsid wsp:val=&quot;004A705C&quot;/&gt;&lt;wsp:rsid wsp:val=&quot;004A717D&quot;/&gt;&lt;wsp:rsid wsp:val=&quot;004A7276&quot;/&gt;&lt;wsp:rsid wsp:val=&quot;004A78BC&quot;/&gt;&lt;wsp:rsid wsp:val=&quot;004A7EE7&quot;/&gt;&lt;wsp:rsid wsp:val=&quot;004A7FB0&quot;/&gt;&lt;wsp:rsid wsp:val=&quot;004B02E8&quot;/&gt;&lt;wsp:rsid wsp:val=&quot;004B067B&quot;/&gt;&lt;wsp:rsid wsp:val=&quot;004B06EF&quot;/&gt;&lt;wsp:rsid wsp:val=&quot;004B0706&quot;/&gt;&lt;wsp:rsid wsp:val=&quot;004B0787&quot;/&gt;&lt;wsp:rsid wsp:val=&quot;004B0A36&quot;/&gt;&lt;wsp:rsid wsp:val=&quot;004B1313&quot;/&gt;&lt;wsp:rsid wsp:val=&quot;004B169E&quot;/&gt;&lt;wsp:rsid wsp:val=&quot;004B1B53&quot;/&gt;&lt;wsp:rsid wsp:val=&quot;004B1C42&quot;/&gt;&lt;wsp:rsid wsp:val=&quot;004B1E40&quot;/&gt;&lt;wsp:rsid wsp:val=&quot;004B2700&quot;/&gt;&lt;wsp:rsid wsp:val=&quot;004B2AA0&quot;/&gt;&lt;wsp:rsid wsp:val=&quot;004B2B31&quot;/&gt;&lt;wsp:rsid wsp:val=&quot;004B2C33&quot;/&gt;&lt;wsp:rsid wsp:val=&quot;004B2CDB&quot;/&gt;&lt;wsp:rsid wsp:val=&quot;004B2F70&quot;/&gt;&lt;wsp:rsid wsp:val=&quot;004B385B&quot;/&gt;&lt;wsp:rsid wsp:val=&quot;004B3C3F&quot;/&gt;&lt;wsp:rsid wsp:val=&quot;004B45A2&quot;/&gt;&lt;wsp:rsid wsp:val=&quot;004B4A0F&quot;/&gt;&lt;wsp:rsid wsp:val=&quot;004B4AA2&quot;/&gt;&lt;wsp:rsid wsp:val=&quot;004B4C54&quot;/&gt;&lt;wsp:rsid wsp:val=&quot;004B4C67&quot;/&gt;&lt;wsp:rsid wsp:val=&quot;004B50E0&quot;/&gt;&lt;wsp:rsid wsp:val=&quot;004B515E&quot;/&gt;&lt;wsp:rsid wsp:val=&quot;004B55EC&quot;/&gt;&lt;wsp:rsid wsp:val=&quot;004B5B5B&quot;/&gt;&lt;wsp:rsid wsp:val=&quot;004B5C73&quot;/&gt;&lt;wsp:rsid wsp:val=&quot;004B5E6F&quot;/&gt;&lt;wsp:rsid wsp:val=&quot;004B5FFC&quot;/&gt;&lt;wsp:rsid wsp:val=&quot;004B6301&quot;/&gt;&lt;wsp:rsid wsp:val=&quot;004B6707&quot;/&gt;&lt;wsp:rsid wsp:val=&quot;004B6944&quot;/&gt;&lt;wsp:rsid wsp:val=&quot;004B6E56&quot;/&gt;&lt;wsp:rsid wsp:val=&quot;004B6FFB&quot;/&gt;&lt;wsp:rsid wsp:val=&quot;004B70B6&quot;/&gt;&lt;wsp:rsid wsp:val=&quot;004B7181&quot;/&gt;&lt;wsp:rsid wsp:val=&quot;004B795F&quot;/&gt;&lt;wsp:rsid wsp:val=&quot;004B7BA5&quot;/&gt;&lt;wsp:rsid wsp:val=&quot;004B7FC2&quot;/&gt;&lt;wsp:rsid wsp:val=&quot;004C001B&quot;/&gt;&lt;wsp:rsid wsp:val=&quot;004C0346&quot;/&gt;&lt;wsp:rsid wsp:val=&quot;004C03CC&quot;/&gt;&lt;wsp:rsid wsp:val=&quot;004C0A25&quot;/&gt;&lt;wsp:rsid wsp:val=&quot;004C0AE9&quot;/&gt;&lt;wsp:rsid wsp:val=&quot;004C0B5B&quot;/&gt;&lt;wsp:rsid wsp:val=&quot;004C0C03&quot;/&gt;&lt;wsp:rsid wsp:val=&quot;004C0EE4&quot;/&gt;&lt;wsp:rsid wsp:val=&quot;004C0F99&quot;/&gt;&lt;wsp:rsid wsp:val=&quot;004C130D&quot;/&gt;&lt;wsp:rsid wsp:val=&quot;004C132F&quot;/&gt;&lt;wsp:rsid wsp:val=&quot;004C1624&quot;/&gt;&lt;wsp:rsid wsp:val=&quot;004C171F&quot;/&gt;&lt;wsp:rsid wsp:val=&quot;004C19E0&quot;/&gt;&lt;wsp:rsid wsp:val=&quot;004C2371&quot;/&gt;&lt;wsp:rsid wsp:val=&quot;004C2B6F&quot;/&gt;&lt;wsp:rsid wsp:val=&quot;004C2C4E&quot;/&gt;&lt;wsp:rsid wsp:val=&quot;004C2E6B&quot;/&gt;&lt;wsp:rsid wsp:val=&quot;004C2F01&quot;/&gt;&lt;wsp:rsid wsp:val=&quot;004C2F96&quot;/&gt;&lt;wsp:rsid wsp:val=&quot;004C3472&quot;/&gt;&lt;wsp:rsid wsp:val=&quot;004C34E8&quot;/&gt;&lt;wsp:rsid wsp:val=&quot;004C3A46&quot;/&gt;&lt;wsp:rsid wsp:val=&quot;004C3AD4&quot;/&gt;&lt;wsp:rsid wsp:val=&quot;004C3C51&quot;/&gt;&lt;wsp:rsid wsp:val=&quot;004C3FEE&quot;/&gt;&lt;wsp:rsid wsp:val=&quot;004C40D3&quot;/&gt;&lt;wsp:rsid wsp:val=&quot;004C4384&quot;/&gt;&lt;wsp:rsid wsp:val=&quot;004C47FE&quot;/&gt;&lt;wsp:rsid wsp:val=&quot;004C4957&quot;/&gt;&lt;wsp:rsid wsp:val=&quot;004C4BCE&quot;/&gt;&lt;wsp:rsid wsp:val=&quot;004C4BF3&quot;/&gt;&lt;wsp:rsid wsp:val=&quot;004C4F33&quot;/&gt;&lt;wsp:rsid wsp:val=&quot;004C5203&quot;/&gt;&lt;wsp:rsid wsp:val=&quot;004C521E&quot;/&gt;&lt;wsp:rsid wsp:val=&quot;004C53F2&quot;/&gt;&lt;wsp:rsid wsp:val=&quot;004C5C61&quot;/&gt;&lt;wsp:rsid wsp:val=&quot;004C5EF0&quot;/&gt;&lt;wsp:rsid wsp:val=&quot;004C63D6&quot;/&gt;&lt;wsp:rsid wsp:val=&quot;004C660B&quot;/&gt;&lt;wsp:rsid wsp:val=&quot;004C6627&quot;/&gt;&lt;wsp:rsid wsp:val=&quot;004C670B&quot;/&gt;&lt;wsp:rsid wsp:val=&quot;004C6782&quot;/&gt;&lt;wsp:rsid wsp:val=&quot;004C6915&quot;/&gt;&lt;wsp:rsid wsp:val=&quot;004C6D25&quot;/&gt;&lt;wsp:rsid wsp:val=&quot;004C6EED&quot;/&gt;&lt;wsp:rsid wsp:val=&quot;004C730E&quot;/&gt;&lt;wsp:rsid wsp:val=&quot;004C7739&quot;/&gt;&lt;wsp:rsid wsp:val=&quot;004C7A83&quot;/&gt;&lt;wsp:rsid wsp:val=&quot;004C7BDF&quot;/&gt;&lt;wsp:rsid wsp:val=&quot;004C7EFE&quot;/&gt;&lt;wsp:rsid wsp:val=&quot;004D0200&quot;/&gt;&lt;wsp:rsid wsp:val=&quot;004D0436&quot;/&gt;&lt;wsp:rsid wsp:val=&quot;004D0E08&quot;/&gt;&lt;wsp:rsid wsp:val=&quot;004D0E42&quot;/&gt;&lt;wsp:rsid wsp:val=&quot;004D15E8&quot;/&gt;&lt;wsp:rsid wsp:val=&quot;004D171F&quot;/&gt;&lt;wsp:rsid wsp:val=&quot;004D1A33&quot;/&gt;&lt;wsp:rsid wsp:val=&quot;004D1A71&quot;/&gt;&lt;wsp:rsid wsp:val=&quot;004D1D64&quot;/&gt;&lt;wsp:rsid wsp:val=&quot;004D1DED&quot;/&gt;&lt;wsp:rsid wsp:val=&quot;004D2474&quot;/&gt;&lt;wsp:rsid wsp:val=&quot;004D24F2&quot;/&gt;&lt;wsp:rsid wsp:val=&quot;004D27C4&quot;/&gt;&lt;wsp:rsid wsp:val=&quot;004D2B5A&quot;/&gt;&lt;wsp:rsid wsp:val=&quot;004D2E1A&quot;/&gt;&lt;wsp:rsid wsp:val=&quot;004D2E57&quot;/&gt;&lt;wsp:rsid wsp:val=&quot;004D2FE7&quot;/&gt;&lt;wsp:rsid wsp:val=&quot;004D31C8&quot;/&gt;&lt;wsp:rsid wsp:val=&quot;004D320E&quot;/&gt;&lt;wsp:rsid wsp:val=&quot;004D3251&quot;/&gt;&lt;wsp:rsid wsp:val=&quot;004D3E3B&quot;/&gt;&lt;wsp:rsid wsp:val=&quot;004D409C&quot;/&gt;&lt;wsp:rsid wsp:val=&quot;004D41F7&quot;/&gt;&lt;wsp:rsid wsp:val=&quot;004D45F9&quot;/&gt;&lt;wsp:rsid wsp:val=&quot;004D4968&quot;/&gt;&lt;wsp:rsid wsp:val=&quot;004D4977&quot;/&gt;&lt;wsp:rsid wsp:val=&quot;004D49E4&quot;/&gt;&lt;wsp:rsid wsp:val=&quot;004D4A8A&quot;/&gt;&lt;wsp:rsid wsp:val=&quot;004D4BB0&quot;/&gt;&lt;wsp:rsid wsp:val=&quot;004D4BEA&quot;/&gt;&lt;wsp:rsid wsp:val=&quot;004D4C05&quot;/&gt;&lt;wsp:rsid wsp:val=&quot;004D50CC&quot;/&gt;&lt;wsp:rsid wsp:val=&quot;004D52E9&quot;/&gt;&lt;wsp:rsid wsp:val=&quot;004D56CA&quot;/&gt;&lt;wsp:rsid wsp:val=&quot;004D58D1&quot;/&gt;&lt;wsp:rsid wsp:val=&quot;004D5ECC&quot;/&gt;&lt;wsp:rsid wsp:val=&quot;004D5F02&quot;/&gt;&lt;wsp:rsid wsp:val=&quot;004D650F&quot;/&gt;&lt;wsp:rsid wsp:val=&quot;004D671B&quot;/&gt;&lt;wsp:rsid wsp:val=&quot;004D68C0&quot;/&gt;&lt;wsp:rsid wsp:val=&quot;004D710C&quot;/&gt;&lt;wsp:rsid wsp:val=&quot;004D7448&quot;/&gt;&lt;wsp:rsid wsp:val=&quot;004E0033&quot;/&gt;&lt;wsp:rsid wsp:val=&quot;004E03BE&quot;/&gt;&lt;wsp:rsid wsp:val=&quot;004E0619&quot;/&gt;&lt;wsp:rsid wsp:val=&quot;004E0BC8&quot;/&gt;&lt;wsp:rsid wsp:val=&quot;004E0CD0&quot;/&gt;&lt;wsp:rsid wsp:val=&quot;004E1260&quot;/&gt;&lt;wsp:rsid wsp:val=&quot;004E17FE&quot;/&gt;&lt;wsp:rsid wsp:val=&quot;004E1A6D&quot;/&gt;&lt;wsp:rsid wsp:val=&quot;004E1CBB&quot;/&gt;&lt;wsp:rsid wsp:val=&quot;004E1D07&quot;/&gt;&lt;wsp:rsid wsp:val=&quot;004E1FC0&quot;/&gt;&lt;wsp:rsid wsp:val=&quot;004E209D&quot;/&gt;&lt;wsp:rsid wsp:val=&quot;004E2155&quot;/&gt;&lt;wsp:rsid wsp:val=&quot;004E21D3&quot;/&gt;&lt;wsp:rsid wsp:val=&quot;004E21E3&quot;/&gt;&lt;wsp:rsid wsp:val=&quot;004E2AFF&quot;/&gt;&lt;wsp:rsid wsp:val=&quot;004E2C41&quot;/&gt;&lt;wsp:rsid wsp:val=&quot;004E2E33&quot;/&gt;&lt;wsp:rsid wsp:val=&quot;004E2F51&quot;/&gt;&lt;wsp:rsid wsp:val=&quot;004E2F60&quot;/&gt;&lt;wsp:rsid wsp:val=&quot;004E3579&quot;/&gt;&lt;wsp:rsid wsp:val=&quot;004E3892&quot;/&gt;&lt;wsp:rsid wsp:val=&quot;004E3FD8&quot;/&gt;&lt;wsp:rsid wsp:val=&quot;004E449B&quot;/&gt;&lt;wsp:rsid wsp:val=&quot;004E471C&quot;/&gt;&lt;wsp:rsid wsp:val=&quot;004E4754&quot;/&gt;&lt;wsp:rsid wsp:val=&quot;004E48A1&quot;/&gt;&lt;wsp:rsid wsp:val=&quot;004E5181&quot;/&gt;&lt;wsp:rsid wsp:val=&quot;004E53AE&quot;/&gt;&lt;wsp:rsid wsp:val=&quot;004E5449&quot;/&gt;&lt;wsp:rsid wsp:val=&quot;004E5C61&quot;/&gt;&lt;wsp:rsid wsp:val=&quot;004E6158&quot;/&gt;&lt;wsp:rsid wsp:val=&quot;004E6184&quot;/&gt;&lt;wsp:rsid wsp:val=&quot;004E6267&quot;/&gt;&lt;wsp:rsid wsp:val=&quot;004E62BC&quot;/&gt;&lt;wsp:rsid wsp:val=&quot;004E63C9&quot;/&gt;&lt;wsp:rsid wsp:val=&quot;004E675B&quot;/&gt;&lt;wsp:rsid wsp:val=&quot;004E6CEA&quot;/&gt;&lt;wsp:rsid wsp:val=&quot;004E6E83&quot;/&gt;&lt;wsp:rsid wsp:val=&quot;004E7537&quot;/&gt;&lt;wsp:rsid wsp:val=&quot;004E7691&quot;/&gt;&lt;wsp:rsid wsp:val=&quot;004E76A5&quot;/&gt;&lt;wsp:rsid wsp:val=&quot;004E7B7F&quot;/&gt;&lt;wsp:rsid wsp:val=&quot;004E7E00&quot;/&gt;&lt;wsp:rsid wsp:val=&quot;004E7E45&quot;/&gt;&lt;wsp:rsid wsp:val=&quot;004F0025&quot;/&gt;&lt;wsp:rsid wsp:val=&quot;004F01B4&quot;/&gt;&lt;wsp:rsid wsp:val=&quot;004F020A&quot;/&gt;&lt;wsp:rsid wsp:val=&quot;004F080C&quot;/&gt;&lt;wsp:rsid wsp:val=&quot;004F0C82&quot;/&gt;&lt;wsp:rsid wsp:val=&quot;004F114A&quot;/&gt;&lt;wsp:rsid wsp:val=&quot;004F133C&quot;/&gt;&lt;wsp:rsid wsp:val=&quot;004F13D2&quot;/&gt;&lt;wsp:rsid wsp:val=&quot;004F1910&quot;/&gt;&lt;wsp:rsid wsp:val=&quot;004F1A00&quot;/&gt;&lt;wsp:rsid wsp:val=&quot;004F1D32&quot;/&gt;&lt;wsp:rsid wsp:val=&quot;004F2168&quot;/&gt;&lt;wsp:rsid wsp:val=&quot;004F225D&quot;/&gt;&lt;wsp:rsid wsp:val=&quot;004F257F&quot;/&gt;&lt;wsp:rsid wsp:val=&quot;004F2826&quot;/&gt;&lt;wsp:rsid wsp:val=&quot;004F2AA6&quot;/&gt;&lt;wsp:rsid wsp:val=&quot;004F2B9C&quot;/&gt;&lt;wsp:rsid wsp:val=&quot;004F2CCE&quot;/&gt;&lt;wsp:rsid wsp:val=&quot;004F2D47&quot;/&gt;&lt;wsp:rsid wsp:val=&quot;004F33A9&quot;/&gt;&lt;wsp:rsid wsp:val=&quot;004F359A&quot;/&gt;&lt;wsp:rsid wsp:val=&quot;004F3DD1&quot;/&gt;&lt;wsp:rsid wsp:val=&quot;004F40F1&quot;/&gt;&lt;wsp:rsid wsp:val=&quot;004F4477&quot;/&gt;&lt;wsp:rsid wsp:val=&quot;004F456F&quot;/&gt;&lt;wsp:rsid wsp:val=&quot;004F4760&quot;/&gt;&lt;wsp:rsid wsp:val=&quot;004F497D&quot;/&gt;&lt;wsp:rsid wsp:val=&quot;004F4C27&quot;/&gt;&lt;wsp:rsid wsp:val=&quot;004F4E53&quot;/&gt;&lt;wsp:rsid wsp:val=&quot;004F4F06&quot;/&gt;&lt;wsp:rsid wsp:val=&quot;004F4F1E&quot;/&gt;&lt;wsp:rsid wsp:val=&quot;004F58AB&quot;/&gt;&lt;wsp:rsid wsp:val=&quot;004F627A&quot;/&gt;&lt;wsp:rsid wsp:val=&quot;004F66FA&quot;/&gt;&lt;wsp:rsid wsp:val=&quot;004F67A9&quot;/&gt;&lt;wsp:rsid wsp:val=&quot;004F6AFE&quot;/&gt;&lt;wsp:rsid wsp:val=&quot;004F6C72&quot;/&gt;&lt;wsp:rsid wsp:val=&quot;004F6F20&quot;/&gt;&lt;wsp:rsid wsp:val=&quot;004F72EA&quot;/&gt;&lt;wsp:rsid wsp:val=&quot;004F7373&quot;/&gt;&lt;wsp:rsid wsp:val=&quot;004F73A5&quot;/&gt;&lt;wsp:rsid wsp:val=&quot;004F74B2&quot;/&gt;&lt;wsp:rsid wsp:val=&quot;004F75B4&quot;/&gt;&lt;wsp:rsid wsp:val=&quot;004F75C6&quot;/&gt;&lt;wsp:rsid wsp:val=&quot;004F76A6&quot;/&gt;&lt;wsp:rsid wsp:val=&quot;004F7799&quot;/&gt;&lt;wsp:rsid wsp:val=&quot;004F782F&quot;/&gt;&lt;wsp:rsid wsp:val=&quot;004F78C3&quot;/&gt;&lt;wsp:rsid wsp:val=&quot;004F7B47&quot;/&gt;&lt;wsp:rsid wsp:val=&quot;004F7C51&quot;/&gt;&lt;wsp:rsid wsp:val=&quot;004F7CE6&quot;/&gt;&lt;wsp:rsid wsp:val=&quot;004F7F1A&quot;/&gt;&lt;wsp:rsid wsp:val=&quot;0050031C&quot;/&gt;&lt;wsp:rsid wsp:val=&quot;005004F7&quot;/&gt;&lt;wsp:rsid wsp:val=&quot;00500798&quot;/&gt;&lt;wsp:rsid wsp:val=&quot;005007E7&quot;/&gt;&lt;wsp:rsid wsp:val=&quot;00500A59&quot;/&gt;&lt;wsp:rsid wsp:val=&quot;00501131&quot;/&gt;&lt;wsp:rsid wsp:val=&quot;005012BB&quot;/&gt;&lt;wsp:rsid wsp:val=&quot;0050132F&quot;/&gt;&lt;wsp:rsid wsp:val=&quot;00501577&quot;/&gt;&lt;wsp:rsid wsp:val=&quot;00501723&quot;/&gt;&lt;wsp:rsid wsp:val=&quot;00501A8C&quot;/&gt;&lt;wsp:rsid wsp:val=&quot;00501F0D&quot;/&gt;&lt;wsp:rsid wsp:val=&quot;00502425&quot;/&gt;&lt;wsp:rsid wsp:val=&quot;005029A2&quot;/&gt;&lt;wsp:rsid wsp:val=&quot;005029FC&quot;/&gt;&lt;wsp:rsid wsp:val=&quot;00502B09&quot;/&gt;&lt;wsp:rsid wsp:val=&quot;00502D19&quot;/&gt;&lt;wsp:rsid wsp:val=&quot;00502FCA&quot;/&gt;&lt;wsp:rsid wsp:val=&quot;005035E7&quot;/&gt;&lt;wsp:rsid wsp:val=&quot;005038A7&quot;/&gt;&lt;wsp:rsid wsp:val=&quot;00503C88&quot;/&gt;&lt;wsp:rsid wsp:val=&quot;00503DCD&quot;/&gt;&lt;wsp:rsid wsp:val=&quot;00503FAD&quot;/&gt;&lt;wsp:rsid wsp:val=&quot;005045B6&quot;/&gt;&lt;wsp:rsid wsp:val=&quot;00504639&quot;/&gt;&lt;wsp:rsid wsp:val=&quot;00504C3F&quot;/&gt;&lt;wsp:rsid wsp:val=&quot;005050F8&quot;/&gt;&lt;wsp:rsid wsp:val=&quot;005057BD&quot;/&gt;&lt;wsp:rsid wsp:val=&quot;00505826&quot;/&gt;&lt;wsp:rsid wsp:val=&quot;00505A2A&quot;/&gt;&lt;wsp:rsid wsp:val=&quot;00505ABD&quot;/&gt;&lt;wsp:rsid wsp:val=&quot;00505E39&quot;/&gt;&lt;wsp:rsid wsp:val=&quot;0050614B&quot;/&gt;&lt;wsp:rsid wsp:val=&quot;0050635E&quot;/&gt;&lt;wsp:rsid wsp:val=&quot;00506571&quot;/&gt;&lt;wsp:rsid wsp:val=&quot;005065FA&quot;/&gt;&lt;wsp:rsid wsp:val=&quot;00506A8D&quot;/&gt;&lt;wsp:rsid wsp:val=&quot;00506C2E&quot;/&gt;&lt;wsp:rsid wsp:val=&quot;00506E46&quot;/&gt;&lt;wsp:rsid wsp:val=&quot;005074C9&quot;/&gt;&lt;wsp:rsid wsp:val=&quot;00507718&quot;/&gt;&lt;wsp:rsid wsp:val=&quot;00507754&quot;/&gt;&lt;wsp:rsid wsp:val=&quot;00507CAF&quot;/&gt;&lt;wsp:rsid wsp:val=&quot;00510374&quot;/&gt;&lt;wsp:rsid wsp:val=&quot;00510444&quot;/&gt;&lt;wsp:rsid wsp:val=&quot;0051085D&quot;/&gt;&lt;wsp:rsid wsp:val=&quot;00510B25&quot;/&gt;&lt;wsp:rsid wsp:val=&quot;0051179B&quot;/&gt;&lt;wsp:rsid wsp:val=&quot;00511E67&quot;/&gt;&lt;wsp:rsid wsp:val=&quot;00511FB2&quot;/&gt;&lt;wsp:rsid wsp:val=&quot;00512747&quot;/&gt;&lt;wsp:rsid wsp:val=&quot;00512B8F&quot;/&gt;&lt;wsp:rsid wsp:val=&quot;00512E1C&quot;/&gt;&lt;wsp:rsid wsp:val=&quot;005136B4&quot;/&gt;&lt;wsp:rsid wsp:val=&quot;00513771&quot;/&gt;&lt;wsp:rsid wsp:val=&quot;00513B9E&quot;/&gt;&lt;wsp:rsid wsp:val=&quot;00513F8F&quot;/&gt;&lt;wsp:rsid wsp:val=&quot;00514455&quot;/&gt;&lt;wsp:rsid wsp:val=&quot;005147E7&quot;/&gt;&lt;wsp:rsid wsp:val=&quot;00514882&quot;/&gt;&lt;wsp:rsid wsp:val=&quot;005149A2&quot;/&gt;&lt;wsp:rsid wsp:val=&quot;00514A5B&quot;/&gt;&lt;wsp:rsid wsp:val=&quot;00514CEE&quot;/&gt;&lt;wsp:rsid wsp:val=&quot;005150A0&quot;/&gt;&lt;wsp:rsid wsp:val=&quot;005150E4&quot;/&gt;&lt;wsp:rsid wsp:val=&quot;00515907&quot;/&gt;&lt;wsp:rsid wsp:val=&quot;00515E2B&quot;/&gt;&lt;wsp:rsid wsp:val=&quot;005161E8&quot;/&gt;&lt;wsp:rsid wsp:val=&quot;00516B96&quot;/&gt;&lt;wsp:rsid wsp:val=&quot;00516DD3&quot;/&gt;&lt;wsp:rsid wsp:val=&quot;005173A4&quot;/&gt;&lt;wsp:rsid wsp:val=&quot;0051770E&quot;/&gt;&lt;wsp:rsid wsp:val=&quot;005179FF&quot;/&gt;&lt;wsp:rsid wsp:val=&quot;00517B28&quot;/&gt;&lt;wsp:rsid wsp:val=&quot;0052001B&quot;/&gt;&lt;wsp:rsid wsp:val=&quot;00520037&quot;/&gt;&lt;wsp:rsid wsp:val=&quot;005205C8&quot;/&gt;&lt;wsp:rsid wsp:val=&quot;00521077&quot;/&gt;&lt;wsp:rsid wsp:val=&quot;00521D65&quot;/&gt;&lt;wsp:rsid wsp:val=&quot;00521F19&quot;/&gt;&lt;wsp:rsid wsp:val=&quot;005221A4&quot;/&gt;&lt;wsp:rsid wsp:val=&quot;00522F19&quot;/&gt;&lt;wsp:rsid wsp:val=&quot;00523366&quot;/&gt;&lt;wsp:rsid wsp:val=&quot;00523E18&quot;/&gt;&lt;wsp:rsid wsp:val=&quot;00523F32&quot;/&gt;&lt;wsp:rsid wsp:val=&quot;0052422C&quot;/&gt;&lt;wsp:rsid wsp:val=&quot;005243F4&quot;/&gt;&lt;wsp:rsid wsp:val=&quot;005244D5&quot;/&gt;&lt;wsp:rsid wsp:val=&quot;0052463E&quot;/&gt;&lt;wsp:rsid wsp:val=&quot;00524729&quot;/&gt;&lt;wsp:rsid wsp:val=&quot;005248C4&quot;/&gt;&lt;wsp:rsid wsp:val=&quot;00524AD1&quot;/&gt;&lt;wsp:rsid wsp:val=&quot;00524C54&quot;/&gt;&lt;wsp:rsid wsp:val=&quot;00524DEC&quot;/&gt;&lt;wsp:rsid wsp:val=&quot;00524E6A&quot;/&gt;&lt;wsp:rsid wsp:val=&quot;005251DA&quot;/&gt;&lt;wsp:rsid wsp:val=&quot;00525407&quot;/&gt;&lt;wsp:rsid wsp:val=&quot;00525F16&quot;/&gt;&lt;wsp:rsid wsp:val=&quot;00525F4D&quot;/&gt;&lt;wsp:rsid wsp:val=&quot;00525F71&quot;/&gt;&lt;wsp:rsid wsp:val=&quot;00526270&quot;/&gt;&lt;wsp:rsid wsp:val=&quot;005269C2&quot;/&gt;&lt;wsp:rsid wsp:val=&quot;00526C7A&quot;/&gt;&lt;wsp:rsid wsp:val=&quot;00526C8A&quot;/&gt;&lt;wsp:rsid wsp:val=&quot;00527337&quot;/&gt;&lt;wsp:rsid wsp:val=&quot;00527489&quot;/&gt;&lt;wsp:rsid wsp:val=&quot;0053012B&quot;/&gt;&lt;wsp:rsid wsp:val=&quot;00530406&quot;/&gt;&lt;wsp:rsid wsp:val=&quot;0053058D&quot;/&gt;&lt;wsp:rsid wsp:val=&quot;00530AFD&quot;/&gt;&lt;wsp:rsid wsp:val=&quot;00530F11&quot;/&gt;&lt;wsp:rsid wsp:val=&quot;0053169E&quot;/&gt;&lt;wsp:rsid wsp:val=&quot;0053173A&quot;/&gt;&lt;wsp:rsid wsp:val=&quot;00531824&quot;/&gt;&lt;wsp:rsid wsp:val=&quot;00531AF4&quot;/&gt;&lt;wsp:rsid wsp:val=&quot;00531CA9&quot;/&gt;&lt;wsp:rsid wsp:val=&quot;00531F71&quot;/&gt;&lt;wsp:rsid wsp:val=&quot;00532462&quot;/&gt;&lt;wsp:rsid wsp:val=&quot;00532486&quot;/&gt;&lt;wsp:rsid wsp:val=&quot;00532B16&quot;/&gt;&lt;wsp:rsid wsp:val=&quot;00532C9D&quot;/&gt;&lt;wsp:rsid wsp:val=&quot;00532DBB&quot;/&gt;&lt;wsp:rsid wsp:val=&quot;00533215&quot;/&gt;&lt;wsp:rsid wsp:val=&quot;005333E0&quot;/&gt;&lt;wsp:rsid wsp:val=&quot;005334E4&quot;/&gt;&lt;wsp:rsid wsp:val=&quot;005338BD&quot;/&gt;&lt;wsp:rsid wsp:val=&quot;0053394F&quot;/&gt;&lt;wsp:rsid wsp:val=&quot;0053432F&quot;/&gt;&lt;wsp:rsid wsp:val=&quot;005346A4&quot;/&gt;&lt;wsp:rsid wsp:val=&quot;005347FB&quot;/&gt;&lt;wsp:rsid wsp:val=&quot;005349C5&quot;/&gt;&lt;wsp:rsid wsp:val=&quot;005349EB&quot;/&gt;&lt;wsp:rsid wsp:val=&quot;00534AA6&quot;/&gt;&lt;wsp:rsid wsp:val=&quot;00534C83&quot;/&gt;&lt;wsp:rsid wsp:val=&quot;00534DB1&quot;/&gt;&lt;wsp:rsid wsp:val=&quot;00535A27&quot;/&gt;&lt;wsp:rsid wsp:val=&quot;0053637E&quot;/&gt;&lt;wsp:rsid wsp:val=&quot;005365F6&quot;/&gt;&lt;wsp:rsid wsp:val=&quot;00536625&quot;/&gt;&lt;wsp:rsid wsp:val=&quot;00536964&quot;/&gt;&lt;wsp:rsid wsp:val=&quot;00536AEE&quot;/&gt;&lt;wsp:rsid wsp:val=&quot;00536CBA&quot;/&gt;&lt;wsp:rsid wsp:val=&quot;00536D3C&quot;/&gt;&lt;wsp:rsid wsp:val=&quot;00536FCC&quot;/&gt;&lt;wsp:rsid wsp:val=&quot;0053713E&quot;/&gt;&lt;wsp:rsid wsp:val=&quot;00537947&quot;/&gt;&lt;wsp:rsid wsp:val=&quot;00537BE9&quot;/&gt;&lt;wsp:rsid wsp:val=&quot;00537C06&quot;/&gt;&lt;wsp:rsid wsp:val=&quot;00537E22&quot;/&gt;&lt;wsp:rsid wsp:val=&quot;00540147&quot;/&gt;&lt;wsp:rsid wsp:val=&quot;005409E4&quot;/&gt;&lt;wsp:rsid wsp:val=&quot;00540EB6&quot;/&gt;&lt;wsp:rsid wsp:val=&quot;00540FF7&quot;/&gt;&lt;wsp:rsid wsp:val=&quot;0054101A&quot;/&gt;&lt;wsp:rsid wsp:val=&quot;005417A0&quot;/&gt;&lt;wsp:rsid wsp:val=&quot;00541B6E&quot;/&gt;&lt;wsp:rsid wsp:val=&quot;00541E2B&quot;/&gt;&lt;wsp:rsid wsp:val=&quot;005420E7&quot;/&gt;&lt;wsp:rsid wsp:val=&quot;00542DC1&quot;/&gt;&lt;wsp:rsid wsp:val=&quot;00542F2C&quot;/&gt;&lt;wsp:rsid wsp:val=&quot;005436D7&quot;/&gt;&lt;wsp:rsid wsp:val=&quot;00543703&quot;/&gt;&lt;wsp:rsid wsp:val=&quot;005437F5&quot;/&gt;&lt;wsp:rsid wsp:val=&quot;0054386F&quot;/&gt;&lt;wsp:rsid wsp:val=&quot;00543A66&quot;/&gt;&lt;wsp:rsid wsp:val=&quot;00543A83&quot;/&gt;&lt;wsp:rsid wsp:val=&quot;00544220&quot;/&gt;&lt;wsp:rsid wsp:val=&quot;005444D2&quot;/&gt;&lt;wsp:rsid wsp:val=&quot;005448FC&quot;/&gt;&lt;wsp:rsid wsp:val=&quot;00544C33&quot;/&gt;&lt;wsp:rsid wsp:val=&quot;0054556F&quot;/&gt;&lt;wsp:rsid wsp:val=&quot;005457A9&quot;/&gt;&lt;wsp:rsid wsp:val=&quot;005458F0&quot;/&gt;&lt;wsp:rsid wsp:val=&quot;00545A40&quot;/&gt;&lt;wsp:rsid wsp:val=&quot;00545C3D&quot;/&gt;&lt;wsp:rsid wsp:val=&quot;00545E6A&quot;/&gt;&lt;wsp:rsid wsp:val=&quot;00545FD7&quot;/&gt;&lt;wsp:rsid wsp:val=&quot;00546310&quot;/&gt;&lt;wsp:rsid wsp:val=&quot;00546738&quot;/&gt;&lt;wsp:rsid wsp:val=&quot;005467D6&quot;/&gt;&lt;wsp:rsid wsp:val=&quot;00546942&quot;/&gt;&lt;wsp:rsid wsp:val=&quot;00547123&quot;/&gt;&lt;wsp:rsid wsp:val=&quot;00547591&quot;/&gt;&lt;wsp:rsid wsp:val=&quot;005504D9&quot;/&gt;&lt;wsp:rsid wsp:val=&quot;00550B85&quot;/&gt;&lt;wsp:rsid wsp:val=&quot;00550C80&quot;/&gt;&lt;wsp:rsid wsp:val=&quot;00550D6F&quot;/&gt;&lt;wsp:rsid wsp:val=&quot;00550E94&quot;/&gt;&lt;wsp:rsid wsp:val=&quot;005511B1&quot;/&gt;&lt;wsp:rsid wsp:val=&quot;00551E1E&quot;/&gt;&lt;wsp:rsid wsp:val=&quot;00551E52&quot;/&gt;&lt;wsp:rsid wsp:val=&quot;00551E79&quot;/&gt;&lt;wsp:rsid wsp:val=&quot;00552038&quot;/&gt;&lt;wsp:rsid wsp:val=&quot;0055233E&quot;/&gt;&lt;wsp:rsid wsp:val=&quot;00552569&quot;/&gt;&lt;wsp:rsid wsp:val=&quot;005526F2&quot;/&gt;&lt;wsp:rsid wsp:val=&quot;00552FF4&quot;/&gt;&lt;wsp:rsid wsp:val=&quot;005531F6&quot;/&gt;&lt;wsp:rsid wsp:val=&quot;00553F00&quot;/&gt;&lt;wsp:rsid wsp:val=&quot;0055410A&quot;/&gt;&lt;wsp:rsid wsp:val=&quot;005547B9&quot;/&gt;&lt;wsp:rsid wsp:val=&quot;005547CB&quot;/&gt;&lt;wsp:rsid wsp:val=&quot;00554DB6&quot;/&gt;&lt;wsp:rsid wsp:val=&quot;00554DF7&quot;/&gt;&lt;wsp:rsid wsp:val=&quot;00555675&quot;/&gt;&lt;wsp:rsid wsp:val=&quot;0055569E&quot;/&gt;&lt;wsp:rsid wsp:val=&quot;00555713&quot;/&gt;&lt;wsp:rsid wsp:val=&quot;00555772&quot;/&gt;&lt;wsp:rsid wsp:val=&quot;00555D6F&quot;/&gt;&lt;wsp:rsid wsp:val=&quot;00555DC4&quot;/&gt;&lt;wsp:rsid wsp:val=&quot;00556125&quot;/&gt;&lt;wsp:rsid wsp:val=&quot;005561EA&quot;/&gt;&lt;wsp:rsid wsp:val=&quot;00556680&quot;/&gt;&lt;wsp:rsid wsp:val=&quot;005567AA&quot;/&gt;&lt;wsp:rsid wsp:val=&quot;005567BF&quot;/&gt;&lt;wsp:rsid wsp:val=&quot;005569D2&quot;/&gt;&lt;wsp:rsid wsp:val=&quot;005570E7&quot;/&gt;&lt;wsp:rsid wsp:val=&quot;0055718D&quot;/&gt;&lt;wsp:rsid wsp:val=&quot;00557464&quot;/&gt;&lt;wsp:rsid wsp:val=&quot;005575DE&quot;/&gt;&lt;wsp:rsid wsp:val=&quot;0055771C&quot;/&gt;&lt;wsp:rsid wsp:val=&quot;00557CAB&quot;/&gt;&lt;wsp:rsid wsp:val=&quot;00557EB1&quot;/&gt;&lt;wsp:rsid wsp:val=&quot;005603B1&quot;/&gt;&lt;wsp:rsid wsp:val=&quot;0056043E&quot;/&gt;&lt;wsp:rsid wsp:val=&quot;00560AC9&quot;/&gt;&lt;wsp:rsid wsp:val=&quot;00560BEA&quot;/&gt;&lt;wsp:rsid wsp:val=&quot;00560D1F&quot;/&gt;&lt;wsp:rsid wsp:val=&quot;00560DDA&quot;/&gt;&lt;wsp:rsid wsp:val=&quot;00561250&quot;/&gt;&lt;wsp:rsid wsp:val=&quot;0056134D&quot;/&gt;&lt;wsp:rsid wsp:val=&quot;0056166E&quot;/&gt;&lt;wsp:rsid wsp:val=&quot;005617E8&quot;/&gt;&lt;wsp:rsid wsp:val=&quot;00561A95&quot;/&gt;&lt;wsp:rsid wsp:val=&quot;00561B22&quot;/&gt;&lt;wsp:rsid wsp:val=&quot;00561BF6&quot;/&gt;&lt;wsp:rsid wsp:val=&quot;00561E4A&quot;/&gt;&lt;wsp:rsid wsp:val=&quot;0056249A&quot;/&gt;&lt;wsp:rsid wsp:val=&quot;00562908&quot;/&gt;&lt;wsp:rsid wsp:val=&quot;00562CDC&quot;/&gt;&lt;wsp:rsid wsp:val=&quot;00563855&quot;/&gt;&lt;wsp:rsid wsp:val=&quot;00563FD2&quot;/&gt;&lt;wsp:rsid wsp:val=&quot;0056434D&quot;/&gt;&lt;wsp:rsid wsp:val=&quot;005643DC&quot;/&gt;&lt;wsp:rsid wsp:val=&quot;0056477B&quot;/&gt;&lt;wsp:rsid wsp:val=&quot;005649E9&quot;/&gt;&lt;wsp:rsid wsp:val=&quot;00564E2D&quot;/&gt;&lt;wsp:rsid wsp:val=&quot;00564F02&quot;/&gt;&lt;wsp:rsid wsp:val=&quot;00565679&quot;/&gt;&lt;wsp:rsid wsp:val=&quot;00565F48&quot;/&gt;&lt;wsp:rsid wsp:val=&quot;0056621A&quot;/&gt;&lt;wsp:rsid wsp:val=&quot;00566AC7&quot;/&gt;&lt;wsp:rsid wsp:val=&quot;0056719E&quot;/&gt;&lt;wsp:rsid wsp:val=&quot;005701C5&quot;/&gt;&lt;wsp:rsid wsp:val=&quot;005703E3&quot;/&gt;&lt;wsp:rsid wsp:val=&quot;0057054C&quot;/&gt;&lt;wsp:rsid wsp:val=&quot;005706C1&quot;/&gt;&lt;wsp:rsid wsp:val=&quot;00570825&quot;/&gt;&lt;wsp:rsid wsp:val=&quot;00570886&quot;/&gt;&lt;wsp:rsid wsp:val=&quot;005708C3&quot;/&gt;&lt;wsp:rsid wsp:val=&quot;005708C6&quot;/&gt;&lt;wsp:rsid wsp:val=&quot;0057096A&quot;/&gt;&lt;wsp:rsid wsp:val=&quot;00570C83&quot;/&gt;&lt;wsp:rsid wsp:val=&quot;00570FC7&quot;/&gt;&lt;wsp:rsid wsp:val=&quot;005710A1&quot;/&gt;&lt;wsp:rsid wsp:val=&quot;00571358&quot;/&gt;&lt;wsp:rsid wsp:val=&quot;00571382&quot;/&gt;&lt;wsp:rsid wsp:val=&quot;00571DB3&quot;/&gt;&lt;wsp:rsid wsp:val=&quot;00572583&quot;/&gt;&lt;wsp:rsid wsp:val=&quot;00572643&quot;/&gt;&lt;wsp:rsid wsp:val=&quot;00572E58&quot;/&gt;&lt;wsp:rsid wsp:val=&quot;00572F26&quot;/&gt;&lt;wsp:rsid wsp:val=&quot;005730FF&quot;/&gt;&lt;wsp:rsid wsp:val=&quot;0057380A&quot;/&gt;&lt;wsp:rsid wsp:val=&quot;005738D0&quot;/&gt;&lt;wsp:rsid wsp:val=&quot;00573948&quot;/&gt;&lt;wsp:rsid wsp:val=&quot;00573990&quot;/&gt;&lt;wsp:rsid wsp:val=&quot;00573BB0&quot;/&gt;&lt;wsp:rsid wsp:val=&quot;00573D2B&quot;/&gt;&lt;wsp:rsid wsp:val=&quot;00573D7F&quot;/&gt;&lt;wsp:rsid wsp:val=&quot;00573E2B&quot;/&gt;&lt;wsp:rsid wsp:val=&quot;00573F24&quot;/&gt;&lt;wsp:rsid wsp:val=&quot;00574167&quot;/&gt;&lt;wsp:rsid wsp:val=&quot;00574767&quot;/&gt;&lt;wsp:rsid wsp:val=&quot;00574886&quot;/&gt;&lt;wsp:rsid wsp:val=&quot;00574B86&quot;/&gt;&lt;wsp:rsid wsp:val=&quot;005753DB&quot;/&gt;&lt;wsp:rsid wsp:val=&quot;005755A4&quot;/&gt;&lt;wsp:rsid wsp:val=&quot;005757AC&quot;/&gt;&lt;wsp:rsid wsp:val=&quot;005758BA&quot;/&gt;&lt;wsp:rsid wsp:val=&quot;00575E27&quot;/&gt;&lt;wsp:rsid wsp:val=&quot;00575EC1&quot;/&gt;&lt;wsp:rsid wsp:val=&quot;00576A37&quot;/&gt;&lt;wsp:rsid wsp:val=&quot;00576FC7&quot;/&gt;&lt;wsp:rsid wsp:val=&quot;00577368&quot;/&gt;&lt;wsp:rsid wsp:val=&quot;005777AC&quot;/&gt;&lt;wsp:rsid wsp:val=&quot;00577AA7&quot;/&gt;&lt;wsp:rsid wsp:val=&quot;00577BB2&quot;/&gt;&lt;wsp:rsid wsp:val=&quot;00577D01&quot;/&gt;&lt;wsp:rsid wsp:val=&quot;00577EB4&quot;/&gt;&lt;wsp:rsid wsp:val=&quot;00577ECB&quot;/&gt;&lt;wsp:rsid wsp:val=&quot;00577F3D&quot;/&gt;&lt;wsp:rsid wsp:val=&quot;005809EB&quot;/&gt;&lt;wsp:rsid wsp:val=&quot;00580E45&quot;/&gt;&lt;wsp:rsid wsp:val=&quot;00581013&quot;/&gt;&lt;wsp:rsid wsp:val=&quot;005815D2&quot;/&gt;&lt;wsp:rsid wsp:val=&quot;005818D4&quot;/&gt;&lt;wsp:rsid wsp:val=&quot;005819D7&quot;/&gt;&lt;wsp:rsid wsp:val=&quot;00581F00&quot;/&gt;&lt;wsp:rsid wsp:val=&quot;00581F40&quot;/&gt;&lt;wsp:rsid wsp:val=&quot;0058282C&quot;/&gt;&lt;wsp:rsid wsp:val=&quot;005829CC&quot;/&gt;&lt;wsp:rsid wsp:val=&quot;00582BCD&quot;/&gt;&lt;wsp:rsid wsp:val=&quot;00582E3D&quot;/&gt;&lt;wsp:rsid wsp:val=&quot;00582F33&quot;/&gt;&lt;wsp:rsid wsp:val=&quot;00583120&quot;/&gt;&lt;wsp:rsid wsp:val=&quot;00583147&quot;/&gt;&lt;wsp:rsid wsp:val=&quot;005834CE&quot;/&gt;&lt;wsp:rsid wsp:val=&quot;005836D0&quot;/&gt;&lt;wsp:rsid wsp:val=&quot;00583C6C&quot;/&gt;&lt;wsp:rsid wsp:val=&quot;00583E78&quot;/&gt;&lt;wsp:rsid wsp:val=&quot;00583F5E&quot;/&gt;&lt;wsp:rsid wsp:val=&quot;00584496&quot;/&gt;&lt;wsp:rsid wsp:val=&quot;00584546&quot;/&gt;&lt;wsp:rsid wsp:val=&quot;00584D31&quot;/&gt;&lt;wsp:rsid wsp:val=&quot;00584DB8&quot;/&gt;&lt;wsp:rsid wsp:val=&quot;005854EF&quot;/&gt;&lt;wsp:rsid wsp:val=&quot;00585821&quot;/&gt;&lt;wsp:rsid wsp:val=&quot;00585932&quot;/&gt;&lt;wsp:rsid wsp:val=&quot;00585C3A&quot;/&gt;&lt;wsp:rsid wsp:val=&quot;0058628A&quot;/&gt;&lt;wsp:rsid wsp:val=&quot;005863AF&quot;/&gt;&lt;wsp:rsid wsp:val=&quot;00586897&quot;/&gt;&lt;wsp:rsid wsp:val=&quot;00586A79&quot;/&gt;&lt;wsp:rsid wsp:val=&quot;00587117&quot;/&gt;&lt;wsp:rsid wsp:val=&quot;005871C3&quot;/&gt;&lt;wsp:rsid wsp:val=&quot;00587203&quot;/&gt;&lt;wsp:rsid wsp:val=&quot;0058759B&quot;/&gt;&lt;wsp:rsid wsp:val=&quot;0058764D&quot;/&gt;&lt;wsp:rsid wsp:val=&quot;005876F1&quot;/&gt;&lt;wsp:rsid wsp:val=&quot;00587B43&quot;/&gt;&lt;wsp:rsid wsp:val=&quot;00590203&quot;/&gt;&lt;wsp:rsid wsp:val=&quot;00590749&quot;/&gt;&lt;wsp:rsid wsp:val=&quot;00590BF6&quot;/&gt;&lt;wsp:rsid wsp:val=&quot;00590F9A&quot;/&gt;&lt;wsp:rsid wsp:val=&quot;00591048&quot;/&gt;&lt;wsp:rsid wsp:val=&quot;0059152A&quot;/&gt;&lt;wsp:rsid wsp:val=&quot;00591777&quot;/&gt;&lt;wsp:rsid wsp:val=&quot;00591B9B&quot;/&gt;&lt;wsp:rsid wsp:val=&quot;00591B9C&quot;/&gt;&lt;wsp:rsid wsp:val=&quot;00592160&quot;/&gt;&lt;wsp:rsid wsp:val=&quot;005923C9&quot;/&gt;&lt;wsp:rsid wsp:val=&quot;005927CA&quot;/&gt;&lt;wsp:rsid wsp:val=&quot;0059284F&quot;/&gt;&lt;wsp:rsid wsp:val=&quot;005929C8&quot;/&gt;&lt;wsp:rsid wsp:val=&quot;00593E31&quot;/&gt;&lt;wsp:rsid wsp:val=&quot;00594131&quot;/&gt;&lt;wsp:rsid wsp:val=&quot;005942B6&quot;/&gt;&lt;wsp:rsid wsp:val=&quot;005943C6&quot;/&gt;&lt;wsp:rsid wsp:val=&quot;0059485A&quot;/&gt;&lt;wsp:rsid wsp:val=&quot;005954F2&quot;/&gt;&lt;wsp:rsid wsp:val=&quot;00595777&quot;/&gt;&lt;wsp:rsid wsp:val=&quot;00595E99&quot;/&gt;&lt;wsp:rsid wsp:val=&quot;00596308&quot;/&gt;&lt;wsp:rsid wsp:val=&quot;005968C4&quot;/&gt;&lt;wsp:rsid wsp:val=&quot;005968F0&quot;/&gt;&lt;wsp:rsid wsp:val=&quot;00596A56&quot;/&gt;&lt;wsp:rsid wsp:val=&quot;00596DA6&quot;/&gt;&lt;wsp:rsid wsp:val=&quot;005970DB&quot;/&gt;&lt;wsp:rsid wsp:val=&quot;0059715B&quot;/&gt;&lt;wsp:rsid wsp:val=&quot;005971C8&quot;/&gt;&lt;wsp:rsid wsp:val=&quot;005973C7&quot;/&gt;&lt;wsp:rsid wsp:val=&quot;00597605&quot;/&gt;&lt;wsp:rsid wsp:val=&quot;00597788&quot;/&gt;&lt;wsp:rsid wsp:val=&quot;00597A36&quot;/&gt;&lt;wsp:rsid wsp:val=&quot;00597E86&quot;/&gt;&lt;wsp:rsid wsp:val=&quot;005A05C6&quot;/&gt;&lt;wsp:rsid wsp:val=&quot;005A05DF&quot;/&gt;&lt;wsp:rsid wsp:val=&quot;005A0652&quot;/&gt;&lt;wsp:rsid wsp:val=&quot;005A0753&quot;/&gt;&lt;wsp:rsid wsp:val=&quot;005A0CB6&quot;/&gt;&lt;wsp:rsid wsp:val=&quot;005A1D03&quot;/&gt;&lt;wsp:rsid wsp:val=&quot;005A2229&quot;/&gt;&lt;wsp:rsid wsp:val=&quot;005A2A35&quot;/&gt;&lt;wsp:rsid wsp:val=&quot;005A320D&quot;/&gt;&lt;wsp:rsid wsp:val=&quot;005A36E3&quot;/&gt;&lt;wsp:rsid wsp:val=&quot;005A3A31&quot;/&gt;&lt;wsp:rsid wsp:val=&quot;005A3B1E&quot;/&gt;&lt;wsp:rsid wsp:val=&quot;005A3ECD&quot;/&gt;&lt;wsp:rsid wsp:val=&quot;005A40D5&quot;/&gt;&lt;wsp:rsid wsp:val=&quot;005A44FD&quot;/&gt;&lt;wsp:rsid wsp:val=&quot;005A4651&quot;/&gt;&lt;wsp:rsid wsp:val=&quot;005A4674&quot;/&gt;&lt;wsp:rsid wsp:val=&quot;005A4999&quot;/&gt;&lt;wsp:rsid wsp:val=&quot;005A4BC1&quot;/&gt;&lt;wsp:rsid wsp:val=&quot;005A4E38&quot;/&gt;&lt;wsp:rsid wsp:val=&quot;005A4E39&quot;/&gt;&lt;wsp:rsid wsp:val=&quot;005A50CE&quot;/&gt;&lt;wsp:rsid wsp:val=&quot;005A53A2&quot;/&gt;&lt;wsp:rsid wsp:val=&quot;005A588D&quot;/&gt;&lt;wsp:rsid wsp:val=&quot;005A59CF&quot;/&gt;&lt;wsp:rsid wsp:val=&quot;005A6441&quot;/&gt;&lt;wsp:rsid wsp:val=&quot;005A6A3A&quot;/&gt;&lt;wsp:rsid wsp:val=&quot;005A6B41&quot;/&gt;&lt;wsp:rsid wsp:val=&quot;005A6FA1&quot;/&gt;&lt;wsp:rsid wsp:val=&quot;005A7EB7&quot;/&gt;&lt;wsp:rsid wsp:val=&quot;005A7F72&quot;/&gt;&lt;wsp:rsid wsp:val=&quot;005B00FD&quot;/&gt;&lt;wsp:rsid wsp:val=&quot;005B0814&quot;/&gt;&lt;wsp:rsid wsp:val=&quot;005B0AD4&quot;/&gt;&lt;wsp:rsid wsp:val=&quot;005B107A&quot;/&gt;&lt;wsp:rsid wsp:val=&quot;005B17EB&quot;/&gt;&lt;wsp:rsid wsp:val=&quot;005B1A2C&quot;/&gt;&lt;wsp:rsid wsp:val=&quot;005B1B01&quot;/&gt;&lt;wsp:rsid wsp:val=&quot;005B1C8E&quot;/&gt;&lt;wsp:rsid wsp:val=&quot;005B1EB5&quot;/&gt;&lt;wsp:rsid wsp:val=&quot;005B2D4D&quot;/&gt;&lt;wsp:rsid wsp:val=&quot;005B2EB8&quot;/&gt;&lt;wsp:rsid wsp:val=&quot;005B3041&quot;/&gt;&lt;wsp:rsid wsp:val=&quot;005B34BD&quot;/&gt;&lt;wsp:rsid wsp:val=&quot;005B355C&quot;/&gt;&lt;wsp:rsid wsp:val=&quot;005B3715&quot;/&gt;&lt;wsp:rsid wsp:val=&quot;005B3C58&quot;/&gt;&lt;wsp:rsid wsp:val=&quot;005B3C7C&quot;/&gt;&lt;wsp:rsid wsp:val=&quot;005B4911&quot;/&gt;&lt;wsp:rsid wsp:val=&quot;005B4C5C&quot;/&gt;&lt;wsp:rsid wsp:val=&quot;005B4E3D&quot;/&gt;&lt;wsp:rsid wsp:val=&quot;005B4E83&quot;/&gt;&lt;wsp:rsid wsp:val=&quot;005B541A&quot;/&gt;&lt;wsp:rsid wsp:val=&quot;005B5425&quot;/&gt;&lt;wsp:rsid wsp:val=&quot;005B54FE&quot;/&gt;&lt;wsp:rsid wsp:val=&quot;005B559D&quot;/&gt;&lt;wsp:rsid wsp:val=&quot;005B59C9&quot;/&gt;&lt;wsp:rsid wsp:val=&quot;005B5A55&quot;/&gt;&lt;wsp:rsid wsp:val=&quot;005B5C26&quot;/&gt;&lt;wsp:rsid wsp:val=&quot;005B6477&quot;/&gt;&lt;wsp:rsid wsp:val=&quot;005B66A9&quot;/&gt;&lt;wsp:rsid wsp:val=&quot;005B66F3&quot;/&gt;&lt;wsp:rsid wsp:val=&quot;005B6FAE&quot;/&gt;&lt;wsp:rsid wsp:val=&quot;005B703E&quot;/&gt;&lt;wsp:rsid wsp:val=&quot;005B70E8&quot;/&gt;&lt;wsp:rsid wsp:val=&quot;005B7389&quot;/&gt;&lt;wsp:rsid wsp:val=&quot;005B7798&quot;/&gt;&lt;wsp:rsid wsp:val=&quot;005B7824&quot;/&gt;&lt;wsp:rsid wsp:val=&quot;005B7BDB&quot;/&gt;&lt;wsp:rsid wsp:val=&quot;005B7E2B&quot;/&gt;&lt;wsp:rsid wsp:val=&quot;005C023B&quot;/&gt;&lt;wsp:rsid wsp:val=&quot;005C0625&quot;/&gt;&lt;wsp:rsid wsp:val=&quot;005C0904&quot;/&gt;&lt;wsp:rsid wsp:val=&quot;005C09BF&quot;/&gt;&lt;wsp:rsid wsp:val=&quot;005C0D61&quot;/&gt;&lt;wsp:rsid wsp:val=&quot;005C0DDE&quot;/&gt;&lt;wsp:rsid wsp:val=&quot;005C11DA&quot;/&gt;&lt;wsp:rsid wsp:val=&quot;005C1225&quot;/&gt;&lt;wsp:rsid wsp:val=&quot;005C1314&quot;/&gt;&lt;wsp:rsid wsp:val=&quot;005C132F&quot;/&gt;&lt;wsp:rsid wsp:val=&quot;005C165E&quot;/&gt;&lt;wsp:rsid wsp:val=&quot;005C1752&quot;/&gt;&lt;wsp:rsid wsp:val=&quot;005C2144&quot;/&gt;&lt;wsp:rsid wsp:val=&quot;005C2476&quot;/&gt;&lt;wsp:rsid wsp:val=&quot;005C2687&quot;/&gt;&lt;wsp:rsid wsp:val=&quot;005C2D85&quot;/&gt;&lt;wsp:rsid wsp:val=&quot;005C376D&quot;/&gt;&lt;wsp:rsid wsp:val=&quot;005C3A65&quot;/&gt;&lt;wsp:rsid wsp:val=&quot;005C3CDF&quot;/&gt;&lt;wsp:rsid wsp:val=&quot;005C44FE&quot;/&gt;&lt;wsp:rsid wsp:val=&quot;005C482A&quot;/&gt;&lt;wsp:rsid wsp:val=&quot;005C4B4D&quot;/&gt;&lt;wsp:rsid wsp:val=&quot;005C4DE3&quot;/&gt;&lt;wsp:rsid wsp:val=&quot;005C5183&quot;/&gt;&lt;wsp:rsid wsp:val=&quot;005C5379&quot;/&gt;&lt;wsp:rsid wsp:val=&quot;005C5452&quot;/&gt;&lt;wsp:rsid wsp:val=&quot;005C5656&quot;/&gt;&lt;wsp:rsid wsp:val=&quot;005C5849&quot;/&gt;&lt;wsp:rsid wsp:val=&quot;005C5985&quot;/&gt;&lt;wsp:rsid wsp:val=&quot;005C61E1&quot;/&gt;&lt;wsp:rsid wsp:val=&quot;005C6EAA&quot;/&gt;&lt;wsp:rsid wsp:val=&quot;005C7340&quot;/&gt;&lt;wsp:rsid wsp:val=&quot;005C7A54&quot;/&gt;&lt;wsp:rsid wsp:val=&quot;005C7CAD&quot;/&gt;&lt;wsp:rsid wsp:val=&quot;005C7EF8&quot;/&gt;&lt;wsp:rsid wsp:val=&quot;005C7F92&quot;/&gt;&lt;wsp:rsid wsp:val=&quot;005D005F&quot;/&gt;&lt;wsp:rsid wsp:val=&quot;005D0102&quot;/&gt;&lt;wsp:rsid wsp:val=&quot;005D01D8&quot;/&gt;&lt;wsp:rsid wsp:val=&quot;005D02FA&quot;/&gt;&lt;wsp:rsid wsp:val=&quot;005D047B&quot;/&gt;&lt;wsp:rsid wsp:val=&quot;005D0536&quot;/&gt;&lt;wsp:rsid wsp:val=&quot;005D0790&quot;/&gt;&lt;wsp:rsid wsp:val=&quot;005D0FCE&quot;/&gt;&lt;wsp:rsid wsp:val=&quot;005D1374&quot;/&gt;&lt;wsp:rsid wsp:val=&quot;005D20FC&quot;/&gt;&lt;wsp:rsid wsp:val=&quot;005D228D&quot;/&gt;&lt;wsp:rsid wsp:val=&quot;005D241F&quot;/&gt;&lt;wsp:rsid wsp:val=&quot;005D24A2&quot;/&gt;&lt;wsp:rsid wsp:val=&quot;005D26D7&quot;/&gt;&lt;wsp:rsid wsp:val=&quot;005D2A49&quot;/&gt;&lt;wsp:rsid wsp:val=&quot;005D2B7E&quot;/&gt;&lt;wsp:rsid wsp:val=&quot;005D2EE8&quot;/&gt;&lt;wsp:rsid wsp:val=&quot;005D31D3&quot;/&gt;&lt;wsp:rsid wsp:val=&quot;005D37FF&quot;/&gt;&lt;wsp:rsid wsp:val=&quot;005D38F9&quot;/&gt;&lt;wsp:rsid wsp:val=&quot;005D4261&quot;/&gt;&lt;wsp:rsid wsp:val=&quot;005D4764&quot;/&gt;&lt;wsp:rsid wsp:val=&quot;005D5499&quot;/&gt;&lt;wsp:rsid wsp:val=&quot;005D5511&quot;/&gt;&lt;wsp:rsid wsp:val=&quot;005D576B&quot;/&gt;&lt;wsp:rsid wsp:val=&quot;005D594D&quot;/&gt;&lt;wsp:rsid wsp:val=&quot;005D5E46&quot;/&gt;&lt;wsp:rsid wsp:val=&quot;005D6057&quot;/&gt;&lt;wsp:rsid wsp:val=&quot;005D609E&quot;/&gt;&lt;wsp:rsid wsp:val=&quot;005D64A5&quot;/&gt;&lt;wsp:rsid wsp:val=&quot;005D6929&quot;/&gt;&lt;wsp:rsid wsp:val=&quot;005D6B30&quot;/&gt;&lt;wsp:rsid wsp:val=&quot;005D6E1C&quot;/&gt;&lt;wsp:rsid wsp:val=&quot;005D7741&quot;/&gt;&lt;wsp:rsid wsp:val=&quot;005D7E04&quot;/&gt;&lt;wsp:rsid wsp:val=&quot;005D7FED&quot;/&gt;&lt;wsp:rsid wsp:val=&quot;005E0082&quot;/&gt;&lt;wsp:rsid wsp:val=&quot;005E025B&quot;/&gt;&lt;wsp:rsid wsp:val=&quot;005E0D1D&quot;/&gt;&lt;wsp:rsid wsp:val=&quot;005E1385&quot;/&gt;&lt;wsp:rsid wsp:val=&quot;005E1393&quot;/&gt;&lt;wsp:rsid wsp:val=&quot;005E15AA&quot;/&gt;&lt;wsp:rsid wsp:val=&quot;005E1A58&quot;/&gt;&lt;wsp:rsid wsp:val=&quot;005E1AD0&quot;/&gt;&lt;wsp:rsid wsp:val=&quot;005E1C06&quot;/&gt;&lt;wsp:rsid wsp:val=&quot;005E2E2C&quot;/&gt;&lt;wsp:rsid wsp:val=&quot;005E35FD&quot;/&gt;&lt;wsp:rsid wsp:val=&quot;005E3801&quot;/&gt;&lt;wsp:rsid wsp:val=&quot;005E383F&quot;/&gt;&lt;wsp:rsid wsp:val=&quot;005E3C1D&quot;/&gt;&lt;wsp:rsid wsp:val=&quot;005E48F7&quot;/&gt;&lt;wsp:rsid wsp:val=&quot;005E4AA6&quot;/&gt;&lt;wsp:rsid wsp:val=&quot;005E4F80&quot;/&gt;&lt;wsp:rsid wsp:val=&quot;005E4FBD&quot;/&gt;&lt;wsp:rsid wsp:val=&quot;005E5009&quot;/&gt;&lt;wsp:rsid wsp:val=&quot;005E5256&quot;/&gt;&lt;wsp:rsid wsp:val=&quot;005E5563&quot;/&gt;&lt;wsp:rsid wsp:val=&quot;005E580A&quot;/&gt;&lt;wsp:rsid wsp:val=&quot;005E5B43&quot;/&gt;&lt;wsp:rsid wsp:val=&quot;005E66F1&quot;/&gt;&lt;wsp:rsid wsp:val=&quot;005E6888&quot;/&gt;&lt;wsp:rsid wsp:val=&quot;005E6AFB&quot;/&gt;&lt;wsp:rsid wsp:val=&quot;005E7551&quot;/&gt;&lt;wsp:rsid wsp:val=&quot;005E7698&quot;/&gt;&lt;wsp:rsid wsp:val=&quot;005E7A47&quot;/&gt;&lt;wsp:rsid wsp:val=&quot;005E7E29&quot;/&gt;&lt;wsp:rsid wsp:val=&quot;005E7F1A&quot;/&gt;&lt;wsp:rsid wsp:val=&quot;005F031E&quot;/&gt;&lt;wsp:rsid wsp:val=&quot;005F0362&quot;/&gt;&lt;wsp:rsid wsp:val=&quot;005F0B4C&quot;/&gt;&lt;wsp:rsid wsp:val=&quot;005F0B53&quot;/&gt;&lt;wsp:rsid wsp:val=&quot;005F0C46&quot;/&gt;&lt;wsp:rsid wsp:val=&quot;005F172A&quot;/&gt;&lt;wsp:rsid wsp:val=&quot;005F1912&quot;/&gt;&lt;wsp:rsid wsp:val=&quot;005F1C6B&quot;/&gt;&lt;wsp:rsid wsp:val=&quot;005F1FE4&quot;/&gt;&lt;wsp:rsid wsp:val=&quot;005F209A&quot;/&gt;&lt;wsp:rsid wsp:val=&quot;005F2405&quot;/&gt;&lt;wsp:rsid wsp:val=&quot;005F2441&quot;/&gt;&lt;wsp:rsid wsp:val=&quot;005F327D&quot;/&gt;&lt;wsp:rsid wsp:val=&quot;005F369B&quot;/&gt;&lt;wsp:rsid wsp:val=&quot;005F3702&quot;/&gt;&lt;wsp:rsid wsp:val=&quot;005F3F7F&quot;/&gt;&lt;wsp:rsid wsp:val=&quot;005F40E5&quot;/&gt;&lt;wsp:rsid wsp:val=&quot;005F4660&quot;/&gt;&lt;wsp:rsid wsp:val=&quot;005F46D9&quot;/&gt;&lt;wsp:rsid wsp:val=&quot;005F4950&quot;/&gt;&lt;wsp:rsid wsp:val=&quot;005F509E&quot;/&gt;&lt;wsp:rsid wsp:val=&quot;005F5526&quot;/&gt;&lt;wsp:rsid wsp:val=&quot;005F5746&quot;/&gt;&lt;wsp:rsid wsp:val=&quot;005F5844&quot;/&gt;&lt;wsp:rsid wsp:val=&quot;005F5BF5&quot;/&gt;&lt;wsp:rsid wsp:val=&quot;005F5F84&quot;/&gt;&lt;wsp:rsid wsp:val=&quot;005F660A&quot;/&gt;&lt;wsp:rsid wsp:val=&quot;005F6680&quot;/&gt;&lt;wsp:rsid wsp:val=&quot;005F6697&quot;/&gt;&lt;wsp:rsid wsp:val=&quot;005F6F9C&quot;/&gt;&lt;wsp:rsid wsp:val=&quot;005F6FFC&quot;/&gt;&lt;wsp:rsid wsp:val=&quot;005F75E0&quot;/&gt;&lt;wsp:rsid wsp:val=&quot;005F7F11&quot;/&gt;&lt;wsp:rsid wsp:val=&quot;006004DE&quot;/&gt;&lt;wsp:rsid wsp:val=&quot;00600B3F&quot;/&gt;&lt;wsp:rsid wsp:val=&quot;00600E1A&quot;/&gt;&lt;wsp:rsid wsp:val=&quot;00601072&quot;/&gt;&lt;wsp:rsid wsp:val=&quot;006012EF&quot;/&gt;&lt;wsp:rsid wsp:val=&quot;0060144E&quot;/&gt;&lt;wsp:rsid wsp:val=&quot;00601754&quot;/&gt;&lt;wsp:rsid wsp:val=&quot;00601D4D&quot;/&gt;&lt;wsp:rsid wsp:val=&quot;00601FCD&quot;/&gt;&lt;wsp:rsid wsp:val=&quot;00602354&quot;/&gt;&lt;wsp:rsid wsp:val=&quot;0060243B&quot;/&gt;&lt;wsp:rsid wsp:val=&quot;0060254B&quot;/&gt;&lt;wsp:rsid wsp:val=&quot;0060268D&quot;/&gt;&lt;wsp:rsid wsp:val=&quot;0060322F&quot;/&gt;&lt;wsp:rsid wsp:val=&quot;006033ED&quot;/&gt;&lt;wsp:rsid wsp:val=&quot;006039C5&quot;/&gt;&lt;wsp:rsid wsp:val=&quot;00603B1B&quot;/&gt;&lt;wsp:rsid wsp:val=&quot;00603DEF&quot;/&gt;&lt;wsp:rsid wsp:val=&quot;00604148&quot;/&gt;&lt;wsp:rsid wsp:val=&quot;006043D7&quot;/&gt;&lt;wsp:rsid wsp:val=&quot;006043E3&quot;/&gt;&lt;wsp:rsid wsp:val=&quot;00604594&quot;/&gt;&lt;wsp:rsid wsp:val=&quot;0060466F&quot;/&gt;&lt;wsp:rsid wsp:val=&quot;00604708&quot;/&gt;&lt;wsp:rsid wsp:val=&quot;00604AAE&quot;/&gt;&lt;wsp:rsid wsp:val=&quot;00604CFF&quot;/&gt;&lt;wsp:rsid wsp:val=&quot;00605207&quot;/&gt;&lt;wsp:rsid wsp:val=&quot;00605399&quot;/&gt;&lt;wsp:rsid wsp:val=&quot;006054EE&quot;/&gt;&lt;wsp:rsid wsp:val=&quot;0060591D&quot;/&gt;&lt;wsp:rsid wsp:val=&quot;006059EC&quot;/&gt;&lt;wsp:rsid wsp:val=&quot;00605B5D&quot;/&gt;&lt;wsp:rsid wsp:val=&quot;00605CD6&quot;/&gt;&lt;wsp:rsid wsp:val=&quot;00605CF3&quot;/&gt;&lt;wsp:rsid wsp:val=&quot;00607039&quot;/&gt;&lt;wsp:rsid wsp:val=&quot;00607077&quot;/&gt;&lt;wsp:rsid wsp:val=&quot;00607324&quot;/&gt;&lt;wsp:rsid wsp:val=&quot;006074A6&quot;/&gt;&lt;wsp:rsid wsp:val=&quot;006074B1&quot;/&gt;&lt;wsp:rsid wsp:val=&quot;00607858&quot;/&gt;&lt;wsp:rsid wsp:val=&quot;006079D8&quot;/&gt;&lt;wsp:rsid wsp:val=&quot;00607ADE&quot;/&gt;&lt;wsp:rsid wsp:val=&quot;00607E68&quot;/&gt;&lt;wsp:rsid wsp:val=&quot;00607EA3&quot;/&gt;&lt;wsp:rsid wsp:val=&quot;0061005A&quot;/&gt;&lt;wsp:rsid wsp:val=&quot;006102C6&quot;/&gt;&lt;wsp:rsid wsp:val=&quot;006103F0&quot;/&gt;&lt;wsp:rsid wsp:val=&quot;00610C25&quot;/&gt;&lt;wsp:rsid wsp:val=&quot;006113A9&quot;/&gt;&lt;wsp:rsid wsp:val=&quot;00611A0D&quot;/&gt;&lt;wsp:rsid wsp:val=&quot;00612A01&quot;/&gt;&lt;wsp:rsid wsp:val=&quot;00612C73&quot;/&gt;&lt;wsp:rsid wsp:val=&quot;00613036&quot;/&gt;&lt;wsp:rsid wsp:val=&quot;006131E0&quot;/&gt;&lt;wsp:rsid wsp:val=&quot;006134CE&quot;/&gt;&lt;wsp:rsid wsp:val=&quot;006138D8&quot;/&gt;&lt;wsp:rsid wsp:val=&quot;00614064&quot;/&gt;&lt;wsp:rsid wsp:val=&quot;006141D8&quot;/&gt;&lt;wsp:rsid wsp:val=&quot;00614CB4&quot;/&gt;&lt;wsp:rsid wsp:val=&quot;00614D1E&quot;/&gt;&lt;wsp:rsid wsp:val=&quot;0061524B&quot;/&gt;&lt;wsp:rsid wsp:val=&quot;0061565F&quot;/&gt;&lt;wsp:rsid wsp:val=&quot;00615850&quot;/&gt;&lt;wsp:rsid wsp:val=&quot;00615BDB&quot;/&gt;&lt;wsp:rsid wsp:val=&quot;0061626A&quot;/&gt;&lt;wsp:rsid wsp:val=&quot;006163CC&quot;/&gt;&lt;wsp:rsid wsp:val=&quot;00616885&quot;/&gt;&lt;wsp:rsid wsp:val=&quot;0061717F&quot;/&gt;&lt;wsp:rsid wsp:val=&quot;006171DC&quot;/&gt;&lt;wsp:rsid wsp:val=&quot;0061723D&quot;/&gt;&lt;wsp:rsid wsp:val=&quot;006175CF&quot;/&gt;&lt;wsp:rsid wsp:val=&quot;00617AAC&quot;/&gt;&lt;wsp:rsid wsp:val=&quot;00617F13&quot;/&gt;&lt;wsp:rsid wsp:val=&quot;006201A2&quot;/&gt;&lt;wsp:rsid wsp:val=&quot;00620254&quot;/&gt;&lt;wsp:rsid wsp:val=&quot;00620686&quot;/&gt;&lt;wsp:rsid wsp:val=&quot;006209E8&quot;/&gt;&lt;wsp:rsid wsp:val=&quot;00620B86&quot;/&gt;&lt;wsp:rsid wsp:val=&quot;0062155F&quot;/&gt;&lt;wsp:rsid wsp:val=&quot;00621B6A&quot;/&gt;&lt;wsp:rsid wsp:val=&quot;00621C0B&quot;/&gt;&lt;wsp:rsid wsp:val=&quot;00621C72&quot;/&gt;&lt;wsp:rsid wsp:val=&quot;00621CAD&quot;/&gt;&lt;wsp:rsid wsp:val=&quot;0062216C&quot;/&gt;&lt;wsp:rsid wsp:val=&quot;006226CA&quot;/&gt;&lt;wsp:rsid wsp:val=&quot;0062286B&quot;/&gt;&lt;wsp:rsid wsp:val=&quot;00622DF3&quot;/&gt;&lt;wsp:rsid wsp:val=&quot;00623427&quot;/&gt;&lt;wsp:rsid wsp:val=&quot;00623490&quot;/&gt;&lt;wsp:rsid wsp:val=&quot;00623780&quot;/&gt;&lt;wsp:rsid wsp:val=&quot;00623EF3&quot;/&gt;&lt;wsp:rsid wsp:val=&quot;00623FCD&quot;/&gt;&lt;wsp:rsid wsp:val=&quot;00624304&quot;/&gt;&lt;wsp:rsid wsp:val=&quot;00624721&quot;/&gt;&lt;wsp:rsid wsp:val=&quot;00624AFA&quot;/&gt;&lt;wsp:rsid wsp:val=&quot;00624C6E&quot;/&gt;&lt;wsp:rsid wsp:val=&quot;00624FB3&quot;/&gt;&lt;wsp:rsid wsp:val=&quot;00625423&quot;/&gt;&lt;wsp:rsid wsp:val=&quot;006254ED&quot;/&gt;&lt;wsp:rsid wsp:val=&quot;00625B24&quot;/&gt;&lt;wsp:rsid wsp:val=&quot;0062657C&quot;/&gt;&lt;wsp:rsid wsp:val=&quot;006269CB&quot;/&gt;&lt;wsp:rsid wsp:val=&quot;00626C25&quot;/&gt;&lt;wsp:rsid wsp:val=&quot;00626C47&quot;/&gt;&lt;wsp:rsid wsp:val=&quot;00626E64&quot;/&gt;&lt;wsp:rsid wsp:val=&quot;00627BA3&quot;/&gt;&lt;wsp:rsid wsp:val=&quot;00627C39&quot;/&gt;&lt;wsp:rsid wsp:val=&quot;00627E44&quot;/&gt;&lt;wsp:rsid wsp:val=&quot;006300D7&quot;/&gt;&lt;wsp:rsid wsp:val=&quot;0063046A&quot;/&gt;&lt;wsp:rsid wsp:val=&quot;006307B0&quot;/&gt;&lt;wsp:rsid wsp:val=&quot;00630DBB&quot;/&gt;&lt;wsp:rsid wsp:val=&quot;00630E31&quot;/&gt;&lt;wsp:rsid wsp:val=&quot;00631007&quot;/&gt;&lt;wsp:rsid wsp:val=&quot;006317DB&quot;/&gt;&lt;wsp:rsid wsp:val=&quot;00631826&quot;/&gt;&lt;wsp:rsid wsp:val=&quot;00631E8A&quot;/&gt;&lt;wsp:rsid wsp:val=&quot;00631FFA&quot;/&gt;&lt;wsp:rsid wsp:val=&quot;00632507&quot;/&gt;&lt;wsp:rsid wsp:val=&quot;006326BC&quot;/&gt;&lt;wsp:rsid wsp:val=&quot;00632927&quot;/&gt;&lt;wsp:rsid wsp:val=&quot;00632A0E&quot;/&gt;&lt;wsp:rsid wsp:val=&quot;00632A4C&quot;/&gt;&lt;wsp:rsid wsp:val=&quot;00632BF5&quot;/&gt;&lt;wsp:rsid wsp:val=&quot;00633296&quot;/&gt;&lt;wsp:rsid wsp:val=&quot;006338F7&quot;/&gt;&lt;wsp:rsid wsp:val=&quot;00633951&quot;/&gt;&lt;wsp:rsid wsp:val=&quot;00633965&quot;/&gt;&lt;wsp:rsid wsp:val=&quot;00633B5E&quot;/&gt;&lt;wsp:rsid wsp:val=&quot;00633C0A&quot;/&gt;&lt;wsp:rsid wsp:val=&quot;00633D62&quot;/&gt;&lt;wsp:rsid wsp:val=&quot;0063405E&quot;/&gt;&lt;wsp:rsid wsp:val=&quot;006341AD&quot;/&gt;&lt;wsp:rsid wsp:val=&quot;006347F5&quot;/&gt;&lt;wsp:rsid wsp:val=&quot;00635372&quot;/&gt;&lt;wsp:rsid wsp:val=&quot;00635EDC&quot;/&gt;&lt;wsp:rsid wsp:val=&quot;00635F56&quot;/&gt;&lt;wsp:rsid wsp:val=&quot;00636094&quot;/&gt;&lt;wsp:rsid wsp:val=&quot;0063681F&quot;/&gt;&lt;wsp:rsid wsp:val=&quot;0063688F&quot;/&gt;&lt;wsp:rsid wsp:val=&quot;00636A76&quot;/&gt;&lt;wsp:rsid wsp:val=&quot;00636FB3&quot;/&gt;&lt;wsp:rsid wsp:val=&quot;00637395&quot;/&gt;&lt;wsp:rsid wsp:val=&quot;006373B0&quot;/&gt;&lt;wsp:rsid wsp:val=&quot;006373C7&quot;/&gt;&lt;wsp:rsid wsp:val=&quot;006374F0&quot;/&gt;&lt;wsp:rsid wsp:val=&quot;00637E00&quot;/&gt;&lt;wsp:rsid wsp:val=&quot;006401C6&quot;/&gt;&lt;wsp:rsid wsp:val=&quot;00640207&quot;/&gt;&lt;wsp:rsid wsp:val=&quot;00640222&quot;/&gt;&lt;wsp:rsid wsp:val=&quot;00640529&quot;/&gt;&lt;wsp:rsid wsp:val=&quot;006409F3&quot;/&gt;&lt;wsp:rsid wsp:val=&quot;00640C8D&quot;/&gt;&lt;wsp:rsid wsp:val=&quot;00640D97&quot;/&gt;&lt;wsp:rsid wsp:val=&quot;00641061&quot;/&gt;&lt;wsp:rsid wsp:val=&quot;006419ED&quot;/&gt;&lt;wsp:rsid wsp:val=&quot;00641F06&quot;/&gt;&lt;wsp:rsid wsp:val=&quot;00642A0B&quot;/&gt;&lt;wsp:rsid wsp:val=&quot;00642D10&quot;/&gt;&lt;wsp:rsid wsp:val=&quot;00643769&quot;/&gt;&lt;wsp:rsid wsp:val=&quot;006437A9&quot;/&gt;&lt;wsp:rsid wsp:val=&quot;00643973&quot;/&gt;&lt;wsp:rsid wsp:val=&quot;00644177&quot;/&gt;&lt;wsp:rsid wsp:val=&quot;00644200&quot;/&gt;&lt;wsp:rsid wsp:val=&quot;00644203&quot;/&gt;&lt;wsp:rsid wsp:val=&quot;0064428B&quot;/&gt;&lt;wsp:rsid wsp:val=&quot;00644511&quot;/&gt;&lt;wsp:rsid wsp:val=&quot;0064486C&quot;/&gt;&lt;wsp:rsid wsp:val=&quot;00644E60&quot;/&gt;&lt;wsp:rsid wsp:val=&quot;00644F00&quot;/&gt;&lt;wsp:rsid wsp:val=&quot;00645657&quot;/&gt;&lt;wsp:rsid wsp:val=&quot;006457B7&quot;/&gt;&lt;wsp:rsid wsp:val=&quot;00646E2C&quot;/&gt;&lt;wsp:rsid wsp:val=&quot;00647CB3&quot;/&gt;&lt;wsp:rsid wsp:val=&quot;00647D60&quot;/&gt;&lt;wsp:rsid wsp:val=&quot;0065011B&quot;/&gt;&lt;wsp:rsid wsp:val=&quot;00650150&quot;/&gt;&lt;wsp:rsid wsp:val=&quot;00650854&quot;/&gt;&lt;wsp:rsid wsp:val=&quot;00650B51&quot;/&gt;&lt;wsp:rsid wsp:val=&quot;00650CF1&quot;/&gt;&lt;wsp:rsid wsp:val=&quot;00650D1E&quot;/&gt;&lt;wsp:rsid wsp:val=&quot;00650DFE&quot;/&gt;&lt;wsp:rsid wsp:val=&quot;00650EB8&quot;/&gt;&lt;wsp:rsid wsp:val=&quot;00650F7C&quot;/&gt;&lt;wsp:rsid wsp:val=&quot;00650FBE&quot;/&gt;&lt;wsp:rsid wsp:val=&quot;006511BA&quot;/&gt;&lt;wsp:rsid wsp:val=&quot;00651216&quot;/&gt;&lt;wsp:rsid wsp:val=&quot;006513D5&quot;/&gt;&lt;wsp:rsid wsp:val=&quot;006518B1&quot;/&gt;&lt;wsp:rsid wsp:val=&quot;00651AD3&quot;/&gt;&lt;wsp:rsid wsp:val=&quot;00651FA0&quot;/&gt;&lt;wsp:rsid wsp:val=&quot;00652BB4&quot;/&gt;&lt;wsp:rsid wsp:val=&quot;00653273&quot;/&gt;&lt;wsp:rsid wsp:val=&quot;00653B2C&quot;/&gt;&lt;wsp:rsid wsp:val=&quot;00653BEA&quot;/&gt;&lt;wsp:rsid wsp:val=&quot;006542FE&quot;/&gt;&lt;wsp:rsid wsp:val=&quot;00654346&quot;/&gt;&lt;wsp:rsid wsp:val=&quot;0065443C&quot;/&gt;&lt;wsp:rsid wsp:val=&quot;006544F6&quot;/&gt;&lt;wsp:rsid wsp:val=&quot;00654A45&quot;/&gt;&lt;wsp:rsid wsp:val=&quot;00654B42&quot;/&gt;&lt;wsp:rsid wsp:val=&quot;00654C1F&quot;/&gt;&lt;wsp:rsid wsp:val=&quot;00654C81&quot;/&gt;&lt;wsp:rsid wsp:val=&quot;00654F6A&quot;/&gt;&lt;wsp:rsid wsp:val=&quot;00655070&quot;/&gt;&lt;wsp:rsid wsp:val=&quot;00655223&quot;/&gt;&lt;wsp:rsid wsp:val=&quot;00655595&quot;/&gt;&lt;wsp:rsid wsp:val=&quot;00655780&quot;/&gt;&lt;wsp:rsid wsp:val=&quot;0065594D&quot;/&gt;&lt;wsp:rsid wsp:val=&quot;006561FF&quot;/&gt;&lt;wsp:rsid wsp:val=&quot;0065635B&quot;/&gt;&lt;wsp:rsid wsp:val=&quot;00656D6F&quot;/&gt;&lt;wsp:rsid wsp:val=&quot;00656E70&quot;/&gt;&lt;wsp:rsid wsp:val=&quot;00657005&quot;/&gt;&lt;wsp:rsid wsp:val=&quot;006578D9&quot;/&gt;&lt;wsp:rsid wsp:val=&quot;00657999&quot;/&gt;&lt;wsp:rsid wsp:val=&quot;00657F67&quot;/&gt;&lt;wsp:rsid wsp:val=&quot;006601A6&quot;/&gt;&lt;wsp:rsid wsp:val=&quot;006601F9&quot;/&gt;&lt;wsp:rsid wsp:val=&quot;006602D1&quot;/&gt;&lt;wsp:rsid wsp:val=&quot;0066055C&quot;/&gt;&lt;wsp:rsid wsp:val=&quot;006605DC&quot;/&gt;&lt;wsp:rsid wsp:val=&quot;0066096E&quot;/&gt;&lt;wsp:rsid wsp:val=&quot;006612E9&quot;/&gt;&lt;wsp:rsid wsp:val=&quot;00661636&quot;/&gt;&lt;wsp:rsid wsp:val=&quot;00661664&quot;/&gt;&lt;wsp:rsid wsp:val=&quot;00661CC2&quot;/&gt;&lt;wsp:rsid wsp:val=&quot;00661D38&quot;/&gt;&lt;wsp:rsid wsp:val=&quot;00662166&quot;/&gt;&lt;wsp:rsid wsp:val=&quot;00662255&quot;/&gt;&lt;wsp:rsid wsp:val=&quot;00662AF6&quot;/&gt;&lt;wsp:rsid wsp:val=&quot;00662DE9&quot;/&gt;&lt;wsp:rsid wsp:val=&quot;00662FA2&quot;/&gt;&lt;wsp:rsid wsp:val=&quot;006635DC&quot;/&gt;&lt;wsp:rsid wsp:val=&quot;0066376A&quot;/&gt;&lt;wsp:rsid wsp:val=&quot;00663908&quot;/&gt;&lt;wsp:rsid wsp:val=&quot;0066402E&quot;/&gt;&lt;wsp:rsid wsp:val=&quot;00664250&quot;/&gt;&lt;wsp:rsid wsp:val=&quot;006646F4&quot;/&gt;&lt;wsp:rsid wsp:val=&quot;00664BF5&quot;/&gt;&lt;wsp:rsid wsp:val=&quot;00665229&quot;/&gt;&lt;wsp:rsid wsp:val=&quot;00665316&quot;/&gt;&lt;wsp:rsid wsp:val=&quot;006654E8&quot;/&gt;&lt;wsp:rsid wsp:val=&quot;0066568F&quot;/&gt;&lt;wsp:rsid wsp:val=&quot;00665882&quot;/&gt;&lt;wsp:rsid wsp:val=&quot;00665CCE&quot;/&gt;&lt;wsp:rsid wsp:val=&quot;006662D2&quot;/&gt;&lt;wsp:rsid wsp:val=&quot;00666948&quot;/&gt;&lt;wsp:rsid wsp:val=&quot;00666C94&quot;/&gt;&lt;wsp:rsid wsp:val=&quot;0066712F&quot;/&gt;&lt;wsp:rsid wsp:val=&quot;006671FD&quot;/&gt;&lt;wsp:rsid wsp:val=&quot;006672FC&quot;/&gt;&lt;wsp:rsid wsp:val=&quot;0066736D&quot;/&gt;&lt;wsp:rsid wsp:val=&quot;00667A27&quot;/&gt;&lt;wsp:rsid wsp:val=&quot;00670450&quot;/&gt;&lt;wsp:rsid wsp:val=&quot;006704BF&quot;/&gt;&lt;wsp:rsid wsp:val=&quot;00670AD6&quot;/&gt;&lt;wsp:rsid wsp:val=&quot;00670D20&quot;/&gt;&lt;wsp:rsid wsp:val=&quot;00670ECD&quot;/&gt;&lt;wsp:rsid wsp:val=&quot;006710F4&quot;/&gt;&lt;wsp:rsid wsp:val=&quot;00671169&quot;/&gt;&lt;wsp:rsid wsp:val=&quot;006713FE&quot;/&gt;&lt;wsp:rsid wsp:val=&quot;00671773&quot;/&gt;&lt;wsp:rsid wsp:val=&quot;00671C8F&quot;/&gt;&lt;wsp:rsid wsp:val=&quot;006723C8&quot;/&gt;&lt;wsp:rsid wsp:val=&quot;006724CA&quot;/&gt;&lt;wsp:rsid wsp:val=&quot;00672605&quot;/&gt;&lt;wsp:rsid wsp:val=&quot;00672966&quot;/&gt;&lt;wsp:rsid wsp:val=&quot;006729A2&quot;/&gt;&lt;wsp:rsid wsp:val=&quot;00672F44&quot;/&gt;&lt;wsp:rsid wsp:val=&quot;00673201&quot;/&gt;&lt;wsp:rsid wsp:val=&quot;0067330E&quot;/&gt;&lt;wsp:rsid wsp:val=&quot;006735BC&quot;/&gt;&lt;wsp:rsid wsp:val=&quot;006737DD&quot;/&gt;&lt;wsp:rsid wsp:val=&quot;00673BDE&quot;/&gt;&lt;wsp:rsid wsp:val=&quot;00673EB7&quot;/&gt;&lt;wsp:rsid wsp:val=&quot;00673FBF&quot;/&gt;&lt;wsp:rsid wsp:val=&quot;00674460&quot;/&gt;&lt;wsp:rsid wsp:val=&quot;00674474&quot;/&gt;&lt;wsp:rsid wsp:val=&quot;00674E8B&quot;/&gt;&lt;wsp:rsid wsp:val=&quot;0067517B&quot;/&gt;&lt;wsp:rsid wsp:val=&quot;006751EF&quot;/&gt;&lt;wsp:rsid wsp:val=&quot;00675652&quot;/&gt;&lt;wsp:rsid wsp:val=&quot;006757DC&quot;/&gt;&lt;wsp:rsid wsp:val=&quot;0067656D&quot;/&gt;&lt;wsp:rsid wsp:val=&quot;006766AF&quot;/&gt;&lt;wsp:rsid wsp:val=&quot;006767B8&quot;/&gt;&lt;wsp:rsid wsp:val=&quot;00676D77&quot;/&gt;&lt;wsp:rsid wsp:val=&quot;00677370&quot;/&gt;&lt;wsp:rsid wsp:val=&quot;006773A5&quot;/&gt;&lt;wsp:rsid wsp:val=&quot;00677725&quot;/&gt;&lt;wsp:rsid wsp:val=&quot;006777A2&quot;/&gt;&lt;wsp:rsid wsp:val=&quot;006777EC&quot;/&gt;&lt;wsp:rsid wsp:val=&quot;00677F20&quot;/&gt;&lt;wsp:rsid wsp:val=&quot;00677FC7&quot;/&gt;&lt;wsp:rsid wsp:val=&quot;0068013A&quot;/&gt;&lt;wsp:rsid wsp:val=&quot;00680199&quot;/&gt;&lt;wsp:rsid wsp:val=&quot;00680A97&quot;/&gt;&lt;wsp:rsid wsp:val=&quot;00680C05&quot;/&gt;&lt;wsp:rsid wsp:val=&quot;00680F30&quot;/&gt;&lt;wsp:rsid wsp:val=&quot;00680F81&quot;/&gt;&lt;wsp:rsid wsp:val=&quot;0068102D&quot;/&gt;&lt;wsp:rsid wsp:val=&quot;0068139A&quot;/&gt;&lt;wsp:rsid wsp:val=&quot;006819F6&quot;/&gt;&lt;wsp:rsid wsp:val=&quot;00681A9A&quot;/&gt;&lt;wsp:rsid wsp:val=&quot;00681BF2&quot;/&gt;&lt;wsp:rsid wsp:val=&quot;00681CF3&quot;/&gt;&lt;wsp:rsid wsp:val=&quot;0068226B&quot;/&gt;&lt;wsp:rsid wsp:val=&quot;00682318&quot;/&gt;&lt;wsp:rsid wsp:val=&quot;006827C5&quot;/&gt;&lt;wsp:rsid wsp:val=&quot;00682A4A&quot;/&gt;&lt;wsp:rsid wsp:val=&quot;00682ED3&quot;/&gt;&lt;wsp:rsid wsp:val=&quot;00683136&quot;/&gt;&lt;wsp:rsid wsp:val=&quot;00683BF9&quot;/&gt;&lt;wsp:rsid wsp:val=&quot;00683D7F&quot;/&gt;&lt;wsp:rsid wsp:val=&quot;00684035&quot;/&gt;&lt;wsp:rsid wsp:val=&quot;006841F4&quot;/&gt;&lt;wsp:rsid wsp:val=&quot;00684258&quot;/&gt;&lt;wsp:rsid wsp:val=&quot;00684353&quot;/&gt;&lt;wsp:rsid wsp:val=&quot;00685586&quot;/&gt;&lt;wsp:rsid wsp:val=&quot;00685725&quot;/&gt;&lt;wsp:rsid wsp:val=&quot;00685D3B&quot;/&gt;&lt;wsp:rsid wsp:val=&quot;0068623E&quot;/&gt;&lt;wsp:rsid wsp:val=&quot;00686366&quot;/&gt;&lt;wsp:rsid wsp:val=&quot;0068653A&quot;/&gt;&lt;wsp:rsid wsp:val=&quot;0068657C&quot;/&gt;&lt;wsp:rsid wsp:val=&quot;0068673B&quot;/&gt;&lt;wsp:rsid wsp:val=&quot;00686C33&quot;/&gt;&lt;wsp:rsid wsp:val=&quot;0068721F&quot;/&gt;&lt;wsp:rsid wsp:val=&quot;006879C9&quot;/&gt;&lt;wsp:rsid wsp:val=&quot;006879D8&quot;/&gt;&lt;wsp:rsid wsp:val=&quot;00687E2A&quot;/&gt;&lt;wsp:rsid wsp:val=&quot;00690386&quot;/&gt;&lt;wsp:rsid wsp:val=&quot;006904C0&quot;/&gt;&lt;wsp:rsid wsp:val=&quot;00690D12&quot;/&gt;&lt;wsp:rsid wsp:val=&quot;00690F0E&quot;/&gt;&lt;wsp:rsid wsp:val=&quot;006919C5&quot;/&gt;&lt;wsp:rsid wsp:val=&quot;00691D43&quot;/&gt;&lt;wsp:rsid wsp:val=&quot;00692250&quot;/&gt;&lt;wsp:rsid wsp:val=&quot;00692602&quot;/&gt;&lt;wsp:rsid wsp:val=&quot;00692799&quot;/&gt;&lt;wsp:rsid wsp:val=&quot;006927F0&quot;/&gt;&lt;wsp:rsid wsp:val=&quot;00692979&quot;/&gt;&lt;wsp:rsid wsp:val=&quot;00692A0D&quot;/&gt;&lt;wsp:rsid wsp:val=&quot;00693077&quot;/&gt;&lt;wsp:rsid wsp:val=&quot;00693295&quot;/&gt;&lt;wsp:rsid wsp:val=&quot;00693386&quot;/&gt;&lt;wsp:rsid wsp:val=&quot;00693CA1&quot;/&gt;&lt;wsp:rsid wsp:val=&quot;00693CCC&quot;/&gt;&lt;wsp:rsid wsp:val=&quot;006943ED&quot;/&gt;&lt;wsp:rsid wsp:val=&quot;0069447C&quot;/&gt;&lt;wsp:rsid wsp:val=&quot;0069461D&quot;/&gt;&lt;wsp:rsid wsp:val=&quot;006949AD&quot;/&gt;&lt;wsp:rsid wsp:val=&quot;006949CD&quot;/&gt;&lt;wsp:rsid wsp:val=&quot;00694D1C&quot;/&gt;&lt;wsp:rsid wsp:val=&quot;00694D7A&quot;/&gt;&lt;wsp:rsid wsp:val=&quot;00695A99&quot;/&gt;&lt;wsp:rsid wsp:val=&quot;00695E95&quot;/&gt;&lt;wsp:rsid wsp:val=&quot;00696244&quot;/&gt;&lt;wsp:rsid wsp:val=&quot;0069643A&quot;/&gt;&lt;wsp:rsid wsp:val=&quot;006964E5&quot;/&gt;&lt;wsp:rsid wsp:val=&quot;0069675A&quot;/&gt;&lt;wsp:rsid wsp:val=&quot;006969D6&quot;/&gt;&lt;wsp:rsid wsp:val=&quot;0069755C&quot;/&gt;&lt;wsp:rsid wsp:val=&quot;006979DC&quot;/&gt;&lt;wsp:rsid wsp:val=&quot;00697C2C&quot;/&gt;&lt;wsp:rsid wsp:val=&quot;006A05EF&quot;/&gt;&lt;wsp:rsid wsp:val=&quot;006A0942&quot;/&gt;&lt;wsp:rsid wsp:val=&quot;006A18CF&quot;/&gt;&lt;wsp:rsid wsp:val=&quot;006A18DD&quot;/&gt;&lt;wsp:rsid wsp:val=&quot;006A221C&quot;/&gt;&lt;wsp:rsid wsp:val=&quot;006A2347&quot;/&gt;&lt;wsp:rsid wsp:val=&quot;006A23FD&quot;/&gt;&lt;wsp:rsid wsp:val=&quot;006A24B3&quot;/&gt;&lt;wsp:rsid wsp:val=&quot;006A267B&quot;/&gt;&lt;wsp:rsid wsp:val=&quot;006A2733&quot;/&gt;&lt;wsp:rsid wsp:val=&quot;006A2CB0&quot;/&gt;&lt;wsp:rsid wsp:val=&quot;006A2D0E&quot;/&gt;&lt;wsp:rsid wsp:val=&quot;006A2E66&quot;/&gt;&lt;wsp:rsid wsp:val=&quot;006A2F39&quot;/&gt;&lt;wsp:rsid wsp:val=&quot;006A3227&quot;/&gt;&lt;wsp:rsid wsp:val=&quot;006A3290&quot;/&gt;&lt;wsp:rsid wsp:val=&quot;006A3396&quot;/&gt;&lt;wsp:rsid wsp:val=&quot;006A3574&quot;/&gt;&lt;wsp:rsid wsp:val=&quot;006A358B&quot;/&gt;&lt;wsp:rsid wsp:val=&quot;006A3D40&quot;/&gt;&lt;wsp:rsid wsp:val=&quot;006A3F94&quot;/&gt;&lt;wsp:rsid wsp:val=&quot;006A4113&quot;/&gt;&lt;wsp:rsid wsp:val=&quot;006A457C&quot;/&gt;&lt;wsp:rsid wsp:val=&quot;006A4584&quot;/&gt;&lt;wsp:rsid wsp:val=&quot;006A484F&quot;/&gt;&lt;wsp:rsid wsp:val=&quot;006A49B5&quot;/&gt;&lt;wsp:rsid wsp:val=&quot;006A5185&quot;/&gt;&lt;wsp:rsid wsp:val=&quot;006A5A45&quot;/&gt;&lt;wsp:rsid wsp:val=&quot;006A5CA3&quot;/&gt;&lt;wsp:rsid wsp:val=&quot;006A5E26&quot;/&gt;&lt;wsp:rsid wsp:val=&quot;006A6725&quot;/&gt;&lt;wsp:rsid wsp:val=&quot;006A6B69&quot;/&gt;&lt;wsp:rsid wsp:val=&quot;006A6CCF&quot;/&gt;&lt;wsp:rsid wsp:val=&quot;006A6CD8&quot;/&gt;&lt;wsp:rsid wsp:val=&quot;006A7574&quot;/&gt;&lt;wsp:rsid wsp:val=&quot;006A7984&quot;/&gt;&lt;wsp:rsid wsp:val=&quot;006A7BF2&quot;/&gt;&lt;wsp:rsid wsp:val=&quot;006A7C40&quot;/&gt;&lt;wsp:rsid wsp:val=&quot;006A7FDD&quot;/&gt;&lt;wsp:rsid wsp:val=&quot;006B0489&quot;/&gt;&lt;wsp:rsid wsp:val=&quot;006B0A5E&quot;/&gt;&lt;wsp:rsid wsp:val=&quot;006B0C66&quot;/&gt;&lt;wsp:rsid wsp:val=&quot;006B14F4&quot;/&gt;&lt;wsp:rsid wsp:val=&quot;006B163E&quot;/&gt;&lt;wsp:rsid wsp:val=&quot;006B166D&quot;/&gt;&lt;wsp:rsid wsp:val=&quot;006B18B8&quot;/&gt;&lt;wsp:rsid wsp:val=&quot;006B19B2&quot;/&gt;&lt;wsp:rsid wsp:val=&quot;006B1A22&quot;/&gt;&lt;wsp:rsid wsp:val=&quot;006B1DA2&quot;/&gt;&lt;wsp:rsid wsp:val=&quot;006B1F5F&quot;/&gt;&lt;wsp:rsid wsp:val=&quot;006B20F8&quot;/&gt;&lt;wsp:rsid wsp:val=&quot;006B21E9&quot;/&gt;&lt;wsp:rsid wsp:val=&quot;006B242D&quot;/&gt;&lt;wsp:rsid wsp:val=&quot;006B2790&quot;/&gt;&lt;wsp:rsid wsp:val=&quot;006B393F&quot;/&gt;&lt;wsp:rsid wsp:val=&quot;006B3B90&quot;/&gt;&lt;wsp:rsid wsp:val=&quot;006B3E55&quot;/&gt;&lt;wsp:rsid wsp:val=&quot;006B4566&quot;/&gt;&lt;wsp:rsid wsp:val=&quot;006B460F&quot;/&gt;&lt;wsp:rsid wsp:val=&quot;006B4B53&quot;/&gt;&lt;wsp:rsid wsp:val=&quot;006B4D4E&quot;/&gt;&lt;wsp:rsid wsp:val=&quot;006B63A2&quot;/&gt;&lt;wsp:rsid wsp:val=&quot;006B6AD0&quot;/&gt;&lt;wsp:rsid wsp:val=&quot;006B6BA3&quot;/&gt;&lt;wsp:rsid wsp:val=&quot;006B6C95&quot;/&gt;&lt;wsp:rsid wsp:val=&quot;006B725C&quot;/&gt;&lt;wsp:rsid wsp:val=&quot;006B785D&quot;/&gt;&lt;wsp:rsid wsp:val=&quot;006B7864&quot;/&gt;&lt;wsp:rsid wsp:val=&quot;006B789D&quot;/&gt;&lt;wsp:rsid wsp:val=&quot;006B7953&quot;/&gt;&lt;wsp:rsid wsp:val=&quot;006C0079&quot;/&gt;&lt;wsp:rsid wsp:val=&quot;006C02E3&quot;/&gt;&lt;wsp:rsid wsp:val=&quot;006C03B2&quot;/&gt;&lt;wsp:rsid wsp:val=&quot;006C09DD&quot;/&gt;&lt;wsp:rsid wsp:val=&quot;006C0A1A&quot;/&gt;&lt;wsp:rsid wsp:val=&quot;006C10B4&quot;/&gt;&lt;wsp:rsid wsp:val=&quot;006C18F3&quot;/&gt;&lt;wsp:rsid wsp:val=&quot;006C1B3F&quot;/&gt;&lt;wsp:rsid wsp:val=&quot;006C2113&quot;/&gt;&lt;wsp:rsid wsp:val=&quot;006C27DA&quot;/&gt;&lt;wsp:rsid wsp:val=&quot;006C2CDB&quot;/&gt;&lt;wsp:rsid wsp:val=&quot;006C3009&quot;/&gt;&lt;wsp:rsid wsp:val=&quot;006C375B&quot;/&gt;&lt;wsp:rsid wsp:val=&quot;006C377A&quot;/&gt;&lt;wsp:rsid wsp:val=&quot;006C3EF2&quot;/&gt;&lt;wsp:rsid wsp:val=&quot;006C3F40&quot;/&gt;&lt;wsp:rsid wsp:val=&quot;006C44D3&quot;/&gt;&lt;wsp:rsid wsp:val=&quot;006C45C1&quot;/&gt;&lt;wsp:rsid wsp:val=&quot;006C47EE&quot;/&gt;&lt;wsp:rsid wsp:val=&quot;006C4B0F&quot;/&gt;&lt;wsp:rsid wsp:val=&quot;006C4B11&quot;/&gt;&lt;wsp:rsid wsp:val=&quot;006C4D69&quot;/&gt;&lt;wsp:rsid wsp:val=&quot;006C5023&quot;/&gt;&lt;wsp:rsid wsp:val=&quot;006C50C3&quot;/&gt;&lt;wsp:rsid wsp:val=&quot;006C50D3&quot;/&gt;&lt;wsp:rsid wsp:val=&quot;006C5215&quot;/&gt;&lt;wsp:rsid wsp:val=&quot;006C566C&quot;/&gt;&lt;wsp:rsid wsp:val=&quot;006C57EC&quot;/&gt;&lt;wsp:rsid wsp:val=&quot;006C5A4C&quot;/&gt;&lt;wsp:rsid wsp:val=&quot;006C5B51&quot;/&gt;&lt;wsp:rsid wsp:val=&quot;006C5C20&quot;/&gt;&lt;wsp:rsid wsp:val=&quot;006C5FF1&quot;/&gt;&lt;wsp:rsid wsp:val=&quot;006C6253&quot;/&gt;&lt;wsp:rsid wsp:val=&quot;006C6287&quot;/&gt;&lt;wsp:rsid wsp:val=&quot;006C6649&quot;/&gt;&lt;wsp:rsid wsp:val=&quot;006C677C&quot;/&gt;&lt;wsp:rsid wsp:val=&quot;006C6E76&quot;/&gt;&lt;wsp:rsid wsp:val=&quot;006C6E92&quot;/&gt;&lt;wsp:rsid wsp:val=&quot;006C6FF5&quot;/&gt;&lt;wsp:rsid wsp:val=&quot;006C7428&quot;/&gt;&lt;wsp:rsid wsp:val=&quot;006C75C9&quot;/&gt;&lt;wsp:rsid wsp:val=&quot;006D0233&quot;/&gt;&lt;wsp:rsid wsp:val=&quot;006D03CD&quot;/&gt;&lt;wsp:rsid wsp:val=&quot;006D08A7&quot;/&gt;&lt;wsp:rsid wsp:val=&quot;006D0A70&quot;/&gt;&lt;wsp:rsid wsp:val=&quot;006D0AD9&quot;/&gt;&lt;wsp:rsid wsp:val=&quot;006D0B57&quot;/&gt;&lt;wsp:rsid wsp:val=&quot;006D0DED&quot;/&gt;&lt;wsp:rsid wsp:val=&quot;006D19ED&quot;/&gt;&lt;wsp:rsid wsp:val=&quot;006D1A23&quot;/&gt;&lt;wsp:rsid wsp:val=&quot;006D1F1A&quot;/&gt;&lt;wsp:rsid wsp:val=&quot;006D21FF&quot;/&gt;&lt;wsp:rsid wsp:val=&quot;006D2627&quot;/&gt;&lt;wsp:rsid wsp:val=&quot;006D2B11&quot;/&gt;&lt;wsp:rsid wsp:val=&quot;006D31AF&quot;/&gt;&lt;wsp:rsid wsp:val=&quot;006D31DD&quot;/&gt;&lt;wsp:rsid wsp:val=&quot;006D343D&quot;/&gt;&lt;wsp:rsid wsp:val=&quot;006D3D66&quot;/&gt;&lt;wsp:rsid wsp:val=&quot;006D3E35&quot;/&gt;&lt;wsp:rsid wsp:val=&quot;006D409F&quot;/&gt;&lt;wsp:rsid wsp:val=&quot;006D492A&quot;/&gt;&lt;wsp:rsid wsp:val=&quot;006D493C&quot;/&gt;&lt;wsp:rsid wsp:val=&quot;006D4CBD&quot;/&gt;&lt;wsp:rsid wsp:val=&quot;006D4E49&quot;/&gt;&lt;wsp:rsid wsp:val=&quot;006D4F72&quot;/&gt;&lt;wsp:rsid wsp:val=&quot;006D5606&quot;/&gt;&lt;wsp:rsid wsp:val=&quot;006D59BF&quot;/&gt;&lt;wsp:rsid wsp:val=&quot;006D5AE7&quot;/&gt;&lt;wsp:rsid wsp:val=&quot;006D5EC2&quot;/&gt;&lt;wsp:rsid wsp:val=&quot;006D5FEF&quot;/&gt;&lt;wsp:rsid wsp:val=&quot;006D615D&quot;/&gt;&lt;wsp:rsid wsp:val=&quot;006D634C&quot;/&gt;&lt;wsp:rsid wsp:val=&quot;006D65A4&quot;/&gt;&lt;wsp:rsid wsp:val=&quot;006D73E0&quot;/&gt;&lt;wsp:rsid wsp:val=&quot;006D7598&quot;/&gt;&lt;wsp:rsid wsp:val=&quot;006D7650&quot;/&gt;&lt;wsp:rsid wsp:val=&quot;006D7B93&quot;/&gt;&lt;wsp:rsid wsp:val=&quot;006D7D41&quot;/&gt;&lt;wsp:rsid wsp:val=&quot;006D7DAD&quot;/&gt;&lt;wsp:rsid wsp:val=&quot;006E078E&quot;/&gt;&lt;wsp:rsid wsp:val=&quot;006E0ADC&quot;/&gt;&lt;wsp:rsid wsp:val=&quot;006E0B16&quot;/&gt;&lt;wsp:rsid wsp:val=&quot;006E0E60&quot;/&gt;&lt;wsp:rsid wsp:val=&quot;006E0ED0&quot;/&gt;&lt;wsp:rsid wsp:val=&quot;006E176F&quot;/&gt;&lt;wsp:rsid wsp:val=&quot;006E22CC&quot;/&gt;&lt;wsp:rsid wsp:val=&quot;006E2AA6&quot;/&gt;&lt;wsp:rsid wsp:val=&quot;006E3854&quot;/&gt;&lt;wsp:rsid wsp:val=&quot;006E3BA9&quot;/&gt;&lt;wsp:rsid wsp:val=&quot;006E3D3A&quot;/&gt;&lt;wsp:rsid wsp:val=&quot;006E40E5&quot;/&gt;&lt;wsp:rsid wsp:val=&quot;006E4361&quot;/&gt;&lt;wsp:rsid wsp:val=&quot;006E459B&quot;/&gt;&lt;wsp:rsid wsp:val=&quot;006E4917&quot;/&gt;&lt;wsp:rsid wsp:val=&quot;006E5093&quot;/&gt;&lt;wsp:rsid wsp:val=&quot;006E512D&quot;/&gt;&lt;wsp:rsid wsp:val=&quot;006E5151&quot;/&gt;&lt;wsp:rsid wsp:val=&quot;006E54EC&quot;/&gt;&lt;wsp:rsid wsp:val=&quot;006E554E&quot;/&gt;&lt;wsp:rsid wsp:val=&quot;006E55EF&quot;/&gt;&lt;wsp:rsid wsp:val=&quot;006E574E&quot;/&gt;&lt;wsp:rsid wsp:val=&quot;006E5FE9&quot;/&gt;&lt;wsp:rsid wsp:val=&quot;006E6043&quot;/&gt;&lt;wsp:rsid wsp:val=&quot;006E6311&quot;/&gt;&lt;wsp:rsid wsp:val=&quot;006E6A05&quot;/&gt;&lt;wsp:rsid wsp:val=&quot;006E6DA9&quot;/&gt;&lt;wsp:rsid wsp:val=&quot;006E6F03&quot;/&gt;&lt;wsp:rsid wsp:val=&quot;006E71A8&quot;/&gt;&lt;wsp:rsid wsp:val=&quot;006E7320&quot;/&gt;&lt;wsp:rsid wsp:val=&quot;006E7496&quot;/&gt;&lt;wsp:rsid wsp:val=&quot;006E792F&quot;/&gt;&lt;wsp:rsid wsp:val=&quot;006E7969&quot;/&gt;&lt;wsp:rsid wsp:val=&quot;006E7E49&quot;/&gt;&lt;wsp:rsid wsp:val=&quot;006E7F71&quot;/&gt;&lt;wsp:rsid wsp:val=&quot;006F0072&quot;/&gt;&lt;wsp:rsid wsp:val=&quot;006F04E2&quot;/&gt;&lt;wsp:rsid wsp:val=&quot;006F05C2&quot;/&gt;&lt;wsp:rsid wsp:val=&quot;006F090B&quot;/&gt;&lt;wsp:rsid wsp:val=&quot;006F0C12&quot;/&gt;&lt;wsp:rsid wsp:val=&quot;006F0E20&quot;/&gt;&lt;wsp:rsid wsp:val=&quot;006F0EB1&quot;/&gt;&lt;wsp:rsid wsp:val=&quot;006F0F8E&quot;/&gt;&lt;wsp:rsid wsp:val=&quot;006F1008&quot;/&gt;&lt;wsp:rsid wsp:val=&quot;006F13E6&quot;/&gt;&lt;wsp:rsid wsp:val=&quot;006F1D86&quot;/&gt;&lt;wsp:rsid wsp:val=&quot;006F22CB&quot;/&gt;&lt;wsp:rsid wsp:val=&quot;006F291E&quot;/&gt;&lt;wsp:rsid wsp:val=&quot;006F2E21&quot;/&gt;&lt;wsp:rsid wsp:val=&quot;006F3052&quot;/&gt;&lt;wsp:rsid wsp:val=&quot;006F314D&quot;/&gt;&lt;wsp:rsid wsp:val=&quot;006F3738&quot;/&gt;&lt;wsp:rsid wsp:val=&quot;006F3B01&quot;/&gt;&lt;wsp:rsid wsp:val=&quot;006F3BDF&quot;/&gt;&lt;wsp:rsid wsp:val=&quot;006F4072&quot;/&gt;&lt;wsp:rsid wsp:val=&quot;006F4189&quot;/&gt;&lt;wsp:rsid wsp:val=&quot;006F45CB&quot;/&gt;&lt;wsp:rsid wsp:val=&quot;006F4A19&quot;/&gt;&lt;wsp:rsid wsp:val=&quot;006F557B&quot;/&gt;&lt;wsp:rsid wsp:val=&quot;006F5B41&quot;/&gt;&lt;wsp:rsid wsp:val=&quot;006F6689&quot;/&gt;&lt;wsp:rsid wsp:val=&quot;006F6740&quot;/&gt;&lt;wsp:rsid wsp:val=&quot;006F6C5E&quot;/&gt;&lt;wsp:rsid wsp:val=&quot;006F7181&quot;/&gt;&lt;wsp:rsid wsp:val=&quot;006F73A7&quot;/&gt;&lt;wsp:rsid wsp:val=&quot;006F746D&quot;/&gt;&lt;wsp:rsid wsp:val=&quot;006F7A92&quot;/&gt;&lt;wsp:rsid wsp:val=&quot;006F7C53&quot;/&gt;&lt;wsp:rsid wsp:val=&quot;006F7E42&quot;/&gt;&lt;wsp:rsid wsp:val=&quot;00700042&quot;/&gt;&lt;wsp:rsid wsp:val=&quot;0070023A&quot;/&gt;&lt;wsp:rsid wsp:val=&quot;007003F7&quot;/&gt;&lt;wsp:rsid wsp:val=&quot;0070179E&quot;/&gt;&lt;wsp:rsid wsp:val=&quot;007017EA&quot;/&gt;&lt;wsp:rsid wsp:val=&quot;0070181F&quot;/&gt;&lt;wsp:rsid wsp:val=&quot;0070193E&quot;/&gt;&lt;wsp:rsid wsp:val=&quot;00701B27&quot;/&gt;&lt;wsp:rsid wsp:val=&quot;00701D40&quot;/&gt;&lt;wsp:rsid wsp:val=&quot;00702BFC&quot;/&gt;&lt;wsp:rsid wsp:val=&quot;00702E6B&quot;/&gt;&lt;wsp:rsid wsp:val=&quot;007034BC&quot;/&gt;&lt;wsp:rsid wsp:val=&quot;007035F6&quot;/&gt;&lt;wsp:rsid wsp:val=&quot;007036E5&quot;/&gt;&lt;wsp:rsid wsp:val=&quot;00703D58&quot;/&gt;&lt;wsp:rsid wsp:val=&quot;00704266&quot;/&gt;&lt;wsp:rsid wsp:val=&quot;007043B3&quot;/&gt;&lt;wsp:rsid wsp:val=&quot;007044C2&quot;/&gt;&lt;wsp:rsid wsp:val=&quot;007047A7&quot;/&gt;&lt;wsp:rsid wsp:val=&quot;00704A33&quot;/&gt;&lt;wsp:rsid wsp:val=&quot;00704DEB&quot;/&gt;&lt;wsp:rsid wsp:val=&quot;00705584&quot;/&gt;&lt;wsp:rsid wsp:val=&quot;00705C6C&quot;/&gt;&lt;wsp:rsid wsp:val=&quot;00705E96&quot;/&gt;&lt;wsp:rsid wsp:val=&quot;00706E08&quot;/&gt;&lt;wsp:rsid wsp:val=&quot;00706F3F&quot;/&gt;&lt;wsp:rsid wsp:val=&quot;0070711F&quot;/&gt;&lt;wsp:rsid wsp:val=&quot;0070743B&quot;/&gt;&lt;wsp:rsid wsp:val=&quot;0070796A&quot;/&gt;&lt;wsp:rsid wsp:val=&quot;00707A89&quot;/&gt;&lt;wsp:rsid wsp:val=&quot;007101EE&quot;/&gt;&lt;wsp:rsid wsp:val=&quot;00710839&quot;/&gt;&lt;wsp:rsid wsp:val=&quot;00710905&quot;/&gt;&lt;wsp:rsid wsp:val=&quot;00710994&quot;/&gt;&lt;wsp:rsid wsp:val=&quot;007109CD&quot;/&gt;&lt;wsp:rsid wsp:val=&quot;00710A3E&quot;/&gt;&lt;wsp:rsid wsp:val=&quot;00710BCF&quot;/&gt;&lt;wsp:rsid wsp:val=&quot;00710D33&quot;/&gt;&lt;wsp:rsid wsp:val=&quot;00710E31&quot;/&gt;&lt;wsp:rsid wsp:val=&quot;007110FE&quot;/&gt;&lt;wsp:rsid wsp:val=&quot;00711366&quot;/&gt;&lt;wsp:rsid wsp:val=&quot;00711760&quot;/&gt;&lt;wsp:rsid wsp:val=&quot;0071196B&quot;/&gt;&lt;wsp:rsid wsp:val=&quot;00711A0F&quot;/&gt;&lt;wsp:rsid wsp:val=&quot;00711AE4&quot;/&gt;&lt;wsp:rsid wsp:val=&quot;00711CBA&quot;/&gt;&lt;wsp:rsid wsp:val=&quot;00711D10&quot;/&gt;&lt;wsp:rsid wsp:val=&quot;00711D73&quot;/&gt;&lt;wsp:rsid wsp:val=&quot;00711E0C&quot;/&gt;&lt;wsp:rsid wsp:val=&quot;007128DA&quot;/&gt;&lt;wsp:rsid wsp:val=&quot;00712A0F&quot;/&gt;&lt;wsp:rsid wsp:val=&quot;00712FDB&quot;/&gt;&lt;wsp:rsid wsp:val=&quot;0071374D&quot;/&gt;&lt;wsp:rsid wsp:val=&quot;00714095&quot;/&gt;&lt;wsp:rsid wsp:val=&quot;00714312&quot;/&gt;&lt;wsp:rsid wsp:val=&quot;00714526&quot;/&gt;&lt;wsp:rsid wsp:val=&quot;00714722&quot;/&gt;&lt;wsp:rsid wsp:val=&quot;00714A2D&quot;/&gt;&lt;wsp:rsid wsp:val=&quot;00714D6A&quot;/&gt;&lt;wsp:rsid wsp:val=&quot;00715920&quot;/&gt;&lt;wsp:rsid wsp:val=&quot;00715F49&quot;/&gt;&lt;wsp:rsid wsp:val=&quot;00716037&quot;/&gt;&lt;wsp:rsid wsp:val=&quot;007162F2&quot;/&gt;&lt;wsp:rsid wsp:val=&quot;007163BF&quot;/&gt;&lt;wsp:rsid wsp:val=&quot;0071649C&quot;/&gt;&lt;wsp:rsid wsp:val=&quot;00716528&quot;/&gt;&lt;wsp:rsid wsp:val=&quot;007166E4&quot;/&gt;&lt;wsp:rsid wsp:val=&quot;00716FC0&quot;/&gt;&lt;wsp:rsid wsp:val=&quot;00717267&quot;/&gt;&lt;wsp:rsid wsp:val=&quot;007178EE&quot;/&gt;&lt;wsp:rsid wsp:val=&quot;00717B0A&quot;/&gt;&lt;wsp:rsid wsp:val=&quot;00720759&quot;/&gt;&lt;wsp:rsid wsp:val=&quot;007208FF&quot;/&gt;&lt;wsp:rsid wsp:val=&quot;00720BD4&quot;/&gt;&lt;wsp:rsid wsp:val=&quot;00720D16&quot;/&gt;&lt;wsp:rsid wsp:val=&quot;00720F2A&quot;/&gt;&lt;wsp:rsid wsp:val=&quot;00721011&quot;/&gt;&lt;wsp:rsid wsp:val=&quot;0072116F&quot;/&gt;&lt;wsp:rsid wsp:val=&quot;007215A9&quot;/&gt;&lt;wsp:rsid wsp:val=&quot;007215BF&quot;/&gt;&lt;wsp:rsid wsp:val=&quot;007218A9&quot;/&gt;&lt;wsp:rsid wsp:val=&quot;0072190B&quot;/&gt;&lt;wsp:rsid wsp:val=&quot;00721965&quot;/&gt;&lt;wsp:rsid wsp:val=&quot;00721E1D&quot;/&gt;&lt;wsp:rsid wsp:val=&quot;00721E87&quot;/&gt;&lt;wsp:rsid wsp:val=&quot;00721F9A&quot;/&gt;&lt;wsp:rsid wsp:val=&quot;00722B72&quot;/&gt;&lt;wsp:rsid wsp:val=&quot;00723701&quot;/&gt;&lt;wsp:rsid wsp:val=&quot;00723C7E&quot;/&gt;&lt;wsp:rsid wsp:val=&quot;00723EC3&quot;/&gt;&lt;wsp:rsid wsp:val=&quot;00724426&quot;/&gt;&lt;wsp:rsid wsp:val=&quot;00725068&quot;/&gt;&lt;wsp:rsid wsp:val=&quot;007254B1&quot;/&gt;&lt;wsp:rsid wsp:val=&quot;0072560E&quot;/&gt;&lt;wsp:rsid wsp:val=&quot;007257FE&quot;/&gt;&lt;wsp:rsid wsp:val=&quot;00725CB6&quot;/&gt;&lt;wsp:rsid wsp:val=&quot;00725D75&quot;/&gt;&lt;wsp:rsid wsp:val=&quot;0072602E&quot;/&gt;&lt;wsp:rsid wsp:val=&quot;00726281&quot;/&gt;&lt;wsp:rsid wsp:val=&quot;0072665F&quot;/&gt;&lt;wsp:rsid wsp:val=&quot;007275D0&quot;/&gt;&lt;wsp:rsid wsp:val=&quot;00727E9F&quot;/&gt;&lt;wsp:rsid wsp:val=&quot;00730302&quot;/&gt;&lt;wsp:rsid wsp:val=&quot;00730E1C&quot;/&gt;&lt;wsp:rsid wsp:val=&quot;0073128B&quot;/&gt;&lt;wsp:rsid wsp:val=&quot;0073171A&quot;/&gt;&lt;wsp:rsid wsp:val=&quot;00731793&quot;/&gt;&lt;wsp:rsid wsp:val=&quot;007319D1&quot;/&gt;&lt;wsp:rsid wsp:val=&quot;00731A41&quot;/&gt;&lt;wsp:rsid wsp:val=&quot;00731C75&quot;/&gt;&lt;wsp:rsid wsp:val=&quot;00731D37&quot;/&gt;&lt;wsp:rsid wsp:val=&quot;00731DAC&quot;/&gt;&lt;wsp:rsid wsp:val=&quot;00731E4B&quot;/&gt;&lt;wsp:rsid wsp:val=&quot;00732321&quot;/&gt;&lt;wsp:rsid wsp:val=&quot;00732E4B&quot;/&gt;&lt;wsp:rsid wsp:val=&quot;00733315&quot;/&gt;&lt;wsp:rsid wsp:val=&quot;00733858&quot;/&gt;&lt;wsp:rsid wsp:val=&quot;00733A74&quot;/&gt;&lt;wsp:rsid wsp:val=&quot;00733A80&quot;/&gt;&lt;wsp:rsid wsp:val=&quot;00733AA9&quot;/&gt;&lt;wsp:rsid wsp:val=&quot;00733D80&quot;/&gt;&lt;wsp:rsid wsp:val=&quot;00733F4E&quot;/&gt;&lt;wsp:rsid wsp:val=&quot;00734133&quot;/&gt;&lt;wsp:rsid wsp:val=&quot;0073448F&quot;/&gt;&lt;wsp:rsid wsp:val=&quot;0073497A&quot;/&gt;&lt;wsp:rsid wsp:val=&quot;007356D0&quot;/&gt;&lt;wsp:rsid wsp:val=&quot;0073637C&quot;/&gt;&lt;wsp:rsid wsp:val=&quot;007366CA&quot;/&gt;&lt;wsp:rsid wsp:val=&quot;00736D7B&quot;/&gt;&lt;wsp:rsid wsp:val=&quot;007377ED&quot;/&gt;&lt;wsp:rsid wsp:val=&quot;007379C8&quot;/&gt;&lt;wsp:rsid wsp:val=&quot;00740094&quot;/&gt;&lt;wsp:rsid wsp:val=&quot;00740698&quot;/&gt;&lt;wsp:rsid wsp:val=&quot;007406C0&quot;/&gt;&lt;wsp:rsid wsp:val=&quot;0074097D&quot;/&gt;&lt;wsp:rsid wsp:val=&quot;00740AC1&quot;/&gt;&lt;wsp:rsid wsp:val=&quot;00740BBF&quot;/&gt;&lt;wsp:rsid wsp:val=&quot;00740CD3&quot;/&gt;&lt;wsp:rsid wsp:val=&quot;0074108B&quot;/&gt;&lt;wsp:rsid wsp:val=&quot;007418A6&quot;/&gt;&lt;wsp:rsid wsp:val=&quot;00741A05&quot;/&gt;&lt;wsp:rsid wsp:val=&quot;007420C9&quot;/&gt;&lt;wsp:rsid wsp:val=&quot;00742235&quot;/&gt;&lt;wsp:rsid wsp:val=&quot;00742695&quot;/&gt;&lt;wsp:rsid wsp:val=&quot;007426B7&quot;/&gt;&lt;wsp:rsid wsp:val=&quot;00742A51&quot;/&gt;&lt;wsp:rsid wsp:val=&quot;00742BFB&quot;/&gt;&lt;wsp:rsid wsp:val=&quot;00742EC0&quot;/&gt;&lt;wsp:rsid wsp:val=&quot;007430F0&quot;/&gt;&lt;wsp:rsid wsp:val=&quot;00743757&quot;/&gt;&lt;wsp:rsid wsp:val=&quot;007437DB&quot;/&gt;&lt;wsp:rsid wsp:val=&quot;00743867&quot;/&gt;&lt;wsp:rsid wsp:val=&quot;00744055&quot;/&gt;&lt;wsp:rsid wsp:val=&quot;0074460B&quot;/&gt;&lt;wsp:rsid wsp:val=&quot;00744FB1&quot;/&gt;&lt;wsp:rsid wsp:val=&quot;00745307&quot;/&gt;&lt;wsp:rsid wsp:val=&quot;0074576E&quot;/&gt;&lt;wsp:rsid wsp:val=&quot;00745EBB&quot;/&gt;&lt;wsp:rsid wsp:val=&quot;00746167&quot;/&gt;&lt;wsp:rsid wsp:val=&quot;00746199&quot;/&gt;&lt;wsp:rsid wsp:val=&quot;007462A6&quot;/&gt;&lt;wsp:rsid wsp:val=&quot;0074644A&quot;/&gt;&lt;wsp:rsid wsp:val=&quot;007464E7&quot;/&gt;&lt;wsp:rsid wsp:val=&quot;0074723F&quot;/&gt;&lt;wsp:rsid wsp:val=&quot;00747446&quot;/&gt;&lt;wsp:rsid wsp:val=&quot;0074769D&quot;/&gt;&lt;wsp:rsid wsp:val=&quot;00747BD8&quot;/&gt;&lt;wsp:rsid wsp:val=&quot;00747E09&quot;/&gt;&lt;wsp:rsid wsp:val=&quot;00747E4C&quot;/&gt;&lt;wsp:rsid wsp:val=&quot;00747F05&quot;/&gt;&lt;wsp:rsid wsp:val=&quot;007500FC&quot;/&gt;&lt;wsp:rsid wsp:val=&quot;0075038A&quot;/&gt;&lt;wsp:rsid wsp:val=&quot;007509F9&quot;/&gt;&lt;wsp:rsid wsp:val=&quot;00750EF0&quot;/&gt;&lt;wsp:rsid wsp:val=&quot;007512D3&quot;/&gt;&lt;wsp:rsid wsp:val=&quot;007515C8&quot;/&gt;&lt;wsp:rsid wsp:val=&quot;007517D1&quot;/&gt;&lt;wsp:rsid wsp:val=&quot;00751F76&quot;/&gt;&lt;wsp:rsid wsp:val=&quot;00752497&quot;/&gt;&lt;wsp:rsid wsp:val=&quot;0075250F&quot;/&gt;&lt;wsp:rsid wsp:val=&quot;007527B8&quot;/&gt;&lt;wsp:rsid wsp:val=&quot;0075288B&quot;/&gt;&lt;wsp:rsid wsp:val=&quot;00752FE7&quot;/&gt;&lt;wsp:rsid wsp:val=&quot;0075312F&quot;/&gt;&lt;wsp:rsid wsp:val=&quot;007536BB&quot;/&gt;&lt;wsp:rsid wsp:val=&quot;00753AFB&quot;/&gt;&lt;wsp:rsid wsp:val=&quot;00753B0F&quot;/&gt;&lt;wsp:rsid wsp:val=&quot;00753B9D&quot;/&gt;&lt;wsp:rsid wsp:val=&quot;00753F01&quot;/&gt;&lt;wsp:rsid wsp:val=&quot;0075412E&quot;/&gt;&lt;wsp:rsid wsp:val=&quot;0075452E&quot;/&gt;&lt;wsp:rsid wsp:val=&quot;00754D64&quot;/&gt;&lt;wsp:rsid wsp:val=&quot;00754EDC&quot;/&gt;&lt;wsp:rsid wsp:val=&quot;00755009&quot;/&gt;&lt;wsp:rsid wsp:val=&quot;0075583A&quot;/&gt;&lt;wsp:rsid wsp:val=&quot;007559EC&quot;/&gt;&lt;wsp:rsid wsp:val=&quot;00755B06&quot;/&gt;&lt;wsp:rsid wsp:val=&quot;00755C07&quot;/&gt;&lt;wsp:rsid wsp:val=&quot;00755E06&quot;/&gt;&lt;wsp:rsid wsp:val=&quot;007564B4&quot;/&gt;&lt;wsp:rsid wsp:val=&quot;007565E2&quot;/&gt;&lt;wsp:rsid wsp:val=&quot;007570A3&quot;/&gt;&lt;wsp:rsid wsp:val=&quot;007572E9&quot;/&gt;&lt;wsp:rsid wsp:val=&quot;00757495&quot;/&gt;&lt;wsp:rsid wsp:val=&quot;00757A61&quot;/&gt;&lt;wsp:rsid wsp:val=&quot;00757BD1&quot;/&gt;&lt;wsp:rsid wsp:val=&quot;00757CD9&quot;/&gt;&lt;wsp:rsid wsp:val=&quot;00757D4D&quot;/&gt;&lt;wsp:rsid wsp:val=&quot;00757E8E&quot;/&gt;&lt;wsp:rsid wsp:val=&quot;00757FE8&quot;/&gt;&lt;wsp:rsid wsp:val=&quot;007600CF&quot;/&gt;&lt;wsp:rsid wsp:val=&quot;00760194&quot;/&gt;&lt;wsp:rsid wsp:val=&quot;00760224&quot;/&gt;&lt;wsp:rsid wsp:val=&quot;007604E2&quot;/&gt;&lt;wsp:rsid wsp:val=&quot;007606BF&quot;/&gt;&lt;wsp:rsid wsp:val=&quot;00760756&quot;/&gt;&lt;wsp:rsid wsp:val=&quot;00760BFF&quot;/&gt;&lt;wsp:rsid wsp:val=&quot;00760D79&quot;/&gt;&lt;wsp:rsid wsp:val=&quot;00760E75&quot;/&gt;&lt;wsp:rsid wsp:val=&quot;007613AF&quot;/&gt;&lt;wsp:rsid wsp:val=&quot;00761471&quot;/&gt;&lt;wsp:rsid wsp:val=&quot;00761941&quot;/&gt;&lt;wsp:rsid wsp:val=&quot;007619FB&quot;/&gt;&lt;wsp:rsid wsp:val=&quot;0076200C&quot;/&gt;&lt;wsp:rsid wsp:val=&quot;0076224F&quot;/&gt;&lt;wsp:rsid wsp:val=&quot;007624B9&quot;/&gt;&lt;wsp:rsid wsp:val=&quot;00762924&quot;/&gt;&lt;wsp:rsid wsp:val=&quot;0076295C&quot;/&gt;&lt;wsp:rsid wsp:val=&quot;00762DC1&quot;/&gt;&lt;wsp:rsid wsp:val=&quot;00763055&quot;/&gt;&lt;wsp:rsid wsp:val=&quot;0076375B&quot;/&gt;&lt;wsp:rsid wsp:val=&quot;00763D32&quot;/&gt;&lt;wsp:rsid wsp:val=&quot;00763F7A&quot;/&gt;&lt;wsp:rsid wsp:val=&quot;0076481B&quot;/&gt;&lt;wsp:rsid wsp:val=&quot;00764A37&quot;/&gt;&lt;wsp:rsid wsp:val=&quot;00764CDD&quot;/&gt;&lt;wsp:rsid wsp:val=&quot;00764E4E&quot;/&gt;&lt;wsp:rsid wsp:val=&quot;00764EB8&quot;/&gt;&lt;wsp:rsid wsp:val=&quot;00764F42&quot;/&gt;&lt;wsp:rsid wsp:val=&quot;00765098&quot;/&gt;&lt;wsp:rsid wsp:val=&quot;007657E5&quot;/&gt;&lt;wsp:rsid wsp:val=&quot;0076598E&quot;/&gt;&lt;wsp:rsid wsp:val=&quot;00765E5F&quot;/&gt;&lt;wsp:rsid wsp:val=&quot;00765FDC&quot;/&gt;&lt;wsp:rsid wsp:val=&quot;00766503&quot;/&gt;&lt;wsp:rsid wsp:val=&quot;00766559&quot;/&gt;&lt;wsp:rsid wsp:val=&quot;007667D5&quot;/&gt;&lt;wsp:rsid wsp:val=&quot;00766A87&quot;/&gt;&lt;wsp:rsid wsp:val=&quot;00766B0E&quot;/&gt;&lt;wsp:rsid wsp:val=&quot;00766BFB&quot;/&gt;&lt;wsp:rsid wsp:val=&quot;00766CD1&quot;/&gt;&lt;wsp:rsid wsp:val=&quot;00766DFE&quot;/&gt;&lt;wsp:rsid wsp:val=&quot;0076727D&quot;/&gt;&lt;wsp:rsid wsp:val=&quot;0076731C&quot;/&gt;&lt;wsp:rsid wsp:val=&quot;00767416&quot;/&gt;&lt;wsp:rsid wsp:val=&quot;0076747C&quot;/&gt;&lt;wsp:rsid wsp:val=&quot;007678B6&quot;/&gt;&lt;wsp:rsid wsp:val=&quot;00767D5D&quot;/&gt;&lt;wsp:rsid wsp:val=&quot;00770544&quot;/&gt;&lt;wsp:rsid wsp:val=&quot;00770CEE&quot;/&gt;&lt;wsp:rsid wsp:val=&quot;00770ED1&quot;/&gt;&lt;wsp:rsid wsp:val=&quot;00771C48&quot;/&gt;&lt;wsp:rsid wsp:val=&quot;00771D7E&quot;/&gt;&lt;wsp:rsid wsp:val=&quot;007721AD&quot;/&gt;&lt;wsp:rsid wsp:val=&quot;00772963&quot;/&gt;&lt;wsp:rsid wsp:val=&quot;00772C23&quot;/&gt;&lt;wsp:rsid wsp:val=&quot;00772D15&quot;/&gt;&lt;wsp:rsid wsp:val=&quot;00772DC3&quot;/&gt;&lt;wsp:rsid wsp:val=&quot;007731A4&quot;/&gt;&lt;wsp:rsid wsp:val=&quot;007733C4&quot;/&gt;&lt;wsp:rsid wsp:val=&quot;007733E9&quot;/&gt;&lt;wsp:rsid wsp:val=&quot;00773A60&quot;/&gt;&lt;wsp:rsid wsp:val=&quot;007743A1&quot;/&gt;&lt;wsp:rsid wsp:val=&quot;007744EF&quot;/&gt;&lt;wsp:rsid wsp:val=&quot;007750DC&quot;/&gt;&lt;wsp:rsid wsp:val=&quot;00775330&quot;/&gt;&lt;wsp:rsid wsp:val=&quot;00775BAA&quot;/&gt;&lt;wsp:rsid wsp:val=&quot;00775EFD&quot;/&gt;&lt;wsp:rsid wsp:val=&quot;00775F11&quot;/&gt;&lt;wsp:rsid wsp:val=&quot;007762CD&quot;/&gt;&lt;wsp:rsid wsp:val=&quot;007768F2&quot;/&gt;&lt;wsp:rsid wsp:val=&quot;00776A21&quot;/&gt;&lt;wsp:rsid wsp:val=&quot;00776E9E&quot;/&gt;&lt;wsp:rsid wsp:val=&quot;00777053&quot;/&gt;&lt;wsp:rsid wsp:val=&quot;007770F1&quot;/&gt;&lt;wsp:rsid wsp:val=&quot;00777C18&quot;/&gt;&lt;wsp:rsid wsp:val=&quot;00777CD9&quot;/&gt;&lt;wsp:rsid wsp:val=&quot;00777E96&quot;/&gt;&lt;wsp:rsid wsp:val=&quot;00777EE9&quot;/&gt;&lt;wsp:rsid wsp:val=&quot;00780237&quot;/&gt;&lt;wsp:rsid wsp:val=&quot;00780516&quot;/&gt;&lt;wsp:rsid wsp:val=&quot;00780593&quot;/&gt;&lt;wsp:rsid wsp:val=&quot;00780657&quot;/&gt;&lt;wsp:rsid wsp:val=&quot;00780980&quot;/&gt;&lt;wsp:rsid wsp:val=&quot;007809E1&quot;/&gt;&lt;wsp:rsid wsp:val=&quot;00780D72&quot;/&gt;&lt;wsp:rsid wsp:val=&quot;00780E98&quot;/&gt;&lt;wsp:rsid wsp:val=&quot;0078146E&quot;/&gt;&lt;wsp:rsid wsp:val=&quot;00781633&quot;/&gt;&lt;wsp:rsid wsp:val=&quot;0078165E&quot;/&gt;&lt;wsp:rsid wsp:val=&quot;007816FD&quot;/&gt;&lt;wsp:rsid wsp:val=&quot;00781B9A&quot;/&gt;&lt;wsp:rsid wsp:val=&quot;00781DAD&quot;/&gt;&lt;wsp:rsid wsp:val=&quot;00782266&quot;/&gt;&lt;wsp:rsid wsp:val=&quot;007822AB&quot;/&gt;&lt;wsp:rsid wsp:val=&quot;0078243D&quot;/&gt;&lt;wsp:rsid wsp:val=&quot;00782D8A&quot;/&gt;&lt;wsp:rsid wsp:val=&quot;00783315&quot;/&gt;&lt;wsp:rsid wsp:val=&quot;007833C3&quot;/&gt;&lt;wsp:rsid wsp:val=&quot;007833DA&quot;/&gt;&lt;wsp:rsid wsp:val=&quot;007837BE&quot;/&gt;&lt;wsp:rsid wsp:val=&quot;0078380D&quot;/&gt;&lt;wsp:rsid wsp:val=&quot;007842FE&quot;/&gt;&lt;wsp:rsid wsp:val=&quot;00784442&quot;/&gt;&lt;wsp:rsid wsp:val=&quot;00784702&quot;/&gt;&lt;wsp:rsid wsp:val=&quot;00784C31&quot;/&gt;&lt;wsp:rsid wsp:val=&quot;00784EA1&quot;/&gt;&lt;wsp:rsid wsp:val=&quot;00784FC7&quot;/&gt;&lt;wsp:rsid wsp:val=&quot;00785CEB&quot;/&gt;&lt;wsp:rsid wsp:val=&quot;00785E2D&quot;/&gt;&lt;wsp:rsid wsp:val=&quot;007861D1&quot;/&gt;&lt;wsp:rsid wsp:val=&quot;00786272&quot;/&gt;&lt;wsp:rsid wsp:val=&quot;007864B2&quot;/&gt;&lt;wsp:rsid wsp:val=&quot;007864DC&quot;/&gt;&lt;wsp:rsid wsp:val=&quot;00786613&quot;/&gt;&lt;wsp:rsid wsp:val=&quot;00786620&quot;/&gt;&lt;wsp:rsid wsp:val=&quot;007868B7&quot;/&gt;&lt;wsp:rsid wsp:val=&quot;00786BC0&quot;/&gt;&lt;wsp:rsid wsp:val=&quot;0078756D&quot;/&gt;&lt;wsp:rsid wsp:val=&quot;007875C4&quot;/&gt;&lt;wsp:rsid wsp:val=&quot;00787736&quot;/&gt;&lt;wsp:rsid wsp:val=&quot;00787977&quot;/&gt;&lt;wsp:rsid wsp:val=&quot;00787A55&quot;/&gt;&lt;wsp:rsid wsp:val=&quot;00787FF1&quot;/&gt;&lt;wsp:rsid wsp:val=&quot;00790270&quot;/&gt;&lt;wsp:rsid wsp:val=&quot;00790D4A&quot;/&gt;&lt;wsp:rsid wsp:val=&quot;00790E7E&quot;/&gt;&lt;wsp:rsid wsp:val=&quot;00791040&quot;/&gt;&lt;wsp:rsid wsp:val=&quot;007913A8&quot;/&gt;&lt;wsp:rsid wsp:val=&quot;007916D2&quot;/&gt;&lt;wsp:rsid wsp:val=&quot;00791ADE&quot;/&gt;&lt;wsp:rsid wsp:val=&quot;00791BEA&quot;/&gt;&lt;wsp:rsid wsp:val=&quot;00792486&quot;/&gt;&lt;wsp:rsid wsp:val=&quot;00792690&quot;/&gt;&lt;wsp:rsid wsp:val=&quot;007926B7&quot;/&gt;&lt;wsp:rsid wsp:val=&quot;00792A89&quot;/&gt;&lt;wsp:rsid wsp:val=&quot;00792D23&quot;/&gt;&lt;wsp:rsid wsp:val=&quot;00792ECC&quot;/&gt;&lt;wsp:rsid wsp:val=&quot;007939C7&quot;/&gt;&lt;wsp:rsid wsp:val=&quot;00793F70&quot;/&gt;&lt;wsp:rsid wsp:val=&quot;0079400D&quot;/&gt;&lt;wsp:rsid wsp:val=&quot;00794097&quot;/&gt;&lt;wsp:rsid wsp:val=&quot;00794769&quot;/&gt;&lt;wsp:rsid wsp:val=&quot;007947FB&quot;/&gt;&lt;wsp:rsid wsp:val=&quot;00794842&quot;/&gt;&lt;wsp:rsid wsp:val=&quot;0079485D&quot;/&gt;&lt;wsp:rsid wsp:val=&quot;007949EC&quot;/&gt;&lt;wsp:rsid wsp:val=&quot;007954AC&quot;/&gt;&lt;wsp:rsid wsp:val=&quot;0079601B&quot;/&gt;&lt;wsp:rsid wsp:val=&quot;007962E1&quot;/&gt;&lt;wsp:rsid wsp:val=&quot;00796589&quot;/&gt;&lt;wsp:rsid wsp:val=&quot;0079663F&quot;/&gt;&lt;wsp:rsid wsp:val=&quot;0079692D&quot;/&gt;&lt;wsp:rsid wsp:val=&quot;00796F91&quot;/&gt;&lt;wsp:rsid wsp:val=&quot;00797DAA&quot;/&gt;&lt;wsp:rsid wsp:val=&quot;00797FCF&quot;/&gt;&lt;wsp:rsid wsp:val=&quot;007A0616&quot;/&gt;&lt;wsp:rsid wsp:val=&quot;007A091C&quot;/&gt;&lt;wsp:rsid wsp:val=&quot;007A0DAC&quot;/&gt;&lt;wsp:rsid wsp:val=&quot;007A1189&quot;/&gt;&lt;wsp:rsid wsp:val=&quot;007A15BA&quot;/&gt;&lt;wsp:rsid wsp:val=&quot;007A166E&quot;/&gt;&lt;wsp:rsid wsp:val=&quot;007A16BA&quot;/&gt;&lt;wsp:rsid wsp:val=&quot;007A1964&quot;/&gt;&lt;wsp:rsid wsp:val=&quot;007A1B63&quot;/&gt;&lt;wsp:rsid wsp:val=&quot;007A2A53&quot;/&gt;&lt;wsp:rsid wsp:val=&quot;007A2BFF&quot;/&gt;&lt;wsp:rsid wsp:val=&quot;007A2DE7&quot;/&gt;&lt;wsp:rsid wsp:val=&quot;007A300F&quot;/&gt;&lt;wsp:rsid wsp:val=&quot;007A3040&quot;/&gt;&lt;wsp:rsid wsp:val=&quot;007A3373&quot;/&gt;&lt;wsp:rsid wsp:val=&quot;007A3395&quot;/&gt;&lt;wsp:rsid wsp:val=&quot;007A3505&quot;/&gt;&lt;wsp:rsid wsp:val=&quot;007A3BF2&quot;/&gt;&lt;wsp:rsid wsp:val=&quot;007A3FC5&quot;/&gt;&lt;wsp:rsid wsp:val=&quot;007A4264&quot;/&gt;&lt;wsp:rsid wsp:val=&quot;007A43F5&quot;/&gt;&lt;wsp:rsid wsp:val=&quot;007A44BE&quot;/&gt;&lt;wsp:rsid wsp:val=&quot;007A4A84&quot;/&gt;&lt;wsp:rsid wsp:val=&quot;007A4AF1&quot;/&gt;&lt;wsp:rsid wsp:val=&quot;007A5288&quot;/&gt;&lt;wsp:rsid wsp:val=&quot;007A618D&quot;/&gt;&lt;wsp:rsid wsp:val=&quot;007A6333&quot;/&gt;&lt;wsp:rsid wsp:val=&quot;007A6477&quot;/&gt;&lt;wsp:rsid wsp:val=&quot;007A6909&quot;/&gt;&lt;wsp:rsid wsp:val=&quot;007A6D88&quot;/&gt;&lt;wsp:rsid wsp:val=&quot;007A75A3&quot;/&gt;&lt;wsp:rsid wsp:val=&quot;007B0253&quot;/&gt;&lt;wsp:rsid wsp:val=&quot;007B073B&quot;/&gt;&lt;wsp:rsid wsp:val=&quot;007B0865&quot;/&gt;&lt;wsp:rsid wsp:val=&quot;007B08D1&quot;/&gt;&lt;wsp:rsid wsp:val=&quot;007B09ED&quot;/&gt;&lt;wsp:rsid wsp:val=&quot;007B0B92&quot;/&gt;&lt;wsp:rsid wsp:val=&quot;007B1061&quot;/&gt;&lt;wsp:rsid wsp:val=&quot;007B1F9A&quot;/&gt;&lt;wsp:rsid wsp:val=&quot;007B21A9&quot;/&gt;&lt;wsp:rsid wsp:val=&quot;007B2638&quot;/&gt;&lt;wsp:rsid wsp:val=&quot;007B314C&quot;/&gt;&lt;wsp:rsid wsp:val=&quot;007B31E2&quot;/&gt;&lt;wsp:rsid wsp:val=&quot;007B322B&quot;/&gt;&lt;wsp:rsid wsp:val=&quot;007B327B&quot;/&gt;&lt;wsp:rsid wsp:val=&quot;007B3476&quot;/&gt;&lt;wsp:rsid wsp:val=&quot;007B389A&quot;/&gt;&lt;wsp:rsid wsp:val=&quot;007B3D55&quot;/&gt;&lt;wsp:rsid wsp:val=&quot;007B4097&quot;/&gt;&lt;wsp:rsid wsp:val=&quot;007B40AD&quot;/&gt;&lt;wsp:rsid wsp:val=&quot;007B448A&quot;/&gt;&lt;wsp:rsid wsp:val=&quot;007B44DC&quot;/&gt;&lt;wsp:rsid wsp:val=&quot;007B4543&quot;/&gt;&lt;wsp:rsid wsp:val=&quot;007B480B&quot;/&gt;&lt;wsp:rsid wsp:val=&quot;007B4937&quot;/&gt;&lt;wsp:rsid wsp:val=&quot;007B51B7&quot;/&gt;&lt;wsp:rsid wsp:val=&quot;007B5334&quot;/&gt;&lt;wsp:rsid wsp:val=&quot;007B53E5&quot;/&gt;&lt;wsp:rsid wsp:val=&quot;007B5A1D&quot;/&gt;&lt;wsp:rsid wsp:val=&quot;007B5A66&quot;/&gt;&lt;wsp:rsid wsp:val=&quot;007B630D&quot;/&gt;&lt;wsp:rsid wsp:val=&quot;007B697F&quot;/&gt;&lt;wsp:rsid wsp:val=&quot;007B6B11&quot;/&gt;&lt;wsp:rsid wsp:val=&quot;007B74C5&quot;/&gt;&lt;wsp:rsid wsp:val=&quot;007B7A26&quot;/&gt;&lt;wsp:rsid wsp:val=&quot;007B7A2C&quot;/&gt;&lt;wsp:rsid wsp:val=&quot;007C0880&quot;/&gt;&lt;wsp:rsid wsp:val=&quot;007C0BD2&quot;/&gt;&lt;wsp:rsid wsp:val=&quot;007C0CF6&quot;/&gt;&lt;wsp:rsid wsp:val=&quot;007C0E34&quot;/&gt;&lt;wsp:rsid wsp:val=&quot;007C0F3A&quot;/&gt;&lt;wsp:rsid wsp:val=&quot;007C1065&quot;/&gt;&lt;wsp:rsid wsp:val=&quot;007C1537&quot;/&gt;&lt;wsp:rsid wsp:val=&quot;007C1B94&quot;/&gt;&lt;wsp:rsid wsp:val=&quot;007C2A39&quot;/&gt;&lt;wsp:rsid wsp:val=&quot;007C3CF0&quot;/&gt;&lt;wsp:rsid wsp:val=&quot;007C3D88&quot;/&gt;&lt;wsp:rsid wsp:val=&quot;007C3F14&quot;/&gt;&lt;wsp:rsid wsp:val=&quot;007C4F26&quot;/&gt;&lt;wsp:rsid wsp:val=&quot;007C508D&quot;/&gt;&lt;wsp:rsid wsp:val=&quot;007C515A&quot;/&gt;&lt;wsp:rsid wsp:val=&quot;007C52ED&quot;/&gt;&lt;wsp:rsid wsp:val=&quot;007C56CE&quot;/&gt;&lt;wsp:rsid wsp:val=&quot;007C5AB0&quot;/&gt;&lt;wsp:rsid wsp:val=&quot;007C5CE6&quot;/&gt;&lt;wsp:rsid wsp:val=&quot;007C5DB6&quot;/&gt;&lt;wsp:rsid wsp:val=&quot;007C61E0&quot;/&gt;&lt;wsp:rsid wsp:val=&quot;007C64BC&quot;/&gt;&lt;wsp:rsid wsp:val=&quot;007C6566&quot;/&gt;&lt;wsp:rsid wsp:val=&quot;007C6939&quot;/&gt;&lt;wsp:rsid wsp:val=&quot;007C6941&quot;/&gt;&lt;wsp:rsid wsp:val=&quot;007C6D8A&quot;/&gt;&lt;wsp:rsid wsp:val=&quot;007C6ED4&quot;/&gt;&lt;wsp:rsid wsp:val=&quot;007C6EEE&quot;/&gt;&lt;wsp:rsid wsp:val=&quot;007C72F8&quot;/&gt;&lt;wsp:rsid wsp:val=&quot;007C7EF3&quot;/&gt;&lt;wsp:rsid wsp:val=&quot;007D00EA&quot;/&gt;&lt;wsp:rsid wsp:val=&quot;007D020B&quot;/&gt;&lt;wsp:rsid wsp:val=&quot;007D0677&quot;/&gt;&lt;wsp:rsid wsp:val=&quot;007D0779&quot;/&gt;&lt;wsp:rsid wsp:val=&quot;007D096E&quot;/&gt;&lt;wsp:rsid wsp:val=&quot;007D098C&quot;/&gt;&lt;wsp:rsid wsp:val=&quot;007D1085&quot;/&gt;&lt;wsp:rsid wsp:val=&quot;007D11B6&quot;/&gt;&lt;wsp:rsid wsp:val=&quot;007D149C&quot;/&gt;&lt;wsp:rsid wsp:val=&quot;007D1558&quot;/&gt;&lt;wsp:rsid wsp:val=&quot;007D1B7C&quot;/&gt;&lt;wsp:rsid wsp:val=&quot;007D1B7D&quot;/&gt;&lt;wsp:rsid wsp:val=&quot;007D1D9C&quot;/&gt;&lt;wsp:rsid wsp:val=&quot;007D1DB9&quot;/&gt;&lt;wsp:rsid wsp:val=&quot;007D214A&quot;/&gt;&lt;wsp:rsid wsp:val=&quot;007D2435&quot;/&gt;&lt;wsp:rsid wsp:val=&quot;007D2BDA&quot;/&gt;&lt;wsp:rsid wsp:val=&quot;007D2D50&quot;/&gt;&lt;wsp:rsid wsp:val=&quot;007D357E&quot;/&gt;&lt;wsp:rsid wsp:val=&quot;007D3889&quot;/&gt;&lt;wsp:rsid wsp:val=&quot;007D39A2&quot;/&gt;&lt;wsp:rsid wsp:val=&quot;007D39D7&quot;/&gt;&lt;wsp:rsid wsp:val=&quot;007D3A84&quot;/&gt;&lt;wsp:rsid wsp:val=&quot;007D4093&quot;/&gt;&lt;wsp:rsid wsp:val=&quot;007D48B7&quot;/&gt;&lt;wsp:rsid wsp:val=&quot;007D4EA2&quot;/&gt;&lt;wsp:rsid wsp:val=&quot;007D4FF2&quot;/&gt;&lt;wsp:rsid wsp:val=&quot;007D512C&quot;/&gt;&lt;wsp:rsid wsp:val=&quot;007D526F&quot;/&gt;&lt;wsp:rsid wsp:val=&quot;007D6310&quot;/&gt;&lt;wsp:rsid wsp:val=&quot;007D647B&quot;/&gt;&lt;wsp:rsid wsp:val=&quot;007D654A&quot;/&gt;&lt;wsp:rsid wsp:val=&quot;007D673F&quot;/&gt;&lt;wsp:rsid wsp:val=&quot;007D68F4&quot;/&gt;&lt;wsp:rsid wsp:val=&quot;007D692B&quot;/&gt;&lt;wsp:rsid wsp:val=&quot;007D6C84&quot;/&gt;&lt;wsp:rsid wsp:val=&quot;007D6CE5&quot;/&gt;&lt;wsp:rsid wsp:val=&quot;007D6EF0&quot;/&gt;&lt;wsp:rsid wsp:val=&quot;007D7042&quot;/&gt;&lt;wsp:rsid wsp:val=&quot;007D7059&quot;/&gt;&lt;wsp:rsid wsp:val=&quot;007D7224&quot;/&gt;&lt;wsp:rsid wsp:val=&quot;007D794A&quot;/&gt;&lt;wsp:rsid wsp:val=&quot;007D7E94&quot;/&gt;&lt;wsp:rsid wsp:val=&quot;007D7FF3&quot;/&gt;&lt;wsp:rsid wsp:val=&quot;007E0071&quot;/&gt;&lt;wsp:rsid wsp:val=&quot;007E0162&quot;/&gt;&lt;wsp:rsid wsp:val=&quot;007E02CC&quot;/&gt;&lt;wsp:rsid wsp:val=&quot;007E07FD&quot;/&gt;&lt;wsp:rsid wsp:val=&quot;007E0981&quot;/&gt;&lt;wsp:rsid wsp:val=&quot;007E0986&quot;/&gt;&lt;wsp:rsid wsp:val=&quot;007E0BD8&quot;/&gt;&lt;wsp:rsid wsp:val=&quot;007E0C8C&quot;/&gt;&lt;wsp:rsid wsp:val=&quot;007E1261&quot;/&gt;&lt;wsp:rsid wsp:val=&quot;007E1479&quot;/&gt;&lt;wsp:rsid wsp:val=&quot;007E148E&quot;/&gt;&lt;wsp:rsid wsp:val=&quot;007E152B&quot;/&gt;&lt;wsp:rsid wsp:val=&quot;007E16EB&quot;/&gt;&lt;wsp:rsid wsp:val=&quot;007E1A37&quot;/&gt;&lt;wsp:rsid wsp:val=&quot;007E1A55&quot;/&gt;&lt;wsp:rsid wsp:val=&quot;007E1CB1&quot;/&gt;&lt;wsp:rsid wsp:val=&quot;007E201B&quot;/&gt;&lt;wsp:rsid wsp:val=&quot;007E2146&quot;/&gt;&lt;wsp:rsid wsp:val=&quot;007E2B64&quot;/&gt;&lt;wsp:rsid wsp:val=&quot;007E2B78&quot;/&gt;&lt;wsp:rsid wsp:val=&quot;007E2E4B&quot;/&gt;&lt;wsp:rsid wsp:val=&quot;007E3816&quot;/&gt;&lt;wsp:rsid wsp:val=&quot;007E3F68&quot;/&gt;&lt;wsp:rsid wsp:val=&quot;007E46A3&quot;/&gt;&lt;wsp:rsid wsp:val=&quot;007E486F&quot;/&gt;&lt;wsp:rsid wsp:val=&quot;007E48CD&quot;/&gt;&lt;wsp:rsid wsp:val=&quot;007E48E4&quot;/&gt;&lt;wsp:rsid wsp:val=&quot;007E4C1C&quot;/&gt;&lt;wsp:rsid wsp:val=&quot;007E4D0C&quot;/&gt;&lt;wsp:rsid wsp:val=&quot;007E4F0D&quot;/&gt;&lt;wsp:rsid wsp:val=&quot;007E531F&quot;/&gt;&lt;wsp:rsid wsp:val=&quot;007E5636&quot;/&gt;&lt;wsp:rsid wsp:val=&quot;007E58E9&quot;/&gt;&lt;wsp:rsid wsp:val=&quot;007E5A14&quot;/&gt;&lt;wsp:rsid wsp:val=&quot;007E5FFD&quot;/&gt;&lt;wsp:rsid wsp:val=&quot;007E61CA&quot;/&gt;&lt;wsp:rsid wsp:val=&quot;007E63EB&quot;/&gt;&lt;wsp:rsid wsp:val=&quot;007E6735&quot;/&gt;&lt;wsp:rsid wsp:val=&quot;007E67F4&quot;/&gt;&lt;wsp:rsid wsp:val=&quot;007E6936&quot;/&gt;&lt;wsp:rsid wsp:val=&quot;007E6EF1&quot;/&gt;&lt;wsp:rsid wsp:val=&quot;007E7B2B&quot;/&gt;&lt;wsp:rsid wsp:val=&quot;007E7CBA&quot;/&gt;&lt;wsp:rsid wsp:val=&quot;007F0076&quot;/&gt;&lt;wsp:rsid wsp:val=&quot;007F02A8&quot;/&gt;&lt;wsp:rsid wsp:val=&quot;007F05E0&quot;/&gt;&lt;wsp:rsid wsp:val=&quot;007F0B77&quot;/&gt;&lt;wsp:rsid wsp:val=&quot;007F0DD3&quot;/&gt;&lt;wsp:rsid wsp:val=&quot;007F18C0&quot;/&gt;&lt;wsp:rsid wsp:val=&quot;007F1A4C&quot;/&gt;&lt;wsp:rsid wsp:val=&quot;007F1BD7&quot;/&gt;&lt;wsp:rsid wsp:val=&quot;007F22A5&quot;/&gt;&lt;wsp:rsid wsp:val=&quot;007F2771&quot;/&gt;&lt;wsp:rsid wsp:val=&quot;007F2807&quot;/&gt;&lt;wsp:rsid wsp:val=&quot;007F2DBB&quot;/&gt;&lt;wsp:rsid wsp:val=&quot;007F2ED4&quot;/&gt;&lt;wsp:rsid wsp:val=&quot;007F325B&quot;/&gt;&lt;wsp:rsid wsp:val=&quot;007F3FB0&quot;/&gt;&lt;wsp:rsid wsp:val=&quot;007F43A9&quot;/&gt;&lt;wsp:rsid wsp:val=&quot;007F5608&quot;/&gt;&lt;wsp:rsid wsp:val=&quot;007F5720&quot;/&gt;&lt;wsp:rsid wsp:val=&quot;007F5874&quot;/&gt;&lt;wsp:rsid wsp:val=&quot;007F5D4A&quot;/&gt;&lt;wsp:rsid wsp:val=&quot;007F6562&quot;/&gt;&lt;wsp:rsid wsp:val=&quot;007F65F2&quot;/&gt;&lt;wsp:rsid wsp:val=&quot;007F69AF&quot;/&gt;&lt;wsp:rsid wsp:val=&quot;007F6FFB&quot;/&gt;&lt;wsp:rsid wsp:val=&quot;007F702F&quot;/&gt;&lt;wsp:rsid wsp:val=&quot;007F70D6&quot;/&gt;&lt;wsp:rsid wsp:val=&quot;007F74DA&quot;/&gt;&lt;wsp:rsid wsp:val=&quot;007F7864&quot;/&gt;&lt;wsp:rsid wsp:val=&quot;007F795B&quot;/&gt;&lt;wsp:rsid wsp:val=&quot;007F7B6D&quot;/&gt;&lt;wsp:rsid wsp:val=&quot;007F7C2F&quot;/&gt;&lt;wsp:rsid wsp:val=&quot;008000A5&quot;/&gt;&lt;wsp:rsid wsp:val=&quot;00800104&quot;/&gt;&lt;wsp:rsid wsp:val=&quot;00800184&quot;/&gt;&lt;wsp:rsid wsp:val=&quot;00800994&quot;/&gt;&lt;wsp:rsid wsp:val=&quot;00800D5F&quot;/&gt;&lt;wsp:rsid wsp:val=&quot;008013B8&quot;/&gt;&lt;wsp:rsid wsp:val=&quot;0080151C&quot;/&gt;&lt;wsp:rsid wsp:val=&quot;0080179D&quot;/&gt;&lt;wsp:rsid wsp:val=&quot;00801838&quot;/&gt;&lt;wsp:rsid wsp:val=&quot;00801D99&quot;/&gt;&lt;wsp:rsid wsp:val=&quot;00801DCC&quot;/&gt;&lt;wsp:rsid wsp:val=&quot;00801FBC&quot;/&gt;&lt;wsp:rsid wsp:val=&quot;008020DC&quot;/&gt;&lt;wsp:rsid wsp:val=&quot;008021CF&quot;/&gt;&lt;wsp:rsid wsp:val=&quot;00802410&quot;/&gt;&lt;wsp:rsid wsp:val=&quot;008026BB&quot;/&gt;&lt;wsp:rsid wsp:val=&quot;00803A20&quot;/&gt;&lt;wsp:rsid wsp:val=&quot;00803E2E&quot;/&gt;&lt;wsp:rsid wsp:val=&quot;008041E1&quot;/&gt;&lt;wsp:rsid wsp:val=&quot;00804437&quot;/&gt;&lt;wsp:rsid wsp:val=&quot;0080446A&quot;/&gt;&lt;wsp:rsid wsp:val=&quot;00804867&quot;/&gt;&lt;wsp:rsid wsp:val=&quot;00804B2F&quot;/&gt;&lt;wsp:rsid wsp:val=&quot;00804C3F&quot;/&gt;&lt;wsp:rsid wsp:val=&quot;00805227&quot;/&gt;&lt;wsp:rsid wsp:val=&quot;008052C3&quot;/&gt;&lt;wsp:rsid wsp:val=&quot;00805597&quot;/&gt;&lt;wsp:rsid wsp:val=&quot;00806979&quot;/&gt;&lt;wsp:rsid wsp:val=&quot;0080699F&quot;/&gt;&lt;wsp:rsid wsp:val=&quot;00806ACA&quot;/&gt;&lt;wsp:rsid wsp:val=&quot;00806D29&quot;/&gt;&lt;wsp:rsid wsp:val=&quot;0080770D&quot;/&gt;&lt;wsp:rsid wsp:val=&quot;00807D28&quot;/&gt;&lt;wsp:rsid wsp:val=&quot;00807D5E&quot;/&gt;&lt;wsp:rsid wsp:val=&quot;00807E1B&quot;/&gt;&lt;wsp:rsid wsp:val=&quot;0081012C&quot;/&gt;&lt;wsp:rsid wsp:val=&quot;00810234&quot;/&gt;&lt;wsp:rsid wsp:val=&quot;008102A5&quot;/&gt;&lt;wsp:rsid wsp:val=&quot;008102E8&quot;/&gt;&lt;wsp:rsid wsp:val=&quot;00810552&quot;/&gt;&lt;wsp:rsid wsp:val=&quot;00810C3E&quot;/&gt;&lt;wsp:rsid wsp:val=&quot;00810DE9&quot;/&gt;&lt;wsp:rsid wsp:val=&quot;00810EAE&quot;/&gt;&lt;wsp:rsid wsp:val=&quot;00811036&quot;/&gt;&lt;wsp:rsid wsp:val=&quot;008110E0&quot;/&gt;&lt;wsp:rsid wsp:val=&quot;00811A91&quot;/&gt;&lt;wsp:rsid wsp:val=&quot;00811EF6&quot;/&gt;&lt;wsp:rsid wsp:val=&quot;00811EFB&quot;/&gt;&lt;wsp:rsid wsp:val=&quot;008123D5&quot;/&gt;&lt;wsp:rsid wsp:val=&quot;0081242E&quot;/&gt;&lt;wsp:rsid wsp:val=&quot;00812487&quot;/&gt;&lt;wsp:rsid wsp:val=&quot;008124FE&quot;/&gt;&lt;wsp:rsid wsp:val=&quot;008127B0&quot;/&gt;&lt;wsp:rsid wsp:val=&quot;00812E55&quot;/&gt;&lt;wsp:rsid wsp:val=&quot;0081389D&quot;/&gt;&lt;wsp:rsid wsp:val=&quot;00813CE0&quot;/&gt;&lt;wsp:rsid wsp:val=&quot;0081433F&quot;/&gt;&lt;wsp:rsid wsp:val=&quot;008143A0&quot;/&gt;&lt;wsp:rsid wsp:val=&quot;00814593&quot;/&gt;&lt;wsp:rsid wsp:val=&quot;00814834&quot;/&gt;&lt;wsp:rsid wsp:val=&quot;00814A14&quot;/&gt;&lt;wsp:rsid wsp:val=&quot;00814B38&quot;/&gt;&lt;wsp:rsid wsp:val=&quot;00814B65&quot;/&gt;&lt;wsp:rsid wsp:val=&quot;00814C34&quot;/&gt;&lt;wsp:rsid wsp:val=&quot;00814CD5&quot;/&gt;&lt;wsp:rsid wsp:val=&quot;00814D2B&quot;/&gt;&lt;wsp:rsid wsp:val=&quot;008154B6&quot;/&gt;&lt;wsp:rsid wsp:val=&quot;008155E8&quot;/&gt;&lt;wsp:rsid wsp:val=&quot;008155ED&quot;/&gt;&lt;wsp:rsid wsp:val=&quot;00815706&quot;/&gt;&lt;wsp:rsid wsp:val=&quot;008158CF&quot;/&gt;&lt;wsp:rsid wsp:val=&quot;00815E33&quot;/&gt;&lt;wsp:rsid wsp:val=&quot;00815E46&quot;/&gt;&lt;wsp:rsid wsp:val=&quot;00815F85&quot;/&gt;&lt;wsp:rsid wsp:val=&quot;00816654&quot;/&gt;&lt;wsp:rsid wsp:val=&quot;00816A54&quot;/&gt;&lt;wsp:rsid wsp:val=&quot;00816AA4&quot;/&gt;&lt;wsp:rsid wsp:val=&quot;00816B73&quot;/&gt;&lt;wsp:rsid wsp:val=&quot;00816D94&quot;/&gt;&lt;wsp:rsid wsp:val=&quot;00816F5B&quot;/&gt;&lt;wsp:rsid wsp:val=&quot;00817508&quot;/&gt;&lt;wsp:rsid wsp:val=&quot;008176CB&quot;/&gt;&lt;wsp:rsid wsp:val=&quot;0081787C&quot;/&gt;&lt;wsp:rsid wsp:val=&quot;008178B3&quot;/&gt;&lt;wsp:rsid wsp:val=&quot;008178CB&quot;/&gt;&lt;wsp:rsid wsp:val=&quot;00817B13&quot;/&gt;&lt;wsp:rsid wsp:val=&quot;00817B8F&quot;/&gt;&lt;wsp:rsid wsp:val=&quot;00817C50&quot;/&gt;&lt;wsp:rsid wsp:val=&quot;00817C96&quot;/&gt;&lt;wsp:rsid wsp:val=&quot;00817D2A&quot;/&gt;&lt;wsp:rsid wsp:val=&quot;00817F27&quot;/&gt;&lt;wsp:rsid wsp:val=&quot;008202C0&quot;/&gt;&lt;wsp:rsid wsp:val=&quot;00820AA0&quot;/&gt;&lt;wsp:rsid wsp:val=&quot;00820DF1&quot;/&gt;&lt;wsp:rsid wsp:val=&quot;0082172C&quot;/&gt;&lt;wsp:rsid wsp:val=&quot;00821992&quot;/&gt;&lt;wsp:rsid wsp:val=&quot;00821D8A&quot;/&gt;&lt;wsp:rsid wsp:val=&quot;0082266A&quot;/&gt;&lt;wsp:rsid wsp:val=&quot;00822C92&quot;/&gt;&lt;wsp:rsid wsp:val=&quot;00823335&quot;/&gt;&lt;wsp:rsid wsp:val=&quot;00823571&quot;/&gt;&lt;wsp:rsid wsp:val=&quot;008237B2&quot;/&gt;&lt;wsp:rsid wsp:val=&quot;00823C2D&quot;/&gt;&lt;wsp:rsid wsp:val=&quot;00823F61&quot;/&gt;&lt;wsp:rsid wsp:val=&quot;0082449E&quot;/&gt;&lt;wsp:rsid wsp:val=&quot;008249FF&quot;/&gt;&lt;wsp:rsid wsp:val=&quot;008251EC&quot;/&gt;&lt;wsp:rsid wsp:val=&quot;0082540D&quot;/&gt;&lt;wsp:rsid wsp:val=&quot;00825DD4&quot;/&gt;&lt;wsp:rsid wsp:val=&quot;00825E76&quot;/&gt;&lt;wsp:rsid wsp:val=&quot;00826204&quot;/&gt;&lt;wsp:rsid wsp:val=&quot;008263FF&quot;/&gt;&lt;wsp:rsid wsp:val=&quot;00826D90&quot;/&gt;&lt;wsp:rsid wsp:val=&quot;00826D9C&quot;/&gt;&lt;wsp:rsid wsp:val=&quot;00827015&quot;/&gt;&lt;wsp:rsid wsp:val=&quot;00827105&quot;/&gt;&lt;wsp:rsid wsp:val=&quot;00827109&quot;/&gt;&lt;wsp:rsid wsp:val=&quot;00827648&quot;/&gt;&lt;wsp:rsid wsp:val=&quot;00827A41&quot;/&gt;&lt;wsp:rsid wsp:val=&quot;00827AF3&quot;/&gt;&lt;wsp:rsid wsp:val=&quot;00827F55&quot;/&gt;&lt;wsp:rsid wsp:val=&quot;0083056F&quot;/&gt;&lt;wsp:rsid wsp:val=&quot;008307F2&quot;/&gt;&lt;wsp:rsid wsp:val=&quot;0083081A&quot;/&gt;&lt;wsp:rsid wsp:val=&quot;008309E1&quot;/&gt;&lt;wsp:rsid wsp:val=&quot;00830B5B&quot;/&gt;&lt;wsp:rsid wsp:val=&quot;00830F16&quot;/&gt;&lt;wsp:rsid wsp:val=&quot;00831198&quot;/&gt;&lt;wsp:rsid wsp:val=&quot;008312E2&quot;/&gt;&lt;wsp:rsid wsp:val=&quot;008314BC&quot;/&gt;&lt;wsp:rsid wsp:val=&quot;00832142&quot;/&gt;&lt;wsp:rsid wsp:val=&quot;008323AC&quot;/&gt;&lt;wsp:rsid wsp:val=&quot;00832609&quot;/&gt;&lt;wsp:rsid wsp:val=&quot;00832C18&quot;/&gt;&lt;wsp:rsid wsp:val=&quot;00832CAF&quot;/&gt;&lt;wsp:rsid wsp:val=&quot;00832E34&quot;/&gt;&lt;wsp:rsid wsp:val=&quot;008330DB&quot;/&gt;&lt;wsp:rsid wsp:val=&quot;00833EF5&quot;/&gt;&lt;wsp:rsid wsp:val=&quot;0083417A&quot;/&gt;&lt;wsp:rsid wsp:val=&quot;00834512&quot;/&gt;&lt;wsp:rsid wsp:val=&quot;00834746&quot;/&gt;&lt;wsp:rsid wsp:val=&quot;008349E7&quot;/&gt;&lt;wsp:rsid wsp:val=&quot;008353E9&quot;/&gt;&lt;wsp:rsid wsp:val=&quot;0083565D&quot;/&gt;&lt;wsp:rsid wsp:val=&quot;0083582B&quot;/&gt;&lt;wsp:rsid wsp:val=&quot;00835B0A&quot;/&gt;&lt;wsp:rsid wsp:val=&quot;00835B82&quot;/&gt;&lt;wsp:rsid wsp:val=&quot;00836133&quot;/&gt;&lt;wsp:rsid wsp:val=&quot;0083657B&quot;/&gt;&lt;wsp:rsid wsp:val=&quot;00836B5B&quot;/&gt;&lt;wsp:rsid wsp:val=&quot;00836FC2&quot;/&gt;&lt;wsp:rsid wsp:val=&quot;00837034&quot;/&gt;&lt;wsp:rsid wsp:val=&quot;0083768C&quot;/&gt;&lt;wsp:rsid wsp:val=&quot;00837905&quot;/&gt;&lt;wsp:rsid wsp:val=&quot;00837E76&quot;/&gt;&lt;wsp:rsid wsp:val=&quot;00840077&quot;/&gt;&lt;wsp:rsid wsp:val=&quot;008401C3&quot;/&gt;&lt;wsp:rsid wsp:val=&quot;00840355&quot;/&gt;&lt;wsp:rsid wsp:val=&quot;008403BA&quot;/&gt;&lt;wsp:rsid wsp:val=&quot;008404D7&quot;/&gt;&lt;wsp:rsid wsp:val=&quot;00840634&quot;/&gt;&lt;wsp:rsid wsp:val=&quot;008407B1&quot;/&gt;&lt;wsp:rsid wsp:val=&quot;00840A68&quot;/&gt;&lt;wsp:rsid wsp:val=&quot;00840A83&quot;/&gt;&lt;wsp:rsid wsp:val=&quot;00840D46&quot;/&gt;&lt;wsp:rsid wsp:val=&quot;00840D5A&quot;/&gt;&lt;wsp:rsid wsp:val=&quot;00841573&quot;/&gt;&lt;wsp:rsid wsp:val=&quot;008416E7&quot;/&gt;&lt;wsp:rsid wsp:val=&quot;008418F9&quot;/&gt;&lt;wsp:rsid wsp:val=&quot;008419A1&quot;/&gt;&lt;wsp:rsid wsp:val=&quot;00841E55&quot;/&gt;&lt;wsp:rsid wsp:val=&quot;00841EB3&quot;/&gt;&lt;wsp:rsid wsp:val=&quot;00842061&quot;/&gt;&lt;wsp:rsid wsp:val=&quot;00842B18&quot;/&gt;&lt;wsp:rsid wsp:val=&quot;00842DB7&quot;/&gt;&lt;wsp:rsid wsp:val=&quot;0084387F&quot;/&gt;&lt;wsp:rsid wsp:val=&quot;00843AFD&quot;/&gt;&lt;wsp:rsid wsp:val=&quot;008444F8&quot;/&gt;&lt;wsp:rsid wsp:val=&quot;00844506&quot;/&gt;&lt;wsp:rsid wsp:val=&quot;0084464F&quot;/&gt;&lt;wsp:rsid wsp:val=&quot;00844750&quot;/&gt;&lt;wsp:rsid wsp:val=&quot;00845409&quot;/&gt;&lt;wsp:rsid wsp:val=&quot;00845E7D&quot;/&gt;&lt;wsp:rsid wsp:val=&quot;00845F51&quot;/&gt;&lt;wsp:rsid wsp:val=&quot;00845F6D&quot;/&gt;&lt;wsp:rsid wsp:val=&quot;00846106&quot;/&gt;&lt;wsp:rsid wsp:val=&quot;008462E7&quot;/&gt;&lt;wsp:rsid wsp:val=&quot;00846467&quot;/&gt;&lt;wsp:rsid wsp:val=&quot;00847721&quot;/&gt;&lt;wsp:rsid wsp:val=&quot;00847991&quot;/&gt;&lt;wsp:rsid wsp:val=&quot;00847BA6&quot;/&gt;&lt;wsp:rsid wsp:val=&quot;00847C4E&quot;/&gt;&lt;wsp:rsid wsp:val=&quot;00847F04&quot;/&gt;&lt;wsp:rsid wsp:val=&quot;0085130C&quot;/&gt;&lt;wsp:rsid wsp:val=&quot;00851374&quot;/&gt;&lt;wsp:rsid wsp:val=&quot;00851B22&quot;/&gt;&lt;wsp:rsid wsp:val=&quot;008521C5&quot;/&gt;&lt;wsp:rsid wsp:val=&quot;00852338&quot;/&gt;&lt;wsp:rsid wsp:val=&quot;00852F3B&quot;/&gt;&lt;wsp:rsid wsp:val=&quot;00853132&quot;/&gt;&lt;wsp:rsid wsp:val=&quot;00853B16&quot;/&gt;&lt;wsp:rsid wsp:val=&quot;00853B2A&quot;/&gt;&lt;wsp:rsid wsp:val=&quot;00853B65&quot;/&gt;&lt;wsp:rsid wsp:val=&quot;00853C45&quot;/&gt;&lt;wsp:rsid wsp:val=&quot;00853C94&quot;/&gt;&lt;wsp:rsid wsp:val=&quot;00853F11&quot;/&gt;&lt;wsp:rsid wsp:val=&quot;00854090&quot;/&gt;&lt;wsp:rsid wsp:val=&quot;008540E5&quot;/&gt;&lt;wsp:rsid wsp:val=&quot;00854983&quot;/&gt;&lt;wsp:rsid wsp:val=&quot;00854ADC&quot;/&gt;&lt;wsp:rsid wsp:val=&quot;00854B60&quot;/&gt;&lt;wsp:rsid wsp:val=&quot;008554AA&quot;/&gt;&lt;wsp:rsid wsp:val=&quot;00856301&quot;/&gt;&lt;wsp:rsid wsp:val=&quot;00856562&quot;/&gt;&lt;wsp:rsid wsp:val=&quot;008566E7&quot;/&gt;&lt;wsp:rsid wsp:val=&quot;008569DF&quot;/&gt;&lt;wsp:rsid wsp:val=&quot;00856A3A&quot;/&gt;&lt;wsp:rsid wsp:val=&quot;00856E4A&quot;/&gt;&lt;wsp:rsid wsp:val=&quot;00856FF3&quot;/&gt;&lt;wsp:rsid wsp:val=&quot;0085700F&quot;/&gt;&lt;wsp:rsid wsp:val=&quot;0085722A&quot;/&gt;&lt;wsp:rsid wsp:val=&quot;00857434&quot;/&gt;&lt;wsp:rsid wsp:val=&quot;008577BE&quot;/&gt;&lt;wsp:rsid wsp:val=&quot;00857BEB&quot;/&gt;&lt;wsp:rsid wsp:val=&quot;00857C34&quot;/&gt;&lt;wsp:rsid wsp:val=&quot;00857F66&quot;/&gt;&lt;wsp:rsid wsp:val=&quot;00860315&quot;/&gt;&lt;wsp:rsid wsp:val=&quot;0086037F&quot;/&gt;&lt;wsp:rsid wsp:val=&quot;00861B41&quot;/&gt;&lt;wsp:rsid wsp:val=&quot;00861D65&quot;/&gt;&lt;wsp:rsid wsp:val=&quot;00861DA1&quot;/&gt;&lt;wsp:rsid wsp:val=&quot;00861E84&quot;/&gt;&lt;wsp:rsid wsp:val=&quot;008620C2&quot;/&gt;&lt;wsp:rsid wsp:val=&quot;008620CF&quot;/&gt;&lt;wsp:rsid wsp:val=&quot;00862173&quot;/&gt;&lt;wsp:rsid wsp:val=&quot;00862290&quot;/&gt;&lt;wsp:rsid wsp:val=&quot;008626B0&quot;/&gt;&lt;wsp:rsid wsp:val=&quot;00862988&quot;/&gt;&lt;wsp:rsid wsp:val=&quot;00863479&quot;/&gt;&lt;wsp:rsid wsp:val=&quot;00863A6F&quot;/&gt;&lt;wsp:rsid wsp:val=&quot;00863AA0&quot;/&gt;&lt;wsp:rsid wsp:val=&quot;00863C8A&quot;/&gt;&lt;wsp:rsid wsp:val=&quot;00864243&quot;/&gt;&lt;wsp:rsid wsp:val=&quot;008648FC&quot;/&gt;&lt;wsp:rsid wsp:val=&quot;00864A9F&quot;/&gt;&lt;wsp:rsid wsp:val=&quot;008650AB&quot;/&gt;&lt;wsp:rsid wsp:val=&quot;00865696&quot;/&gt;&lt;wsp:rsid wsp:val=&quot;00865D4C&quot;/&gt;&lt;wsp:rsid wsp:val=&quot;00865DE1&quot;/&gt;&lt;wsp:rsid wsp:val=&quot;00866453&quot;/&gt;&lt;wsp:rsid wsp:val=&quot;008664D9&quot;/&gt;&lt;wsp:rsid wsp:val=&quot;00866781&quot;/&gt;&lt;wsp:rsid wsp:val=&quot;00867347&quot;/&gt;&lt;wsp:rsid wsp:val=&quot;008674A2&quot;/&gt;&lt;wsp:rsid wsp:val=&quot;00867F66&quot;/&gt;&lt;wsp:rsid wsp:val=&quot;00870018&quot;/&gt;&lt;wsp:rsid wsp:val=&quot;00870793&quot;/&gt;&lt;wsp:rsid wsp:val=&quot;00870A1C&quot;/&gt;&lt;wsp:rsid wsp:val=&quot;00870D7A&quot;/&gt;&lt;wsp:rsid wsp:val=&quot;00870E13&quot;/&gt;&lt;wsp:rsid wsp:val=&quot;00871029&quot;/&gt;&lt;wsp:rsid wsp:val=&quot;00871096&quot;/&gt;&lt;wsp:rsid wsp:val=&quot;008710EF&quot;/&gt;&lt;wsp:rsid wsp:val=&quot;00871171&quot;/&gt;&lt;wsp:rsid wsp:val=&quot;008712B8&quot;/&gt;&lt;wsp:rsid wsp:val=&quot;008713C8&quot;/&gt;&lt;wsp:rsid wsp:val=&quot;0087182F&quot;/&gt;&lt;wsp:rsid wsp:val=&quot;00871B2F&quot;/&gt;&lt;wsp:rsid wsp:val=&quot;00871C11&quot;/&gt;&lt;wsp:rsid wsp:val=&quot;00871CDF&quot;/&gt;&lt;wsp:rsid wsp:val=&quot;00871D14&quot;/&gt;&lt;wsp:rsid wsp:val=&quot;0087229F&quot;/&gt;&lt;wsp:rsid wsp:val=&quot;008722B0&quot;/&gt;&lt;wsp:rsid wsp:val=&quot;0087250F&quot;/&gt;&lt;wsp:rsid wsp:val=&quot;008734E7&quot;/&gt;&lt;wsp:rsid wsp:val=&quot;0087352A&quot;/&gt;&lt;wsp:rsid wsp:val=&quot;00873AA8&quot;/&gt;&lt;wsp:rsid wsp:val=&quot;00873BF0&quot;/&gt;&lt;wsp:rsid wsp:val=&quot;00874533&quot;/&gt;&lt;wsp:rsid wsp:val=&quot;00874B97&quot;/&gt;&lt;wsp:rsid wsp:val=&quot;00874D5F&quot;/&gt;&lt;wsp:rsid wsp:val=&quot;00874E33&quot;/&gt;&lt;wsp:rsid wsp:val=&quot;00874FAC&quot;/&gt;&lt;wsp:rsid wsp:val=&quot;0087504C&quot;/&gt;&lt;wsp:rsid wsp:val=&quot;00875905&quot;/&gt;&lt;wsp:rsid wsp:val=&quot;00875E7F&quot;/&gt;&lt;wsp:rsid wsp:val=&quot;00875F79&quot;/&gt;&lt;wsp:rsid wsp:val=&quot;00875FBD&quot;/&gt;&lt;wsp:rsid wsp:val=&quot;00876586&quot;/&gt;&lt;wsp:rsid wsp:val=&quot;00876AC7&quot;/&gt;&lt;wsp:rsid wsp:val=&quot;0087721D&quot;/&gt;&lt;wsp:rsid wsp:val=&quot;0087746C&quot;/&gt;&lt;wsp:rsid wsp:val=&quot;008777E9&quot;/&gt;&lt;wsp:rsid wsp:val=&quot;00877891&quot;/&gt;&lt;wsp:rsid wsp:val=&quot;00877A2B&quot;/&gt;&lt;wsp:rsid wsp:val=&quot;00877C57&quot;/&gt;&lt;wsp:rsid wsp:val=&quot;00877FA3&quot;/&gt;&lt;wsp:rsid wsp:val=&quot;0088011E&quot;/&gt;&lt;wsp:rsid wsp:val=&quot;00880494&quot;/&gt;&lt;wsp:rsid wsp:val=&quot;008804C9&quot;/&gt;&lt;wsp:rsid wsp:val=&quot;0088052B&quot;/&gt;&lt;wsp:rsid wsp:val=&quot;00880B3D&quot;/&gt;&lt;wsp:rsid wsp:val=&quot;00880D84&quot;/&gt;&lt;wsp:rsid wsp:val=&quot;008810DF&quot;/&gt;&lt;wsp:rsid wsp:val=&quot;008810FA&quot;/&gt;&lt;wsp:rsid wsp:val=&quot;00881703&quot;/&gt;&lt;wsp:rsid wsp:val=&quot;00881842&quot;/&gt;&lt;wsp:rsid wsp:val=&quot;00881F28&quot;/&gt;&lt;wsp:rsid wsp:val=&quot;008825EE&quot;/&gt;&lt;wsp:rsid wsp:val=&quot;0088261A&quot;/&gt;&lt;wsp:rsid wsp:val=&quot;00882956&quot;/&gt;&lt;wsp:rsid wsp:val=&quot;00882BB1&quot;/&gt;&lt;wsp:rsid wsp:val=&quot;00883004&quot;/&gt;&lt;wsp:rsid wsp:val=&quot;008831C9&quot;/&gt;&lt;wsp:rsid wsp:val=&quot;00883D18&quot;/&gt;&lt;wsp:rsid wsp:val=&quot;00883D70&quot;/&gt;&lt;wsp:rsid wsp:val=&quot;00883ED6&quot;/&gt;&lt;wsp:rsid wsp:val=&quot;00883F8F&quot;/&gt;&lt;wsp:rsid wsp:val=&quot;008841D5&quot;/&gt;&lt;wsp:rsid wsp:val=&quot;00884255&quot;/&gt;&lt;wsp:rsid wsp:val=&quot;0088425B&quot;/&gt;&lt;wsp:rsid wsp:val=&quot;00884712&quot;/&gt;&lt;wsp:rsid wsp:val=&quot;00885037&quot;/&gt;&lt;wsp:rsid wsp:val=&quot;0088574A&quot;/&gt;&lt;wsp:rsid wsp:val=&quot;0088579F&quot;/&gt;&lt;wsp:rsid wsp:val=&quot;0088599D&quot;/&gt;&lt;wsp:rsid wsp:val=&quot;00885D5D&quot;/&gt;&lt;wsp:rsid wsp:val=&quot;00885F46&quot;/&gt;&lt;wsp:rsid wsp:val=&quot;00886116&quot;/&gt;&lt;wsp:rsid wsp:val=&quot;0088651F&quot;/&gt;&lt;wsp:rsid wsp:val=&quot;00887184&quot;/&gt;&lt;wsp:rsid wsp:val=&quot;008873A5&quot;/&gt;&lt;wsp:rsid wsp:val=&quot;00887771&quot;/&gt;&lt;wsp:rsid wsp:val=&quot;00887A19&quot;/&gt;&lt;wsp:rsid wsp:val=&quot;00887F2E&quot;/&gt;&lt;wsp:rsid wsp:val=&quot;0089035C&quot;/&gt;&lt;wsp:rsid wsp:val=&quot;008907B2&quot;/&gt;&lt;wsp:rsid wsp:val=&quot;00890B03&quot;/&gt;&lt;wsp:rsid wsp:val=&quot;00890BCD&quot;/&gt;&lt;wsp:rsid wsp:val=&quot;00890D15&quot;/&gt;&lt;wsp:rsid wsp:val=&quot;00890EFE&quot;/&gt;&lt;wsp:rsid wsp:val=&quot;00890F04&quot;/&gt;&lt;wsp:rsid wsp:val=&quot;00890F2B&quot;/&gt;&lt;wsp:rsid wsp:val=&quot;00891092&quot;/&gt;&lt;wsp:rsid wsp:val=&quot;008911A2&quot;/&gt;&lt;wsp:rsid wsp:val=&quot;0089129F&quot;/&gt;&lt;wsp:rsid wsp:val=&quot;008919EC&quot;/&gt;&lt;wsp:rsid wsp:val=&quot;00891F63&quot;/&gt;&lt;wsp:rsid wsp:val=&quot;008922DC&quot;/&gt;&lt;wsp:rsid wsp:val=&quot;008922DF&quot;/&gt;&lt;wsp:rsid wsp:val=&quot;00892357&quot;/&gt;&lt;wsp:rsid wsp:val=&quot;00892494&quot;/&gt;&lt;wsp:rsid wsp:val=&quot;00892D47&quot;/&gt;&lt;wsp:rsid wsp:val=&quot;00893024&quot;/&gt;&lt;wsp:rsid wsp:val=&quot;008934EF&quot;/&gt;&lt;wsp:rsid wsp:val=&quot;00893B3B&quot;/&gt;&lt;wsp:rsid wsp:val=&quot;00894304&quot;/&gt;&lt;wsp:rsid wsp:val=&quot;008946BB&quot;/&gt;&lt;wsp:rsid wsp:val=&quot;00894C16&quot;/&gt;&lt;wsp:rsid wsp:val=&quot;00894C3B&quot;/&gt;&lt;wsp:rsid wsp:val=&quot;00894D6C&quot;/&gt;&lt;wsp:rsid wsp:val=&quot;00894FEF&quot;/&gt;&lt;wsp:rsid wsp:val=&quot;00895243&quot;/&gt;&lt;wsp:rsid wsp:val=&quot;008953FF&quot;/&gt;&lt;wsp:rsid wsp:val=&quot;00895713&quot;/&gt;&lt;wsp:rsid wsp:val=&quot;008959CA&quot;/&gt;&lt;wsp:rsid wsp:val=&quot;00895A0C&quot;/&gt;&lt;wsp:rsid wsp:val=&quot;0089622F&quot;/&gt;&lt;wsp:rsid wsp:val=&quot;00896A6F&quot;/&gt;&lt;wsp:rsid wsp:val=&quot;00896D10&quot;/&gt;&lt;wsp:rsid wsp:val=&quot;00896DF5&quot;/&gt;&lt;wsp:rsid wsp:val=&quot;008970EB&quot;/&gt;&lt;wsp:rsid wsp:val=&quot;00897D5E&quot;/&gt;&lt;wsp:rsid wsp:val=&quot;008A0019&quot;/&gt;&lt;wsp:rsid wsp:val=&quot;008A0173&quot;/&gt;&lt;wsp:rsid wsp:val=&quot;008A0339&quot;/&gt;&lt;wsp:rsid wsp:val=&quot;008A03A0&quot;/&gt;&lt;wsp:rsid wsp:val=&quot;008A0473&quot;/&gt;&lt;wsp:rsid wsp:val=&quot;008A04C7&quot;/&gt;&lt;wsp:rsid wsp:val=&quot;008A111D&quot;/&gt;&lt;wsp:rsid wsp:val=&quot;008A1732&quot;/&gt;&lt;wsp:rsid wsp:val=&quot;008A197B&quot;/&gt;&lt;wsp:rsid wsp:val=&quot;008A1B4E&quot;/&gt;&lt;wsp:rsid wsp:val=&quot;008A1C65&quot;/&gt;&lt;wsp:rsid wsp:val=&quot;008A1C6C&quot;/&gt;&lt;wsp:rsid wsp:val=&quot;008A1EA1&quot;/&gt;&lt;wsp:rsid wsp:val=&quot;008A2023&quot;/&gt;&lt;wsp:rsid wsp:val=&quot;008A21DE&quot;/&gt;&lt;wsp:rsid wsp:val=&quot;008A24BD&quot;/&gt;&lt;wsp:rsid wsp:val=&quot;008A2AAE&quot;/&gt;&lt;wsp:rsid wsp:val=&quot;008A2AD0&quot;/&gt;&lt;wsp:rsid wsp:val=&quot;008A2AD3&quot;/&gt;&lt;wsp:rsid wsp:val=&quot;008A2F26&quot;/&gt;&lt;wsp:rsid wsp:val=&quot;008A2F9B&quot;/&gt;&lt;wsp:rsid wsp:val=&quot;008A36DE&quot;/&gt;&lt;wsp:rsid wsp:val=&quot;008A36ED&quot;/&gt;&lt;wsp:rsid wsp:val=&quot;008A3898&quot;/&gt;&lt;wsp:rsid wsp:val=&quot;008A42D8&quot;/&gt;&lt;wsp:rsid wsp:val=&quot;008A457F&quot;/&gt;&lt;wsp:rsid wsp:val=&quot;008A45E8&quot;/&gt;&lt;wsp:rsid wsp:val=&quot;008A53C3&quot;/&gt;&lt;wsp:rsid wsp:val=&quot;008A565D&quot;/&gt;&lt;wsp:rsid wsp:val=&quot;008A59E9&quot;/&gt;&lt;wsp:rsid wsp:val=&quot;008A5BFE&quot;/&gt;&lt;wsp:rsid wsp:val=&quot;008A631F&quot;/&gt;&lt;wsp:rsid wsp:val=&quot;008A6660&quot;/&gt;&lt;wsp:rsid wsp:val=&quot;008A668F&quot;/&gt;&lt;wsp:rsid wsp:val=&quot;008A689E&quot;/&gt;&lt;wsp:rsid wsp:val=&quot;008A718A&quot;/&gt;&lt;wsp:rsid wsp:val=&quot;008A725C&quot;/&gt;&lt;wsp:rsid wsp:val=&quot;008A72A4&quot;/&gt;&lt;wsp:rsid wsp:val=&quot;008A74E8&quot;/&gt;&lt;wsp:rsid wsp:val=&quot;008A758D&quot;/&gt;&lt;wsp:rsid wsp:val=&quot;008A75C5&quot;/&gt;&lt;wsp:rsid wsp:val=&quot;008A7669&quot;/&gt;&lt;wsp:rsid wsp:val=&quot;008A7819&quot;/&gt;&lt;wsp:rsid wsp:val=&quot;008A78BC&quot;/&gt;&lt;wsp:rsid wsp:val=&quot;008A7BEA&quot;/&gt;&lt;wsp:rsid wsp:val=&quot;008A7C09&quot;/&gt;&lt;wsp:rsid wsp:val=&quot;008A7F80&quot;/&gt;&lt;wsp:rsid wsp:val=&quot;008B01A2&quot;/&gt;&lt;wsp:rsid wsp:val=&quot;008B097E&quot;/&gt;&lt;wsp:rsid wsp:val=&quot;008B0BFF&quot;/&gt;&lt;wsp:rsid wsp:val=&quot;008B0C49&quot;/&gt;&lt;wsp:rsid wsp:val=&quot;008B0CD0&quot;/&gt;&lt;wsp:rsid wsp:val=&quot;008B0FE8&quot;/&gt;&lt;wsp:rsid wsp:val=&quot;008B10A1&quot;/&gt;&lt;wsp:rsid wsp:val=&quot;008B1245&quot;/&gt;&lt;wsp:rsid wsp:val=&quot;008B130E&quot;/&gt;&lt;wsp:rsid wsp:val=&quot;008B1651&quot;/&gt;&lt;wsp:rsid wsp:val=&quot;008B175A&quot;/&gt;&lt;wsp:rsid wsp:val=&quot;008B1797&quot;/&gt;&lt;wsp:rsid wsp:val=&quot;008B1C8C&quot;/&gt;&lt;wsp:rsid wsp:val=&quot;008B1E55&quot;/&gt;&lt;wsp:rsid wsp:val=&quot;008B1EFF&quot;/&gt;&lt;wsp:rsid wsp:val=&quot;008B20E5&quot;/&gt;&lt;wsp:rsid wsp:val=&quot;008B21F5&quot;/&gt;&lt;wsp:rsid wsp:val=&quot;008B269F&quot;/&gt;&lt;wsp:rsid wsp:val=&quot;008B2A2E&quot;/&gt;&lt;wsp:rsid wsp:val=&quot;008B2D1D&quot;/&gt;&lt;wsp:rsid wsp:val=&quot;008B2DEB&quot;/&gt;&lt;wsp:rsid wsp:val=&quot;008B35ED&quot;/&gt;&lt;wsp:rsid wsp:val=&quot;008B363C&quot;/&gt;&lt;wsp:rsid wsp:val=&quot;008B41EF&quot;/&gt;&lt;wsp:rsid wsp:val=&quot;008B4230&quot;/&gt;&lt;wsp:rsid wsp:val=&quot;008B43F6&quot;/&gt;&lt;wsp:rsid wsp:val=&quot;008B447F&quot;/&gt;&lt;wsp:rsid wsp:val=&quot;008B480C&quot;/&gt;&lt;wsp:rsid wsp:val=&quot;008B4B0D&quot;/&gt;&lt;wsp:rsid wsp:val=&quot;008B4B33&quot;/&gt;&lt;wsp:rsid wsp:val=&quot;008B4ECE&quot;/&gt;&lt;wsp:rsid wsp:val=&quot;008B50A1&quot;/&gt;&lt;wsp:rsid wsp:val=&quot;008B5577&quot;/&gt;&lt;wsp:rsid wsp:val=&quot;008B56A4&quot;/&gt;&lt;wsp:rsid wsp:val=&quot;008B60E9&quot;/&gt;&lt;wsp:rsid wsp:val=&quot;008B60ED&quot;/&gt;&lt;wsp:rsid wsp:val=&quot;008B614C&quot;/&gt;&lt;wsp:rsid wsp:val=&quot;008B653C&quot;/&gt;&lt;wsp:rsid wsp:val=&quot;008B6E5C&quot;/&gt;&lt;wsp:rsid wsp:val=&quot;008B739E&quot;/&gt;&lt;wsp:rsid wsp:val=&quot;008B766A&quot;/&gt;&lt;wsp:rsid wsp:val=&quot;008B7A0E&quot;/&gt;&lt;wsp:rsid wsp:val=&quot;008B7BD4&quot;/&gt;&lt;wsp:rsid wsp:val=&quot;008B7C2E&quot;/&gt;&lt;wsp:rsid wsp:val=&quot;008B7C87&quot;/&gt;&lt;wsp:rsid wsp:val=&quot;008B7E5B&quot;/&gt;&lt;wsp:rsid wsp:val=&quot;008C022D&quot;/&gt;&lt;wsp:rsid wsp:val=&quot;008C0431&quot;/&gt;&lt;wsp:rsid wsp:val=&quot;008C1ABE&quot;/&gt;&lt;wsp:rsid wsp:val=&quot;008C2426&quot;/&gt;&lt;wsp:rsid wsp:val=&quot;008C2453&quot;/&gt;&lt;wsp:rsid wsp:val=&quot;008C265E&quot;/&gt;&lt;wsp:rsid wsp:val=&quot;008C26B4&quot;/&gt;&lt;wsp:rsid wsp:val=&quot;008C28BA&quot;/&gt;&lt;wsp:rsid wsp:val=&quot;008C3240&quot;/&gt;&lt;wsp:rsid wsp:val=&quot;008C4188&quot;/&gt;&lt;wsp:rsid wsp:val=&quot;008C49D5&quot;/&gt;&lt;wsp:rsid wsp:val=&quot;008C4B47&quot;/&gt;&lt;wsp:rsid wsp:val=&quot;008C58F6&quot;/&gt;&lt;wsp:rsid wsp:val=&quot;008C59D5&quot;/&gt;&lt;wsp:rsid wsp:val=&quot;008C5B10&quot;/&gt;&lt;wsp:rsid wsp:val=&quot;008C6276&quot;/&gt;&lt;wsp:rsid wsp:val=&quot;008C6337&quot;/&gt;&lt;wsp:rsid wsp:val=&quot;008C67A1&quot;/&gt;&lt;wsp:rsid wsp:val=&quot;008C6C7A&quot;/&gt;&lt;wsp:rsid wsp:val=&quot;008C6F4F&quot;/&gt;&lt;wsp:rsid wsp:val=&quot;008C74CC&quot;/&gt;&lt;wsp:rsid wsp:val=&quot;008C74F9&quot;/&gt;&lt;wsp:rsid wsp:val=&quot;008C7D37&quot;/&gt;&lt;wsp:rsid wsp:val=&quot;008C7E30&quot;/&gt;&lt;wsp:rsid wsp:val=&quot;008C7F77&quot;/&gt;&lt;wsp:rsid wsp:val=&quot;008D0083&quot;/&gt;&lt;wsp:rsid wsp:val=&quot;008D02CB&quot;/&gt;&lt;wsp:rsid wsp:val=&quot;008D0459&quot;/&gt;&lt;wsp:rsid wsp:val=&quot;008D05D2&quot;/&gt;&lt;wsp:rsid wsp:val=&quot;008D0ECB&quot;/&gt;&lt;wsp:rsid wsp:val=&quot;008D1220&quot;/&gt;&lt;wsp:rsid wsp:val=&quot;008D13DC&quot;/&gt;&lt;wsp:rsid wsp:val=&quot;008D149D&quot;/&gt;&lt;wsp:rsid wsp:val=&quot;008D1D2C&quot;/&gt;&lt;wsp:rsid wsp:val=&quot;008D1E23&quot;/&gt;&lt;wsp:rsid wsp:val=&quot;008D2461&quot;/&gt;&lt;wsp:rsid wsp:val=&quot;008D2ABA&quot;/&gt;&lt;wsp:rsid wsp:val=&quot;008D2D60&quot;/&gt;&lt;wsp:rsid wsp:val=&quot;008D3208&quot;/&gt;&lt;wsp:rsid wsp:val=&quot;008D382D&quot;/&gt;&lt;wsp:rsid wsp:val=&quot;008D3CD6&quot;/&gt;&lt;wsp:rsid wsp:val=&quot;008D3F21&quot;/&gt;&lt;wsp:rsid wsp:val=&quot;008D40FF&quot;/&gt;&lt;wsp:rsid wsp:val=&quot;008D4277&quot;/&gt;&lt;wsp:rsid wsp:val=&quot;008D453F&quot;/&gt;&lt;wsp:rsid wsp:val=&quot;008D508F&quot;/&gt;&lt;wsp:rsid wsp:val=&quot;008D538D&quot;/&gt;&lt;wsp:rsid wsp:val=&quot;008D592F&quot;/&gt;&lt;wsp:rsid wsp:val=&quot;008D59D0&quot;/&gt;&lt;wsp:rsid wsp:val=&quot;008D5FCD&quot;/&gt;&lt;wsp:rsid wsp:val=&quot;008D6733&quot;/&gt;&lt;wsp:rsid wsp:val=&quot;008D6D0E&quot;/&gt;&lt;wsp:rsid wsp:val=&quot;008D6E19&quot;/&gt;&lt;wsp:rsid wsp:val=&quot;008D6F90&quot;/&gt;&lt;wsp:rsid wsp:val=&quot;008D70F9&quot;/&gt;&lt;wsp:rsid wsp:val=&quot;008D72A4&quot;/&gt;&lt;wsp:rsid wsp:val=&quot;008D7378&quot;/&gt;&lt;wsp:rsid wsp:val=&quot;008D7554&quot;/&gt;&lt;wsp:rsid wsp:val=&quot;008D7615&quot;/&gt;&lt;wsp:rsid wsp:val=&quot;008D76A0&quot;/&gt;&lt;wsp:rsid wsp:val=&quot;008D78C3&quot;/&gt;&lt;wsp:rsid wsp:val=&quot;008D7ACD&quot;/&gt;&lt;wsp:rsid wsp:val=&quot;008D7AD2&quot;/&gt;&lt;wsp:rsid wsp:val=&quot;008D7DEB&quot;/&gt;&lt;wsp:rsid wsp:val=&quot;008E02C3&quot;/&gt;&lt;wsp:rsid wsp:val=&quot;008E037E&quot;/&gt;&lt;wsp:rsid wsp:val=&quot;008E04B5&quot;/&gt;&lt;wsp:rsid wsp:val=&quot;008E0CDD&quot;/&gt;&lt;wsp:rsid wsp:val=&quot;008E0E89&quot;/&gt;&lt;wsp:rsid wsp:val=&quot;008E0E8C&quot;/&gt;&lt;wsp:rsid wsp:val=&quot;008E1006&quot;/&gt;&lt;wsp:rsid wsp:val=&quot;008E1217&quot;/&gt;&lt;wsp:rsid wsp:val=&quot;008E174C&quot;/&gt;&lt;wsp:rsid wsp:val=&quot;008E1CFE&quot;/&gt;&lt;wsp:rsid wsp:val=&quot;008E1FDF&quot;/&gt;&lt;wsp:rsid wsp:val=&quot;008E2051&quot;/&gt;&lt;wsp:rsid wsp:val=&quot;008E20EC&quot;/&gt;&lt;wsp:rsid wsp:val=&quot;008E2562&quot;/&gt;&lt;wsp:rsid wsp:val=&quot;008E290D&quot;/&gt;&lt;wsp:rsid wsp:val=&quot;008E2AE1&quot;/&gt;&lt;wsp:rsid wsp:val=&quot;008E2B47&quot;/&gt;&lt;wsp:rsid wsp:val=&quot;008E2C59&quot;/&gt;&lt;wsp:rsid wsp:val=&quot;008E329C&quot;/&gt;&lt;wsp:rsid wsp:val=&quot;008E35C0&quot;/&gt;&lt;wsp:rsid wsp:val=&quot;008E3737&quot;/&gt;&lt;wsp:rsid wsp:val=&quot;008E378A&quot;/&gt;&lt;wsp:rsid wsp:val=&quot;008E388C&quot;/&gt;&lt;wsp:rsid wsp:val=&quot;008E3F52&quot;/&gt;&lt;wsp:rsid wsp:val=&quot;008E412D&quot;/&gt;&lt;wsp:rsid wsp:val=&quot;008E427C&quot;/&gt;&lt;wsp:rsid wsp:val=&quot;008E451A&quot;/&gt;&lt;wsp:rsid wsp:val=&quot;008E4718&quot;/&gt;&lt;wsp:rsid wsp:val=&quot;008E4820&quot;/&gt;&lt;wsp:rsid wsp:val=&quot;008E494E&quot;/&gt;&lt;wsp:rsid wsp:val=&quot;008E5B5F&quot;/&gt;&lt;wsp:rsid wsp:val=&quot;008E5D5A&quot;/&gt;&lt;wsp:rsid wsp:val=&quot;008E5EED&quot;/&gt;&lt;wsp:rsid wsp:val=&quot;008E5F90&quot;/&gt;&lt;wsp:rsid wsp:val=&quot;008E60B3&quot;/&gt;&lt;wsp:rsid wsp:val=&quot;008E6333&quot;/&gt;&lt;wsp:rsid wsp:val=&quot;008E6658&quot;/&gt;&lt;wsp:rsid wsp:val=&quot;008E6788&quot;/&gt;&lt;wsp:rsid wsp:val=&quot;008E6F34&quot;/&gt;&lt;wsp:rsid wsp:val=&quot;008E70B2&quot;/&gt;&lt;wsp:rsid wsp:val=&quot;008E76B9&quot;/&gt;&lt;wsp:rsid wsp:val=&quot;008E7A61&quot;/&gt;&lt;wsp:rsid wsp:val=&quot;008E7DB3&quot;/&gt;&lt;wsp:rsid wsp:val=&quot;008E7E01&quot;/&gt;&lt;wsp:rsid wsp:val=&quot;008E7E0A&quot;/&gt;&lt;wsp:rsid wsp:val=&quot;008F01AB&quot;/&gt;&lt;wsp:rsid wsp:val=&quot;008F0460&quot;/&gt;&lt;wsp:rsid wsp:val=&quot;008F0D27&quot;/&gt;&lt;wsp:rsid wsp:val=&quot;008F0FEC&quot;/&gt;&lt;wsp:rsid wsp:val=&quot;008F0FF7&quot;/&gt;&lt;wsp:rsid wsp:val=&quot;008F1C32&quot;/&gt;&lt;wsp:rsid wsp:val=&quot;008F1CF8&quot;/&gt;&lt;wsp:rsid wsp:val=&quot;008F2201&quot;/&gt;&lt;wsp:rsid wsp:val=&quot;008F2595&quot;/&gt;&lt;wsp:rsid wsp:val=&quot;008F2B4B&quot;/&gt;&lt;wsp:rsid wsp:val=&quot;008F357B&quot;/&gt;&lt;wsp:rsid wsp:val=&quot;008F3937&quot;/&gt;&lt;wsp:rsid wsp:val=&quot;008F3A67&quot;/&gt;&lt;wsp:rsid wsp:val=&quot;008F3D2D&quot;/&gt;&lt;wsp:rsid wsp:val=&quot;008F3D7C&quot;/&gt;&lt;wsp:rsid wsp:val=&quot;008F3DC9&quot;/&gt;&lt;wsp:rsid wsp:val=&quot;008F4107&quot;/&gt;&lt;wsp:rsid wsp:val=&quot;008F4667&quot;/&gt;&lt;wsp:rsid wsp:val=&quot;008F473A&quot;/&gt;&lt;wsp:rsid wsp:val=&quot;008F4A6B&quot;/&gt;&lt;wsp:rsid wsp:val=&quot;008F4BFE&quot;/&gt;&lt;wsp:rsid wsp:val=&quot;008F4D3D&quot;/&gt;&lt;wsp:rsid wsp:val=&quot;008F4E3F&quot;/&gt;&lt;wsp:rsid wsp:val=&quot;008F5184&quot;/&gt;&lt;wsp:rsid wsp:val=&quot;008F5525&quot;/&gt;&lt;wsp:rsid wsp:val=&quot;008F58C6&quot;/&gt;&lt;wsp:rsid wsp:val=&quot;008F595E&quot;/&gt;&lt;wsp:rsid wsp:val=&quot;008F6150&quot;/&gt;&lt;wsp:rsid wsp:val=&quot;008F6188&quot;/&gt;&lt;wsp:rsid wsp:val=&quot;008F637D&quot;/&gt;&lt;wsp:rsid wsp:val=&quot;008F6649&quot;/&gt;&lt;wsp:rsid wsp:val=&quot;008F6CD1&quot;/&gt;&lt;wsp:rsid wsp:val=&quot;008F7069&quot;/&gt;&lt;wsp:rsid wsp:val=&quot;008F74EA&quot;/&gt;&lt;wsp:rsid wsp:val=&quot;008F74ED&quot;/&gt;&lt;wsp:rsid wsp:val=&quot;008F759D&quot;/&gt;&lt;wsp:rsid wsp:val=&quot;008F7BD6&quot;/&gt;&lt;wsp:rsid wsp:val=&quot;008F7CEF&quot;/&gt;&lt;wsp:rsid wsp:val=&quot;009000FD&quot;/&gt;&lt;wsp:rsid wsp:val=&quot;00900DDE&quot;/&gt;&lt;wsp:rsid wsp:val=&quot;00900DF1&quot;/&gt;&lt;wsp:rsid wsp:val=&quot;00901845&quot;/&gt;&lt;wsp:rsid wsp:val=&quot;00901F96&quot;/&gt;&lt;wsp:rsid wsp:val=&quot;00901F9A&quot;/&gt;&lt;wsp:rsid wsp:val=&quot;009022BC&quot;/&gt;&lt;wsp:rsid wsp:val=&quot;0090255A&quot;/&gt;&lt;wsp:rsid wsp:val=&quot;00902734&quot;/&gt;&lt;wsp:rsid wsp:val=&quot;00902997&quot;/&gt;&lt;wsp:rsid wsp:val=&quot;00903281&quot;/&gt;&lt;wsp:rsid wsp:val=&quot;00903C24&quot;/&gt;&lt;wsp:rsid wsp:val=&quot;00903C5A&quot;/&gt;&lt;wsp:rsid wsp:val=&quot;00903F59&quot;/&gt;&lt;wsp:rsid wsp:val=&quot;0090411E&quot;/&gt;&lt;wsp:rsid wsp:val=&quot;00904562&quot;/&gt;&lt;wsp:rsid wsp:val=&quot;009045C7&quot;/&gt;&lt;wsp:rsid wsp:val=&quot;0090480E&quot;/&gt;&lt;wsp:rsid wsp:val=&quot;00904A52&quot;/&gt;&lt;wsp:rsid wsp:val=&quot;00904A62&quot;/&gt;&lt;wsp:rsid wsp:val=&quot;00904B6D&quot;/&gt;&lt;wsp:rsid wsp:val=&quot;00905A06&quot;/&gt;&lt;wsp:rsid wsp:val=&quot;00905C70&quot;/&gt;&lt;wsp:rsid wsp:val=&quot;00906100&quot;/&gt;&lt;wsp:rsid wsp:val=&quot;009061A5&quot;/&gt;&lt;wsp:rsid wsp:val=&quot;00906435&quot;/&gt;&lt;wsp:rsid wsp:val=&quot;009067B8&quot;/&gt;&lt;wsp:rsid wsp:val=&quot;00906EED&quot;/&gt;&lt;wsp:rsid wsp:val=&quot;00907071&quot;/&gt;&lt;wsp:rsid wsp:val=&quot;0090715C&quot;/&gt;&lt;wsp:rsid wsp:val=&quot;00907297&quot;/&gt;&lt;wsp:rsid wsp:val=&quot;00907829&quot;/&gt;&lt;wsp:rsid wsp:val=&quot;009102BE&quot;/&gt;&lt;wsp:rsid wsp:val=&quot;0091080C&quot;/&gt;&lt;wsp:rsid wsp:val=&quot;009108A7&quot;/&gt;&lt;wsp:rsid wsp:val=&quot;00910ED6&quot;/&gt;&lt;wsp:rsid wsp:val=&quot;00911638&quot;/&gt;&lt;wsp:rsid wsp:val=&quot;00911CAD&quot;/&gt;&lt;wsp:rsid wsp:val=&quot;00911E1A&quot;/&gt;&lt;wsp:rsid wsp:val=&quot;009123B9&quot;/&gt;&lt;wsp:rsid wsp:val=&quot;00912531&quot;/&gt;&lt;wsp:rsid wsp:val=&quot;009138F9&quot;/&gt;&lt;wsp:rsid wsp:val=&quot;00913F4C&quot;/&gt;&lt;wsp:rsid wsp:val=&quot;00913F9C&quot;/&gt;&lt;wsp:rsid wsp:val=&quot;0091404B&quot;/&gt;&lt;wsp:rsid wsp:val=&quot;0091423A&quot;/&gt;&lt;wsp:rsid wsp:val=&quot;00914A58&quot;/&gt;&lt;wsp:rsid wsp:val=&quot;00914A5D&quot;/&gt;&lt;wsp:rsid wsp:val=&quot;00914DDD&quot;/&gt;&lt;wsp:rsid wsp:val=&quot;00914F86&quot;/&gt;&lt;wsp:rsid wsp:val=&quot;00915032&quot;/&gt;&lt;wsp:rsid wsp:val=&quot;0091537E&quot;/&gt;&lt;wsp:rsid wsp:val=&quot;009154BD&quot;/&gt;&lt;wsp:rsid wsp:val=&quot;00915F97&quot;/&gt;&lt;wsp:rsid wsp:val=&quot;0091610F&quot;/&gt;&lt;wsp:rsid wsp:val=&quot;009161BA&quot;/&gt;&lt;wsp:rsid wsp:val=&quot;00916827&quot;/&gt;&lt;wsp:rsid wsp:val=&quot;00916FC7&quot;/&gt;&lt;wsp:rsid wsp:val=&quot;00920D5C&quot;/&gt;&lt;wsp:rsid wsp:val=&quot;00920FE4&quot;/&gt;&lt;wsp:rsid wsp:val=&quot;00921140&quot;/&gt;&lt;wsp:rsid wsp:val=&quot;0092169A&quot;/&gt;&lt;wsp:rsid wsp:val=&quot;009216BF&quot;/&gt;&lt;wsp:rsid wsp:val=&quot;009218D2&quot;/&gt;&lt;wsp:rsid wsp:val=&quot;009219A7&quot;/&gt;&lt;wsp:rsid wsp:val=&quot;00921A74&quot;/&gt;&lt;wsp:rsid wsp:val=&quot;00921C9F&quot;/&gt;&lt;wsp:rsid wsp:val=&quot;00921ED5&quot;/&gt;&lt;wsp:rsid wsp:val=&quot;00921FA1&quot;/&gt;&lt;wsp:rsid wsp:val=&quot;009225B6&quot;/&gt;&lt;wsp:rsid wsp:val=&quot;0092286C&quot;/&gt;&lt;wsp:rsid wsp:val=&quot;00922A89&quot;/&gt;&lt;wsp:rsid wsp:val=&quot;00922C09&quot;/&gt;&lt;wsp:rsid wsp:val=&quot;00923151&quot;/&gt;&lt;wsp:rsid wsp:val=&quot;00923560&quot;/&gt;&lt;wsp:rsid wsp:val=&quot;00923ABA&quot;/&gt;&lt;wsp:rsid wsp:val=&quot;00923EB5&quot;/&gt;&lt;wsp:rsid wsp:val=&quot;00923F1B&quot;/&gt;&lt;wsp:rsid wsp:val=&quot;00924108&quot;/&gt;&lt;wsp:rsid wsp:val=&quot;0092423D&quot;/&gt;&lt;wsp:rsid wsp:val=&quot;0092434B&quot;/&gt;&lt;wsp:rsid wsp:val=&quot;009247D8&quot;/&gt;&lt;wsp:rsid wsp:val=&quot;00924F5D&quot;/&gt;&lt;wsp:rsid wsp:val=&quot;0092507E&quot;/&gt;&lt;wsp:rsid wsp:val=&quot;009250BC&quot;/&gt;&lt;wsp:rsid wsp:val=&quot;0092550A&quot;/&gt;&lt;wsp:rsid wsp:val=&quot;00925836&quot;/&gt;&lt;wsp:rsid wsp:val=&quot;00925A4B&quot;/&gt;&lt;wsp:rsid wsp:val=&quot;00925B23&quot;/&gt;&lt;wsp:rsid wsp:val=&quot;00925DD1&quot;/&gt;&lt;wsp:rsid wsp:val=&quot;00925DF2&quot;/&gt;&lt;wsp:rsid wsp:val=&quot;009260EC&quot;/&gt;&lt;wsp:rsid wsp:val=&quot;00926264&quot;/&gt;&lt;wsp:rsid wsp:val=&quot;00926595&quot;/&gt;&lt;wsp:rsid wsp:val=&quot;0092698B&quot;/&gt;&lt;wsp:rsid wsp:val=&quot;009269EB&quot;/&gt;&lt;wsp:rsid wsp:val=&quot;00927211&quot;/&gt;&lt;wsp:rsid wsp:val=&quot;00927752&quot;/&gt;&lt;wsp:rsid wsp:val=&quot;0092779E&quot;/&gt;&lt;wsp:rsid wsp:val=&quot;00930305&quot;/&gt;&lt;wsp:rsid wsp:val=&quot;0093047C&quot;/&gt;&lt;wsp:rsid wsp:val=&quot;0093063D&quot;/&gt;&lt;wsp:rsid wsp:val=&quot;009306CA&quot;/&gt;&lt;wsp:rsid wsp:val=&quot;00930A35&quot;/&gt;&lt;wsp:rsid wsp:val=&quot;00931196&quot;/&gt;&lt;wsp:rsid wsp:val=&quot;0093135E&quot;/&gt;&lt;wsp:rsid wsp:val=&quot;0093195D&quot;/&gt;&lt;wsp:rsid wsp:val=&quot;00932109&quot;/&gt;&lt;wsp:rsid wsp:val=&quot;009321BB&quot;/&gt;&lt;wsp:rsid wsp:val=&quot;009322AC&quot;/&gt;&lt;wsp:rsid wsp:val=&quot;009324B1&quot;/&gt;&lt;wsp:rsid wsp:val=&quot;009327B5&quot;/&gt;&lt;wsp:rsid wsp:val=&quot;0093285B&quot;/&gt;&lt;wsp:rsid wsp:val=&quot;00932907&quot;/&gt;&lt;wsp:rsid wsp:val=&quot;00932A16&quot;/&gt;&lt;wsp:rsid wsp:val=&quot;00932A20&quot;/&gt;&lt;wsp:rsid wsp:val=&quot;00932E4B&quot;/&gt;&lt;wsp:rsid wsp:val=&quot;0093311E&quot;/&gt;&lt;wsp:rsid wsp:val=&quot;00933C2F&quot;/&gt;&lt;wsp:rsid wsp:val=&quot;00933D61&quot;/&gt;&lt;wsp:rsid wsp:val=&quot;00933DE4&quot;/&gt;&lt;wsp:rsid wsp:val=&quot;009343DA&quot;/&gt;&lt;wsp:rsid wsp:val=&quot;0093457F&quot;/&gt;&lt;wsp:rsid wsp:val=&quot;00934654&quot;/&gt;&lt;wsp:rsid wsp:val=&quot;00934A98&quot;/&gt;&lt;wsp:rsid wsp:val=&quot;00934F8E&quot;/&gt;&lt;wsp:rsid wsp:val=&quot;009355F0&quot;/&gt;&lt;wsp:rsid wsp:val=&quot;009358ED&quot;/&gt;&lt;wsp:rsid wsp:val=&quot;009359D2&quot;/&gt;&lt;wsp:rsid wsp:val=&quot;00935B52&quot;/&gt;&lt;wsp:rsid wsp:val=&quot;00935BD1&quot;/&gt;&lt;wsp:rsid wsp:val=&quot;00936549&quot;/&gt;&lt;wsp:rsid wsp:val=&quot;0093676F&quot;/&gt;&lt;wsp:rsid wsp:val=&quot;00936951&quot;/&gt;&lt;wsp:rsid wsp:val=&quot;00936A90&quot;/&gt;&lt;wsp:rsid wsp:val=&quot;00936AB3&quot;/&gt;&lt;wsp:rsid wsp:val=&quot;009370A6&quot;/&gt;&lt;wsp:rsid wsp:val=&quot;00937AC7&quot;/&gt;&lt;wsp:rsid wsp:val=&quot;00937D15&quot;/&gt;&lt;wsp:rsid wsp:val=&quot;00937FB5&quot;/&gt;&lt;wsp:rsid wsp:val=&quot;00940472&quot;/&gt;&lt;wsp:rsid wsp:val=&quot;009404E2&quot;/&gt;&lt;wsp:rsid wsp:val=&quot;009406F4&quot;/&gt;&lt;wsp:rsid wsp:val=&quot;00940920&quot;/&gt;&lt;wsp:rsid wsp:val=&quot;00940A5D&quot;/&gt;&lt;wsp:rsid wsp:val=&quot;00940BCB&quot;/&gt;&lt;wsp:rsid wsp:val=&quot;00940D85&quot;/&gt;&lt;wsp:rsid wsp:val=&quot;00940DF4&quot;/&gt;&lt;wsp:rsid wsp:val=&quot;00940FB5&quot;/&gt;&lt;wsp:rsid wsp:val=&quot;009413A5&quot;/&gt;&lt;wsp:rsid wsp:val=&quot;0094148B&quot;/&gt;&lt;wsp:rsid wsp:val=&quot;009415DC&quot;/&gt;&lt;wsp:rsid wsp:val=&quot;00941A1C&quot;/&gt;&lt;wsp:rsid wsp:val=&quot;00941B97&quot;/&gt;&lt;wsp:rsid wsp:val=&quot;00942A63&quot;/&gt;&lt;wsp:rsid wsp:val=&quot;00942BB8&quot;/&gt;&lt;wsp:rsid wsp:val=&quot;00942BC9&quot;/&gt;&lt;wsp:rsid wsp:val=&quot;00942F68&quot;/&gt;&lt;wsp:rsid wsp:val=&quot;00943128&quot;/&gt;&lt;wsp:rsid wsp:val=&quot;0094335F&quot;/&gt;&lt;wsp:rsid wsp:val=&quot;009436AA&quot;/&gt;&lt;wsp:rsid wsp:val=&quot;00943D09&quot;/&gt;&lt;wsp:rsid wsp:val=&quot;00943D28&quot;/&gt;&lt;wsp:rsid wsp:val=&quot;009440F3&quot;/&gt;&lt;wsp:rsid wsp:val=&quot;00944202&quot;/&gt;&lt;wsp:rsid wsp:val=&quot;00944335&quot;/&gt;&lt;wsp:rsid wsp:val=&quot;00944710&quot;/&gt;&lt;wsp:rsid wsp:val=&quot;0094480B&quot;/&gt;&lt;wsp:rsid wsp:val=&quot;00944AF4&quot;/&gt;&lt;wsp:rsid wsp:val=&quot;00944D54&quot;/&gt;&lt;wsp:rsid wsp:val=&quot;00944F7E&quot;/&gt;&lt;wsp:rsid wsp:val=&quot;0094564D&quot;/&gt;&lt;wsp:rsid wsp:val=&quot;00945E49&quot;/&gt;&lt;wsp:rsid wsp:val=&quot;00945EC7&quot;/&gt;&lt;wsp:rsid wsp:val=&quot;009462D8&quot;/&gt;&lt;wsp:rsid wsp:val=&quot;00946388&quot;/&gt;&lt;wsp:rsid wsp:val=&quot;00946860&quot;/&gt;&lt;wsp:rsid wsp:val=&quot;00946F59&quot;/&gt;&lt;wsp:rsid wsp:val=&quot;00947415&quot;/&gt;&lt;wsp:rsid wsp:val=&quot;009500B6&quot;/&gt;&lt;wsp:rsid wsp:val=&quot;009509D7&quot;/&gt;&lt;wsp:rsid wsp:val=&quot;00950B09&quot;/&gt;&lt;wsp:rsid wsp:val=&quot;00950DD1&quot;/&gt;&lt;wsp:rsid wsp:val=&quot;00951417&quot;/&gt;&lt;wsp:rsid wsp:val=&quot;0095154C&quot;/&gt;&lt;wsp:rsid wsp:val=&quot;009517A9&quot;/&gt;&lt;wsp:rsid wsp:val=&quot;009518BD&quot;/&gt;&lt;wsp:rsid wsp:val=&quot;00951995&quot;/&gt;&lt;wsp:rsid wsp:val=&quot;00951C7E&quot;/&gt;&lt;wsp:rsid wsp:val=&quot;00951CF6&quot;/&gt;&lt;wsp:rsid wsp:val=&quot;00951F82&quot;/&gt;&lt;wsp:rsid wsp:val=&quot;0095225E&quot;/&gt;&lt;wsp:rsid wsp:val=&quot;00952ACA&quot;/&gt;&lt;wsp:rsid wsp:val=&quot;009537A7&quot;/&gt;&lt;wsp:rsid wsp:val=&quot;00953B1F&quot;/&gt;&lt;wsp:rsid wsp:val=&quot;009542C9&quot;/&gt;&lt;wsp:rsid wsp:val=&quot;0095466F&quot;/&gt;&lt;wsp:rsid wsp:val=&quot;009548C3&quot;/&gt;&lt;wsp:rsid wsp:val=&quot;0095506D&quot;/&gt;&lt;wsp:rsid wsp:val=&quot;009555E2&quot;/&gt;&lt;wsp:rsid wsp:val=&quot;0095570A&quot;/&gt;&lt;wsp:rsid wsp:val=&quot;009557DF&quot;/&gt;&lt;wsp:rsid wsp:val=&quot;00955A2E&quot;/&gt;&lt;wsp:rsid wsp:val=&quot;00956101&quot;/&gt;&lt;wsp:rsid wsp:val=&quot;009563E4&quot;/&gt;&lt;wsp:rsid wsp:val=&quot;00956534&quot;/&gt;&lt;wsp:rsid wsp:val=&quot;0095660B&quot;/&gt;&lt;wsp:rsid wsp:val=&quot;00956769&quot;/&gt;&lt;wsp:rsid wsp:val=&quot;00956B4A&quot;/&gt;&lt;wsp:rsid wsp:val=&quot;00957060&quot;/&gt;&lt;wsp:rsid wsp:val=&quot;009572DC&quot;/&gt;&lt;wsp:rsid wsp:val=&quot;00957487&quot;/&gt;&lt;wsp:rsid wsp:val=&quot;00957656&quot;/&gt;&lt;wsp:rsid wsp:val=&quot;00957D9C&quot;/&gt;&lt;wsp:rsid wsp:val=&quot;00957E94&quot;/&gt;&lt;wsp:rsid wsp:val=&quot;009603AB&quot;/&gt;&lt;wsp:rsid wsp:val=&quot;009607AF&quot;/&gt;&lt;wsp:rsid wsp:val=&quot;00960A88&quot;/&gt;&lt;wsp:rsid wsp:val=&quot;00960C68&quot;/&gt;&lt;wsp:rsid wsp:val=&quot;00960CB6&quot;/&gt;&lt;wsp:rsid wsp:val=&quot;00960D27&quot;/&gt;&lt;wsp:rsid wsp:val=&quot;00961023&quot;/&gt;&lt;wsp:rsid wsp:val=&quot;009612F1&quot;/&gt;&lt;wsp:rsid wsp:val=&quot;009613DF&quot;/&gt;&lt;wsp:rsid wsp:val=&quot;009616FA&quot;/&gt;&lt;wsp:rsid wsp:val=&quot;00961E6D&quot;/&gt;&lt;wsp:rsid wsp:val=&quot;00961F21&quot;/&gt;&lt;wsp:rsid wsp:val=&quot;009621CE&quot;/&gt;&lt;wsp:rsid wsp:val=&quot;009621FF&quot;/&gt;&lt;wsp:rsid wsp:val=&quot;0096292B&quot;/&gt;&lt;wsp:rsid wsp:val=&quot;00962A19&quot;/&gt;&lt;wsp:rsid wsp:val=&quot;00962C4E&quot;/&gt;&lt;wsp:rsid wsp:val=&quot;0096336E&quot;/&gt;&lt;wsp:rsid wsp:val=&quot;00963519&quot;/&gt;&lt;wsp:rsid wsp:val=&quot;009635F8&quot;/&gt;&lt;wsp:rsid wsp:val=&quot;0096392B&quot;/&gt;&lt;wsp:rsid wsp:val=&quot;0096397B&quot;/&gt;&lt;wsp:rsid wsp:val=&quot;00963985&quot;/&gt;&lt;wsp:rsid wsp:val=&quot;009640C7&quot;/&gt;&lt;wsp:rsid wsp:val=&quot;00964E3C&quot;/&gt;&lt;wsp:rsid wsp:val=&quot;00964E69&quot;/&gt;&lt;wsp:rsid wsp:val=&quot;0096504D&quot;/&gt;&lt;wsp:rsid wsp:val=&quot;009650B4&quot;/&gt;&lt;wsp:rsid wsp:val=&quot;0096527C&quot;/&gt;&lt;wsp:rsid wsp:val=&quot;009654F0&quot;/&gt;&lt;wsp:rsid wsp:val=&quot;00965753&quot;/&gt;&lt;wsp:rsid wsp:val=&quot;009659EA&quot;/&gt;&lt;wsp:rsid wsp:val=&quot;0096606A&quot;/&gt;&lt;wsp:rsid wsp:val=&quot;0096691D&quot;/&gt;&lt;wsp:rsid wsp:val=&quot;00966EC4&quot;/&gt;&lt;wsp:rsid wsp:val=&quot;0096766C&quot;/&gt;&lt;wsp:rsid wsp:val=&quot;00967851&quot;/&gt;&lt;wsp:rsid wsp:val=&quot;0096791C&quot;/&gt;&lt;wsp:rsid wsp:val=&quot;00967D2D&quot;/&gt;&lt;wsp:rsid wsp:val=&quot;00970A5B&quot;/&gt;&lt;wsp:rsid wsp:val=&quot;00970F7A&quot;/&gt;&lt;wsp:rsid wsp:val=&quot;00970FE3&quot;/&gt;&lt;wsp:rsid wsp:val=&quot;00971190&quot;/&gt;&lt;wsp:rsid wsp:val=&quot;00971EC5&quot;/&gt;&lt;wsp:rsid wsp:val=&quot;00971F6B&quot;/&gt;&lt;wsp:rsid wsp:val=&quot;00971FCC&quot;/&gt;&lt;wsp:rsid wsp:val=&quot;0097298A&quot;/&gt;&lt;wsp:rsid wsp:val=&quot;00972A0B&quot;/&gt;&lt;wsp:rsid wsp:val=&quot;00972A81&quot;/&gt;&lt;wsp:rsid wsp:val=&quot;00972BB7&quot;/&gt;&lt;wsp:rsid wsp:val=&quot;00972C06&quot;/&gt;&lt;wsp:rsid wsp:val=&quot;00972F4C&quot;/&gt;&lt;wsp:rsid wsp:val=&quot;00972FEB&quot;/&gt;&lt;wsp:rsid wsp:val=&quot;0097304E&quot;/&gt;&lt;wsp:rsid wsp:val=&quot;009730F6&quot;/&gt;&lt;wsp:rsid wsp:val=&quot;00973257&quot;/&gt;&lt;wsp:rsid wsp:val=&quot;0097383E&quot;/&gt;&lt;wsp:rsid wsp:val=&quot;009738E5&quot;/&gt;&lt;wsp:rsid wsp:val=&quot;009739F8&quot;/&gt;&lt;wsp:rsid wsp:val=&quot;00973F29&quot;/&gt;&lt;wsp:rsid wsp:val=&quot;00974182&quot;/&gt;&lt;wsp:rsid wsp:val=&quot;009744FF&quot;/&gt;&lt;wsp:rsid wsp:val=&quot;00974520&quot;/&gt;&lt;wsp:rsid wsp:val=&quot;00974EBD&quot;/&gt;&lt;wsp:rsid wsp:val=&quot;009750F1&quot;/&gt;&lt;wsp:rsid wsp:val=&quot;009751BA&quot;/&gt;&lt;wsp:rsid wsp:val=&quot;00975859&quot;/&gt;&lt;wsp:rsid wsp:val=&quot;009760EC&quot;/&gt;&lt;wsp:rsid wsp:val=&quot;00976DD5&quot;/&gt;&lt;wsp:rsid wsp:val=&quot;009771C4&quot;/&gt;&lt;wsp:rsid wsp:val=&quot;009775C2&quot;/&gt;&lt;wsp:rsid wsp:val=&quot;00977852&quot;/&gt;&lt;wsp:rsid wsp:val=&quot;009778AB&quot;/&gt;&lt;wsp:rsid wsp:val=&quot;00980403&quot;/&gt;&lt;wsp:rsid wsp:val=&quot;009804CB&quot;/&gt;&lt;wsp:rsid wsp:val=&quot;00980743&quot;/&gt;&lt;wsp:rsid wsp:val=&quot;009809DD&quot;/&gt;&lt;wsp:rsid wsp:val=&quot;00980F14&quot;/&gt;&lt;wsp:rsid wsp:val=&quot;0098172B&quot;/&gt;&lt;wsp:rsid wsp:val=&quot;009817F9&quot;/&gt;&lt;wsp:rsid wsp:val=&quot;0098183B&quot;/&gt;&lt;wsp:rsid wsp:val=&quot;009818A6&quot;/&gt;&lt;wsp:rsid wsp:val=&quot;009818DA&quot;/&gt;&lt;wsp:rsid wsp:val=&quot;00981D4B&quot;/&gt;&lt;wsp:rsid wsp:val=&quot;00981FCC&quot;/&gt;&lt;wsp:rsid wsp:val=&quot;00982066&quot;/&gt;&lt;wsp:rsid wsp:val=&quot;009822AF&quot;/&gt;&lt;wsp:rsid wsp:val=&quot;009823A3&quot;/&gt;&lt;wsp:rsid wsp:val=&quot;00982AB4&quot;/&gt;&lt;wsp:rsid wsp:val=&quot;00982B3A&quot;/&gt;&lt;wsp:rsid wsp:val=&quot;00982E67&quot;/&gt;&lt;wsp:rsid wsp:val=&quot;00982F7B&quot;/&gt;&lt;wsp:rsid wsp:val=&quot;00983061&quot;/&gt;&lt;wsp:rsid wsp:val=&quot;00983223&quot;/&gt;&lt;wsp:rsid wsp:val=&quot;009838CE&quot;/&gt;&lt;wsp:rsid wsp:val=&quot;00983C41&quot;/&gt;&lt;wsp:rsid wsp:val=&quot;00983DF6&quot;/&gt;&lt;wsp:rsid wsp:val=&quot;00984206&quot;/&gt;&lt;wsp:rsid wsp:val=&quot;00984449&quot;/&gt;&lt;wsp:rsid wsp:val=&quot;0098511E&quot;/&gt;&lt;wsp:rsid wsp:val=&quot;009852B3&quot;/&gt;&lt;wsp:rsid wsp:val=&quot;0098541D&quot;/&gt;&lt;wsp:rsid wsp:val=&quot;00985CA4&quot;/&gt;&lt;wsp:rsid wsp:val=&quot;009865C0&quot;/&gt;&lt;wsp:rsid wsp:val=&quot;00986757&quot;/&gt;&lt;wsp:rsid wsp:val=&quot;00986956&quot;/&gt;&lt;wsp:rsid wsp:val=&quot;00986999&quot;/&gt;&lt;wsp:rsid wsp:val=&quot;0098743A&quot;/&gt;&lt;wsp:rsid wsp:val=&quot;009874BE&quot;/&gt;&lt;wsp:rsid wsp:val=&quot;009876A0&quot;/&gt;&lt;wsp:rsid wsp:val=&quot;009879B5&quot;/&gt;&lt;wsp:rsid wsp:val=&quot;009879F4&quot;/&gt;&lt;wsp:rsid wsp:val=&quot;00990A3A&quot;/&gt;&lt;wsp:rsid wsp:val=&quot;00990E8A&quot;/&gt;&lt;wsp:rsid wsp:val=&quot;009917F3&quot;/&gt;&lt;wsp:rsid wsp:val=&quot;00991F39&quot;/&gt;&lt;wsp:rsid wsp:val=&quot;00992624&quot;/&gt;&lt;wsp:rsid wsp:val=&quot;009927C4&quot;/&gt;&lt;wsp:rsid wsp:val=&quot;00992D04&quot;/&gt;&lt;wsp:rsid wsp:val=&quot;009930C0&quot;/&gt;&lt;wsp:rsid wsp:val=&quot;0099324C&quot;/&gt;&lt;wsp:rsid wsp:val=&quot;00993627&quot;/&gt;&lt;wsp:rsid wsp:val=&quot;00993658&quot;/&gt;&lt;wsp:rsid wsp:val=&quot;0099367D&quot;/&gt;&lt;wsp:rsid wsp:val=&quot;009936F0&quot;/&gt;&lt;wsp:rsid wsp:val=&quot;009938F2&quot;/&gt;&lt;wsp:rsid wsp:val=&quot;00993CB7&quot;/&gt;&lt;wsp:rsid wsp:val=&quot;00993DA5&quot;/&gt;&lt;wsp:rsid wsp:val=&quot;00994CE9&quot;/&gt;&lt;wsp:rsid wsp:val=&quot;00994E1D&quot;/&gt;&lt;wsp:rsid wsp:val=&quot;0099507E&quot;/&gt;&lt;wsp:rsid wsp:val=&quot;00995360&quot;/&gt;&lt;wsp:rsid wsp:val=&quot;009954AD&quot;/&gt;&lt;wsp:rsid wsp:val=&quot;00995581&quot;/&gt;&lt;wsp:rsid wsp:val=&quot;00995CE6&quot;/&gt;&lt;wsp:rsid wsp:val=&quot;00995D7A&quot;/&gt;&lt;wsp:rsid wsp:val=&quot;00996546&quot;/&gt;&lt;wsp:rsid wsp:val=&quot;00996A8B&quot;/&gt;&lt;wsp:rsid wsp:val=&quot;00996CD1&quot;/&gt;&lt;wsp:rsid wsp:val=&quot;00996CD4&quot;/&gt;&lt;wsp:rsid wsp:val=&quot;0099713E&quot;/&gt;&lt;wsp:rsid wsp:val=&quot;0099731A&quot;/&gt;&lt;wsp:rsid wsp:val=&quot;009974B1&quot;/&gt;&lt;wsp:rsid wsp:val=&quot;009979D6&quot;/&gt;&lt;wsp:rsid wsp:val=&quot;00997CA3&quot;/&gt;&lt;wsp:rsid wsp:val=&quot;009A0212&quot;/&gt;&lt;wsp:rsid wsp:val=&quot;009A031F&quot;/&gt;&lt;wsp:rsid wsp:val=&quot;009A041C&quot;/&gt;&lt;wsp:rsid wsp:val=&quot;009A072E&quot;/&gt;&lt;wsp:rsid wsp:val=&quot;009A12E2&quot;/&gt;&lt;wsp:rsid wsp:val=&quot;009A1963&quot;/&gt;&lt;wsp:rsid wsp:val=&quot;009A1E77&quot;/&gt;&lt;wsp:rsid wsp:val=&quot;009A1FBC&quot;/&gt;&lt;wsp:rsid wsp:val=&quot;009A20C4&quot;/&gt;&lt;wsp:rsid wsp:val=&quot;009A20F1&quot;/&gt;&lt;wsp:rsid wsp:val=&quot;009A2180&quot;/&gt;&lt;wsp:rsid wsp:val=&quot;009A229D&quot;/&gt;&lt;wsp:rsid wsp:val=&quot;009A246A&quot;/&gt;&lt;wsp:rsid wsp:val=&quot;009A2615&quot;/&gt;&lt;wsp:rsid wsp:val=&quot;009A2817&quot;/&gt;&lt;wsp:rsid wsp:val=&quot;009A2E5D&quot;/&gt;&lt;wsp:rsid wsp:val=&quot;009A3183&quot;/&gt;&lt;wsp:rsid wsp:val=&quot;009A328D&quot;/&gt;&lt;wsp:rsid wsp:val=&quot;009A355A&quot;/&gt;&lt;wsp:rsid wsp:val=&quot;009A3792&quot;/&gt;&lt;wsp:rsid wsp:val=&quot;009A37AC&quot;/&gt;&lt;wsp:rsid wsp:val=&quot;009A3AB5&quot;/&gt;&lt;wsp:rsid wsp:val=&quot;009A4518&quot;/&gt;&lt;wsp:rsid wsp:val=&quot;009A47CB&quot;/&gt;&lt;wsp:rsid wsp:val=&quot;009A514C&quot;/&gt;&lt;wsp:rsid wsp:val=&quot;009A516A&quot;/&gt;&lt;wsp:rsid wsp:val=&quot;009A528E&quot;/&gt;&lt;wsp:rsid wsp:val=&quot;009A60D8&quot;/&gt;&lt;wsp:rsid wsp:val=&quot;009A6127&quot;/&gt;&lt;wsp:rsid wsp:val=&quot;009A637B&quot;/&gt;&lt;wsp:rsid wsp:val=&quot;009A6456&quot;/&gt;&lt;wsp:rsid wsp:val=&quot;009A6513&quot;/&gt;&lt;wsp:rsid wsp:val=&quot;009A6960&quot;/&gt;&lt;wsp:rsid wsp:val=&quot;009A6BAA&quot;/&gt;&lt;wsp:rsid wsp:val=&quot;009A6C74&quot;/&gt;&lt;wsp:rsid wsp:val=&quot;009A6D32&quot;/&gt;&lt;wsp:rsid wsp:val=&quot;009A7100&quot;/&gt;&lt;wsp:rsid wsp:val=&quot;009A7154&quot;/&gt;&lt;wsp:rsid wsp:val=&quot;009A78D1&quot;/&gt;&lt;wsp:rsid wsp:val=&quot;009A7A99&quot;/&gt;&lt;wsp:rsid wsp:val=&quot;009A7E57&quot;/&gt;&lt;wsp:rsid wsp:val=&quot;009B003C&quot;/&gt;&lt;wsp:rsid wsp:val=&quot;009B0097&quot;/&gt;&lt;wsp:rsid wsp:val=&quot;009B10C5&quot;/&gt;&lt;wsp:rsid wsp:val=&quot;009B112A&quot;/&gt;&lt;wsp:rsid wsp:val=&quot;009B25DC&quot;/&gt;&lt;wsp:rsid wsp:val=&quot;009B281D&quot;/&gt;&lt;wsp:rsid wsp:val=&quot;009B3221&quot;/&gt;&lt;wsp:rsid wsp:val=&quot;009B33F1&quot;/&gt;&lt;wsp:rsid wsp:val=&quot;009B346F&quot;/&gt;&lt;wsp:rsid wsp:val=&quot;009B3745&quot;/&gt;&lt;wsp:rsid wsp:val=&quot;009B3C79&quot;/&gt;&lt;wsp:rsid wsp:val=&quot;009B4821&quot;/&gt;&lt;wsp:rsid wsp:val=&quot;009B4BED&quot;/&gt;&lt;wsp:rsid wsp:val=&quot;009B4C24&quot;/&gt;&lt;wsp:rsid wsp:val=&quot;009B5821&quot;/&gt;&lt;wsp:rsid wsp:val=&quot;009B59B0&quot;/&gt;&lt;wsp:rsid wsp:val=&quot;009B5E51&quot;/&gt;&lt;wsp:rsid wsp:val=&quot;009B616B&quot;/&gt;&lt;wsp:rsid wsp:val=&quot;009B68AD&quot;/&gt;&lt;wsp:rsid wsp:val=&quot;009B6C13&quot;/&gt;&lt;wsp:rsid wsp:val=&quot;009B7833&quot;/&gt;&lt;wsp:rsid wsp:val=&quot;009B7BB7&quot;/&gt;&lt;wsp:rsid wsp:val=&quot;009B7CBA&quot;/&gt;&lt;wsp:rsid wsp:val=&quot;009B7F7E&quot;/&gt;&lt;wsp:rsid wsp:val=&quot;009B7FFA&quot;/&gt;&lt;wsp:rsid wsp:val=&quot;009C00EF&quot;/&gt;&lt;wsp:rsid wsp:val=&quot;009C01D2&quot;/&gt;&lt;wsp:rsid wsp:val=&quot;009C01D3&quot;/&gt;&lt;wsp:rsid wsp:val=&quot;009C080A&quot;/&gt;&lt;wsp:rsid wsp:val=&quot;009C098E&quot;/&gt;&lt;wsp:rsid wsp:val=&quot;009C0BC1&quot;/&gt;&lt;wsp:rsid wsp:val=&quot;009C0C5D&quot;/&gt;&lt;wsp:rsid wsp:val=&quot;009C0D57&quot;/&gt;&lt;wsp:rsid wsp:val=&quot;009C0DBE&quot;/&gt;&lt;wsp:rsid wsp:val=&quot;009C10DF&quot;/&gt;&lt;wsp:rsid wsp:val=&quot;009C159E&quot;/&gt;&lt;wsp:rsid wsp:val=&quot;009C163E&quot;/&gt;&lt;wsp:rsid wsp:val=&quot;009C1A35&quot;/&gt;&lt;wsp:rsid wsp:val=&quot;009C1C46&quot;/&gt;&lt;wsp:rsid wsp:val=&quot;009C1D4B&quot;/&gt;&lt;wsp:rsid wsp:val=&quot;009C1E0C&quot;/&gt;&lt;wsp:rsid wsp:val=&quot;009C218E&quot;/&gt;&lt;wsp:rsid wsp:val=&quot;009C281C&quot;/&gt;&lt;wsp:rsid wsp:val=&quot;009C3358&quot;/&gt;&lt;wsp:rsid wsp:val=&quot;009C3D88&quot;/&gt;&lt;wsp:rsid wsp:val=&quot;009C40E3&quot;/&gt;&lt;wsp:rsid wsp:val=&quot;009C45A3&quot;/&gt;&lt;wsp:rsid wsp:val=&quot;009C4EF7&quot;/&gt;&lt;wsp:rsid wsp:val=&quot;009C520B&quot;/&gt;&lt;wsp:rsid wsp:val=&quot;009C528F&quot;/&gt;&lt;wsp:rsid wsp:val=&quot;009C52FB&quot;/&gt;&lt;wsp:rsid wsp:val=&quot;009C5538&quot;/&gt;&lt;wsp:rsid wsp:val=&quot;009C56E7&quot;/&gt;&lt;wsp:rsid wsp:val=&quot;009C5785&quot;/&gt;&lt;wsp:rsid wsp:val=&quot;009C5874&quot;/&gt;&lt;wsp:rsid wsp:val=&quot;009C5CF0&quot;/&gt;&lt;wsp:rsid wsp:val=&quot;009C6768&quot;/&gt;&lt;wsp:rsid wsp:val=&quot;009C681F&quot;/&gt;&lt;wsp:rsid wsp:val=&quot;009C6894&quot;/&gt;&lt;wsp:rsid wsp:val=&quot;009C6B3B&quot;/&gt;&lt;wsp:rsid wsp:val=&quot;009C6B7B&quot;/&gt;&lt;wsp:rsid wsp:val=&quot;009C6E93&quot;/&gt;&lt;wsp:rsid wsp:val=&quot;009C7147&quot;/&gt;&lt;wsp:rsid wsp:val=&quot;009C7E2A&quot;/&gt;&lt;wsp:rsid wsp:val=&quot;009C7F47&quot;/&gt;&lt;wsp:rsid wsp:val=&quot;009C7FEB&quot;/&gt;&lt;wsp:rsid wsp:val=&quot;009D0361&quot;/&gt;&lt;wsp:rsid wsp:val=&quot;009D0720&quot;/&gt;&lt;wsp:rsid wsp:val=&quot;009D079F&quot;/&gt;&lt;wsp:rsid wsp:val=&quot;009D0897&quot;/&gt;&lt;wsp:rsid wsp:val=&quot;009D09A8&quot;/&gt;&lt;wsp:rsid wsp:val=&quot;009D2118&quot;/&gt;&lt;wsp:rsid wsp:val=&quot;009D22EA&quot;/&gt;&lt;wsp:rsid wsp:val=&quot;009D2C43&quot;/&gt;&lt;wsp:rsid wsp:val=&quot;009D327E&quot;/&gt;&lt;wsp:rsid wsp:val=&quot;009D3CC0&quot;/&gt;&lt;wsp:rsid wsp:val=&quot;009D3D45&quot;/&gt;&lt;wsp:rsid wsp:val=&quot;009D422C&quot;/&gt;&lt;wsp:rsid wsp:val=&quot;009D4303&quot;/&gt;&lt;wsp:rsid wsp:val=&quot;009D478C&quot;/&gt;&lt;wsp:rsid wsp:val=&quot;009D49A4&quot;/&gt;&lt;wsp:rsid wsp:val=&quot;009D4A8E&quot;/&gt;&lt;wsp:rsid wsp:val=&quot;009D4DA3&quot;/&gt;&lt;wsp:rsid wsp:val=&quot;009D610C&quot;/&gt;&lt;wsp:rsid wsp:val=&quot;009D62E7&quot;/&gt;&lt;wsp:rsid wsp:val=&quot;009D6388&quot;/&gt;&lt;wsp:rsid wsp:val=&quot;009D75A4&quot;/&gt;&lt;wsp:rsid wsp:val=&quot;009D766D&quot;/&gt;&lt;wsp:rsid wsp:val=&quot;009D7DD5&quot;/&gt;&lt;wsp:rsid wsp:val=&quot;009E00D4&quot;/&gt;&lt;wsp:rsid wsp:val=&quot;009E06AD&quot;/&gt;&lt;wsp:rsid wsp:val=&quot;009E11A9&quot;/&gt;&lt;wsp:rsid wsp:val=&quot;009E176B&quot;/&gt;&lt;wsp:rsid wsp:val=&quot;009E1957&quot;/&gt;&lt;wsp:rsid wsp:val=&quot;009E1D4A&quot;/&gt;&lt;wsp:rsid wsp:val=&quot;009E1E13&quot;/&gt;&lt;wsp:rsid wsp:val=&quot;009E1F70&quot;/&gt;&lt;wsp:rsid wsp:val=&quot;009E1FFC&quot;/&gt;&lt;wsp:rsid wsp:val=&quot;009E2787&quot;/&gt;&lt;wsp:rsid wsp:val=&quot;009E2F97&quot;/&gt;&lt;wsp:rsid wsp:val=&quot;009E3235&quot;/&gt;&lt;wsp:rsid wsp:val=&quot;009E3790&quot;/&gt;&lt;wsp:rsid wsp:val=&quot;009E438D&quot;/&gt;&lt;wsp:rsid wsp:val=&quot;009E457F&quot;/&gt;&lt;wsp:rsid wsp:val=&quot;009E5039&quot;/&gt;&lt;wsp:rsid wsp:val=&quot;009E532F&quot;/&gt;&lt;wsp:rsid wsp:val=&quot;009E53AA&quot;/&gt;&lt;wsp:rsid wsp:val=&quot;009E53D6&quot;/&gt;&lt;wsp:rsid wsp:val=&quot;009E5656&quot;/&gt;&lt;wsp:rsid wsp:val=&quot;009E5AB4&quot;/&gt;&lt;wsp:rsid wsp:val=&quot;009E605E&quot;/&gt;&lt;wsp:rsid wsp:val=&quot;009E641D&quot;/&gt;&lt;wsp:rsid wsp:val=&quot;009E64BF&quot;/&gt;&lt;wsp:rsid wsp:val=&quot;009E653E&quot;/&gt;&lt;wsp:rsid wsp:val=&quot;009E6F6E&quot;/&gt;&lt;wsp:rsid wsp:val=&quot;009E7246&quot;/&gt;&lt;wsp:rsid wsp:val=&quot;009E7677&quot;/&gt;&lt;wsp:rsid wsp:val=&quot;009E798E&quot;/&gt;&lt;wsp:rsid wsp:val=&quot;009F06F6&quot;/&gt;&lt;wsp:rsid wsp:val=&quot;009F0C38&quot;/&gt;&lt;wsp:rsid wsp:val=&quot;009F0CD1&quot;/&gt;&lt;wsp:rsid wsp:val=&quot;009F1033&quot;/&gt;&lt;wsp:rsid wsp:val=&quot;009F187B&quot;/&gt;&lt;wsp:rsid wsp:val=&quot;009F1933&quot;/&gt;&lt;wsp:rsid wsp:val=&quot;009F2881&quot;/&gt;&lt;wsp:rsid wsp:val=&quot;009F2E7E&quot;/&gt;&lt;wsp:rsid wsp:val=&quot;009F37A0&quot;/&gt;&lt;wsp:rsid wsp:val=&quot;009F39A6&quot;/&gt;&lt;wsp:rsid wsp:val=&quot;009F39E2&quot;/&gt;&lt;wsp:rsid wsp:val=&quot;009F3A4B&quot;/&gt;&lt;wsp:rsid wsp:val=&quot;009F3D85&quot;/&gt;&lt;wsp:rsid wsp:val=&quot;009F3DF4&quot;/&gt;&lt;wsp:rsid wsp:val=&quot;009F3E03&quot;/&gt;&lt;wsp:rsid wsp:val=&quot;009F3E1D&quot;/&gt;&lt;wsp:rsid wsp:val=&quot;009F41E1&quot;/&gt;&lt;wsp:rsid wsp:val=&quot;009F4375&quot;/&gt;&lt;wsp:rsid wsp:val=&quot;009F465A&quot;/&gt;&lt;wsp:rsid wsp:val=&quot;009F4834&quot;/&gt;&lt;wsp:rsid wsp:val=&quot;009F4F05&quot;/&gt;&lt;wsp:rsid wsp:val=&quot;009F5606&quot;/&gt;&lt;wsp:rsid wsp:val=&quot;009F59DA&quot;/&gt;&lt;wsp:rsid wsp:val=&quot;009F5CA4&quot;/&gt;&lt;wsp:rsid wsp:val=&quot;009F5DD3&quot;/&gt;&lt;wsp:rsid wsp:val=&quot;009F6410&quot;/&gt;&lt;wsp:rsid wsp:val=&quot;009F6457&quot;/&gt;&lt;wsp:rsid wsp:val=&quot;009F669B&quot;/&gt;&lt;wsp:rsid wsp:val=&quot;009F66DF&quot;/&gt;&lt;wsp:rsid wsp:val=&quot;009F6DF5&quot;/&gt;&lt;wsp:rsid wsp:val=&quot;009F7105&quot;/&gt;&lt;wsp:rsid wsp:val=&quot;009F7169&quot;/&gt;&lt;wsp:rsid wsp:val=&quot;009F76CB&quot;/&gt;&lt;wsp:rsid wsp:val=&quot;009F7883&quot;/&gt;&lt;wsp:rsid wsp:val=&quot;00A00374&quot;/&gt;&lt;wsp:rsid wsp:val=&quot;00A00519&quot;/&gt;&lt;wsp:rsid wsp:val=&quot;00A00892&quot;/&gt;&lt;wsp:rsid wsp:val=&quot;00A00E09&quot;/&gt;&lt;wsp:rsid wsp:val=&quot;00A01006&quot;/&gt;&lt;wsp:rsid wsp:val=&quot;00A011C6&quot;/&gt;&lt;wsp:rsid wsp:val=&quot;00A01EA2&quot;/&gt;&lt;wsp:rsid wsp:val=&quot;00A0267E&quot;/&gt;&lt;wsp:rsid wsp:val=&quot;00A02A7C&quot;/&gt;&lt;wsp:rsid wsp:val=&quot;00A02B26&quot;/&gt;&lt;wsp:rsid wsp:val=&quot;00A0335A&quot;/&gt;&lt;wsp:rsid wsp:val=&quot;00A03893&quot;/&gt;&lt;wsp:rsid wsp:val=&quot;00A0394B&quot;/&gt;&lt;wsp:rsid wsp:val=&quot;00A03CC8&quot;/&gt;&lt;wsp:rsid wsp:val=&quot;00A0404C&quot;/&gt;&lt;wsp:rsid wsp:val=&quot;00A044F4&quot;/&gt;&lt;wsp:rsid wsp:val=&quot;00A04541&quot;/&gt;&lt;wsp:rsid wsp:val=&quot;00A0482A&quot;/&gt;&lt;wsp:rsid wsp:val=&quot;00A04846&quot;/&gt;&lt;wsp:rsid wsp:val=&quot;00A04A92&quot;/&gt;&lt;wsp:rsid wsp:val=&quot;00A0519C&quot;/&gt;&lt;wsp:rsid wsp:val=&quot;00A0559E&quot;/&gt;&lt;wsp:rsid wsp:val=&quot;00A05A1F&quot;/&gt;&lt;wsp:rsid wsp:val=&quot;00A05BA9&quot;/&gt;&lt;wsp:rsid wsp:val=&quot;00A05DFF&quot;/&gt;&lt;wsp:rsid wsp:val=&quot;00A05FF8&quot;/&gt;&lt;wsp:rsid wsp:val=&quot;00A066E6&quot;/&gt;&lt;wsp:rsid wsp:val=&quot;00A0687B&quot;/&gt;&lt;wsp:rsid wsp:val=&quot;00A069BD&quot;/&gt;&lt;wsp:rsid wsp:val=&quot;00A06DBB&quot;/&gt;&lt;wsp:rsid wsp:val=&quot;00A06F57&quot;/&gt;&lt;wsp:rsid wsp:val=&quot;00A0738B&quot;/&gt;&lt;wsp:rsid wsp:val=&quot;00A07654&quot;/&gt;&lt;wsp:rsid wsp:val=&quot;00A0780A&quot;/&gt;&lt;wsp:rsid wsp:val=&quot;00A07B16&quot;/&gt;&lt;wsp:rsid wsp:val=&quot;00A07D0F&quot;/&gt;&lt;wsp:rsid wsp:val=&quot;00A07E9C&quot;/&gt;&lt;wsp:rsid wsp:val=&quot;00A07EA6&quot;/&gt;&lt;wsp:rsid wsp:val=&quot;00A105DB&quot;/&gt;&lt;wsp:rsid wsp:val=&quot;00A10608&quot;/&gt;&lt;wsp:rsid wsp:val=&quot;00A106FE&quot;/&gt;&lt;wsp:rsid wsp:val=&quot;00A10947&quot;/&gt;&lt;wsp:rsid wsp:val=&quot;00A10B48&quot;/&gt;&lt;wsp:rsid wsp:val=&quot;00A10B7A&quot;/&gt;&lt;wsp:rsid wsp:val=&quot;00A10C9E&quot;/&gt;&lt;wsp:rsid wsp:val=&quot;00A114B5&quot;/&gt;&lt;wsp:rsid wsp:val=&quot;00A115BF&quot;/&gt;&lt;wsp:rsid wsp:val=&quot;00A11ACA&quot;/&gt;&lt;wsp:rsid wsp:val=&quot;00A11E0F&quot;/&gt;&lt;wsp:rsid wsp:val=&quot;00A121EA&quot;/&gt;&lt;wsp:rsid wsp:val=&quot;00A12206&quot;/&gt;&lt;wsp:rsid wsp:val=&quot;00A12301&quot;/&gt;&lt;wsp:rsid wsp:val=&quot;00A1260C&quot;/&gt;&lt;wsp:rsid wsp:val=&quot;00A12713&quot;/&gt;&lt;wsp:rsid wsp:val=&quot;00A12A73&quot;/&gt;&lt;wsp:rsid wsp:val=&quot;00A12BEE&quot;/&gt;&lt;wsp:rsid wsp:val=&quot;00A12EE8&quot;/&gt;&lt;wsp:rsid wsp:val=&quot;00A131A4&quot;/&gt;&lt;wsp:rsid wsp:val=&quot;00A13511&quot;/&gt;&lt;wsp:rsid wsp:val=&quot;00A13715&quot;/&gt;&lt;wsp:rsid wsp:val=&quot;00A13B4D&quot;/&gt;&lt;wsp:rsid wsp:val=&quot;00A13CD6&quot;/&gt;&lt;wsp:rsid wsp:val=&quot;00A13CF1&quot;/&gt;&lt;wsp:rsid wsp:val=&quot;00A13D0E&quot;/&gt;&lt;wsp:rsid wsp:val=&quot;00A13E59&quot;/&gt;&lt;wsp:rsid wsp:val=&quot;00A142AD&quot;/&gt;&lt;wsp:rsid wsp:val=&quot;00A145D0&quot;/&gt;&lt;wsp:rsid wsp:val=&quot;00A145FA&quot;/&gt;&lt;wsp:rsid wsp:val=&quot;00A14743&quot;/&gt;&lt;wsp:rsid wsp:val=&quot;00A14B5D&quot;/&gt;&lt;wsp:rsid wsp:val=&quot;00A152F7&quot;/&gt;&lt;wsp:rsid wsp:val=&quot;00A15521&quot;/&gt;&lt;wsp:rsid wsp:val=&quot;00A1562F&quot;/&gt;&lt;wsp:rsid wsp:val=&quot;00A157EC&quot;/&gt;&lt;wsp:rsid wsp:val=&quot;00A15ABD&quot;/&gt;&lt;wsp:rsid wsp:val=&quot;00A160E1&quot;/&gt;&lt;wsp:rsid wsp:val=&quot;00A16150&quot;/&gt;&lt;wsp:rsid wsp:val=&quot;00A1630A&quot;/&gt;&lt;wsp:rsid wsp:val=&quot;00A1637F&quot;/&gt;&lt;wsp:rsid wsp:val=&quot;00A16416&quot;/&gt;&lt;wsp:rsid wsp:val=&quot;00A169DD&quot;/&gt;&lt;wsp:rsid wsp:val=&quot;00A16A02&quot;/&gt;&lt;wsp:rsid wsp:val=&quot;00A17345&quot;/&gt;&lt;wsp:rsid wsp:val=&quot;00A1789B&quot;/&gt;&lt;wsp:rsid wsp:val=&quot;00A178A4&quot;/&gt;&lt;wsp:rsid wsp:val=&quot;00A17C22&quot;/&gt;&lt;wsp:rsid wsp:val=&quot;00A17F9A&quot;/&gt;&lt;wsp:rsid wsp:val=&quot;00A20253&quot;/&gt;&lt;wsp:rsid wsp:val=&quot;00A2049C&quot;/&gt;&lt;wsp:rsid wsp:val=&quot;00A205BF&quot;/&gt;&lt;wsp:rsid wsp:val=&quot;00A2081F&quot;/&gt;&lt;wsp:rsid wsp:val=&quot;00A20BC0&quot;/&gt;&lt;wsp:rsid wsp:val=&quot;00A2104B&quot;/&gt;&lt;wsp:rsid wsp:val=&quot;00A210E9&quot;/&gt;&lt;wsp:rsid wsp:val=&quot;00A218AE&quot;/&gt;&lt;wsp:rsid wsp:val=&quot;00A21A9D&quot;/&gt;&lt;wsp:rsid wsp:val=&quot;00A21AAA&quot;/&gt;&lt;wsp:rsid wsp:val=&quot;00A21AAF&quot;/&gt;&lt;wsp:rsid wsp:val=&quot;00A21E51&quot;/&gt;&lt;wsp:rsid wsp:val=&quot;00A22132&quot;/&gt;&lt;wsp:rsid wsp:val=&quot;00A22207&quot;/&gt;&lt;wsp:rsid wsp:val=&quot;00A22559&quot;/&gt;&lt;wsp:rsid wsp:val=&quot;00A226BE&quot;/&gt;&lt;wsp:rsid wsp:val=&quot;00A22D9C&quot;/&gt;&lt;wsp:rsid wsp:val=&quot;00A23921&quot;/&gt;&lt;wsp:rsid wsp:val=&quot;00A23DD8&quot;/&gt;&lt;wsp:rsid wsp:val=&quot;00A24150&quot;/&gt;&lt;wsp:rsid wsp:val=&quot;00A24701&quot;/&gt;&lt;wsp:rsid wsp:val=&quot;00A2470A&quot;/&gt;&lt;wsp:rsid wsp:val=&quot;00A2481C&quot;/&gt;&lt;wsp:rsid wsp:val=&quot;00A24CCF&quot;/&gt;&lt;wsp:rsid wsp:val=&quot;00A24D81&quot;/&gt;&lt;wsp:rsid wsp:val=&quot;00A25155&quot;/&gt;&lt;wsp:rsid wsp:val=&quot;00A25420&quot;/&gt;&lt;wsp:rsid wsp:val=&quot;00A2583E&quot;/&gt;&lt;wsp:rsid wsp:val=&quot;00A25A28&quot;/&gt;&lt;wsp:rsid wsp:val=&quot;00A25F8A&quot;/&gt;&lt;wsp:rsid wsp:val=&quot;00A261E4&quot;/&gt;&lt;wsp:rsid wsp:val=&quot;00A26386&quot;/&gt;&lt;wsp:rsid wsp:val=&quot;00A26883&quot;/&gt;&lt;wsp:rsid wsp:val=&quot;00A26CF7&quot;/&gt;&lt;wsp:rsid wsp:val=&quot;00A26D60&quot;/&gt;&lt;wsp:rsid wsp:val=&quot;00A26EE0&quot;/&gt;&lt;wsp:rsid wsp:val=&quot;00A27263&quot;/&gt;&lt;wsp:rsid wsp:val=&quot;00A3072C&quot;/&gt;&lt;wsp:rsid wsp:val=&quot;00A3097E&quot;/&gt;&lt;wsp:rsid wsp:val=&quot;00A30BAE&quot;/&gt;&lt;wsp:rsid wsp:val=&quot;00A313D0&quot;/&gt;&lt;wsp:rsid wsp:val=&quot;00A314A9&quot;/&gt;&lt;wsp:rsid wsp:val=&quot;00A31591&quot;/&gt;&lt;wsp:rsid wsp:val=&quot;00A3170C&quot;/&gt;&lt;wsp:rsid wsp:val=&quot;00A318C7&quot;/&gt;&lt;wsp:rsid wsp:val=&quot;00A31B03&quot;/&gt;&lt;wsp:rsid wsp:val=&quot;00A31BBA&quot;/&gt;&lt;wsp:rsid wsp:val=&quot;00A31C37&quot;/&gt;&lt;wsp:rsid wsp:val=&quot;00A31E88&quot;/&gt;&lt;wsp:rsid wsp:val=&quot;00A321EE&quot;/&gt;&lt;wsp:rsid wsp:val=&quot;00A325C2&quot;/&gt;&lt;wsp:rsid wsp:val=&quot;00A325CC&quot;/&gt;&lt;wsp:rsid wsp:val=&quot;00A326AC&quot;/&gt;&lt;wsp:rsid wsp:val=&quot;00A327BE&quot;/&gt;&lt;wsp:rsid wsp:val=&quot;00A327E2&quot;/&gt;&lt;wsp:rsid wsp:val=&quot;00A32955&quot;/&gt;&lt;wsp:rsid wsp:val=&quot;00A32AC9&quot;/&gt;&lt;wsp:rsid wsp:val=&quot;00A32C37&quot;/&gt;&lt;wsp:rsid wsp:val=&quot;00A33271&quot;/&gt;&lt;wsp:rsid wsp:val=&quot;00A33C3D&quot;/&gt;&lt;wsp:rsid wsp:val=&quot;00A33C9E&quot;/&gt;&lt;wsp:rsid wsp:val=&quot;00A34A25&quot;/&gt;&lt;wsp:rsid wsp:val=&quot;00A34F84&quot;/&gt;&lt;wsp:rsid wsp:val=&quot;00A34FD0&quot;/&gt;&lt;wsp:rsid wsp:val=&quot;00A35735&quot;/&gt;&lt;wsp:rsid wsp:val=&quot;00A35A0B&quot;/&gt;&lt;wsp:rsid wsp:val=&quot;00A35C7B&quot;/&gt;&lt;wsp:rsid wsp:val=&quot;00A362CB&quot;/&gt;&lt;wsp:rsid wsp:val=&quot;00A36694&quot;/&gt;&lt;wsp:rsid wsp:val=&quot;00A36DC8&quot;/&gt;&lt;wsp:rsid wsp:val=&quot;00A370C7&quot;/&gt;&lt;wsp:rsid wsp:val=&quot;00A3747D&quot;/&gt;&lt;wsp:rsid wsp:val=&quot;00A37A59&quot;/&gt;&lt;wsp:rsid wsp:val=&quot;00A40296&quot;/&gt;&lt;wsp:rsid wsp:val=&quot;00A402A6&quot;/&gt;&lt;wsp:rsid wsp:val=&quot;00A40531&quot;/&gt;&lt;wsp:rsid wsp:val=&quot;00A40889&quot;/&gt;&lt;wsp:rsid wsp:val=&quot;00A40B02&quot;/&gt;&lt;wsp:rsid wsp:val=&quot;00A41009&quot;/&gt;&lt;wsp:rsid wsp:val=&quot;00A41179&quot;/&gt;&lt;wsp:rsid wsp:val=&quot;00A41772&quot;/&gt;&lt;wsp:rsid wsp:val=&quot;00A41AAC&quot;/&gt;&lt;wsp:rsid wsp:val=&quot;00A42060&quot;/&gt;&lt;wsp:rsid wsp:val=&quot;00A42659&quot;/&gt;&lt;wsp:rsid wsp:val=&quot;00A426A6&quot;/&gt;&lt;wsp:rsid wsp:val=&quot;00A42721&quot;/&gt;&lt;wsp:rsid wsp:val=&quot;00A42897&quot;/&gt;&lt;wsp:rsid wsp:val=&quot;00A429DE&quot;/&gt;&lt;wsp:rsid wsp:val=&quot;00A42E37&quot;/&gt;&lt;wsp:rsid wsp:val=&quot;00A42F65&quot;/&gt;&lt;wsp:rsid wsp:val=&quot;00A4306E&quot;/&gt;&lt;wsp:rsid wsp:val=&quot;00A4339C&quot;/&gt;&lt;wsp:rsid wsp:val=&quot;00A43666&quot;/&gt;&lt;wsp:rsid wsp:val=&quot;00A436EC&quot;/&gt;&lt;wsp:rsid wsp:val=&quot;00A43A47&quot;/&gt;&lt;wsp:rsid wsp:val=&quot;00A43CF0&quot;/&gt;&lt;wsp:rsid wsp:val=&quot;00A44882&quot;/&gt;&lt;wsp:rsid wsp:val=&quot;00A44AA5&quot;/&gt;&lt;wsp:rsid wsp:val=&quot;00A44B72&quot;/&gt;&lt;wsp:rsid wsp:val=&quot;00A44E28&quot;/&gt;&lt;wsp:rsid wsp:val=&quot;00A44F1B&quot;/&gt;&lt;wsp:rsid wsp:val=&quot;00A4526B&quot;/&gt;&lt;wsp:rsid wsp:val=&quot;00A45381&quot;/&gt;&lt;wsp:rsid wsp:val=&quot;00A4570E&quot;/&gt;&lt;wsp:rsid wsp:val=&quot;00A45A3B&quot;/&gt;&lt;wsp:rsid wsp:val=&quot;00A46FAD&quot;/&gt;&lt;wsp:rsid wsp:val=&quot;00A470ED&quot;/&gt;&lt;wsp:rsid wsp:val=&quot;00A47218&quot;/&gt;&lt;wsp:rsid wsp:val=&quot;00A47430&quot;/&gt;&lt;wsp:rsid wsp:val=&quot;00A4761F&quot;/&gt;&lt;wsp:rsid wsp:val=&quot;00A47803&quot;/&gt;&lt;wsp:rsid wsp:val=&quot;00A479AE&quot;/&gt;&lt;wsp:rsid wsp:val=&quot;00A47B4B&quot;/&gt;&lt;wsp:rsid wsp:val=&quot;00A47BED&quot;/&gt;&lt;wsp:rsid wsp:val=&quot;00A5044D&quot;/&gt;&lt;wsp:rsid wsp:val=&quot;00A50B00&quot;/&gt;&lt;wsp:rsid wsp:val=&quot;00A50CE8&quot;/&gt;&lt;wsp:rsid wsp:val=&quot;00A50F63&quot;/&gt;&lt;wsp:rsid wsp:val=&quot;00A511FB&quot;/&gt;&lt;wsp:rsid wsp:val=&quot;00A514EB&quot;/&gt;&lt;wsp:rsid wsp:val=&quot;00A5171C&quot;/&gt;&lt;wsp:rsid wsp:val=&quot;00A51EB9&quot;/&gt;&lt;wsp:rsid wsp:val=&quot;00A521E0&quot;/&gt;&lt;wsp:rsid wsp:val=&quot;00A52928&quot;/&gt;&lt;wsp:rsid wsp:val=&quot;00A52B0A&quot;/&gt;&lt;wsp:rsid wsp:val=&quot;00A52D1E&quot;/&gt;&lt;wsp:rsid wsp:val=&quot;00A53831&quot;/&gt;&lt;wsp:rsid wsp:val=&quot;00A544BF&quot;/&gt;&lt;wsp:rsid wsp:val=&quot;00A5484C&quot;/&gt;&lt;wsp:rsid wsp:val=&quot;00A54A61&quot;/&gt;&lt;wsp:rsid wsp:val=&quot;00A54A90&quot;/&gt;&lt;wsp:rsid wsp:val=&quot;00A54D16&quot;/&gt;&lt;wsp:rsid wsp:val=&quot;00A551A0&quot;/&gt;&lt;wsp:rsid wsp:val=&quot;00A5579B&quot;/&gt;&lt;wsp:rsid wsp:val=&quot;00A55855&quot;/&gt;&lt;wsp:rsid wsp:val=&quot;00A5586A&quot;/&gt;&lt;wsp:rsid wsp:val=&quot;00A55877&quot;/&gt;&lt;wsp:rsid wsp:val=&quot;00A5587F&quot;/&gt;&lt;wsp:rsid wsp:val=&quot;00A55BB7&quot;/&gt;&lt;wsp:rsid wsp:val=&quot;00A55CCE&quot;/&gt;&lt;wsp:rsid wsp:val=&quot;00A55E76&quot;/&gt;&lt;wsp:rsid wsp:val=&quot;00A55F31&quot;/&gt;&lt;wsp:rsid wsp:val=&quot;00A5637C&quot;/&gt;&lt;wsp:rsid wsp:val=&quot;00A56735&quot;/&gt;&lt;wsp:rsid wsp:val=&quot;00A56BC2&quot;/&gt;&lt;wsp:rsid wsp:val=&quot;00A56C2C&quot;/&gt;&lt;wsp:rsid wsp:val=&quot;00A570E9&quot;/&gt;&lt;wsp:rsid wsp:val=&quot;00A57311&quot;/&gt;&lt;wsp:rsid wsp:val=&quot;00A57A60&quot;/&gt;&lt;wsp:rsid wsp:val=&quot;00A57B65&quot;/&gt;&lt;wsp:rsid wsp:val=&quot;00A57BB7&quot;/&gt;&lt;wsp:rsid wsp:val=&quot;00A57C08&quot;/&gt;&lt;wsp:rsid wsp:val=&quot;00A57E26&quot;/&gt;&lt;wsp:rsid wsp:val=&quot;00A57F96&quot;/&gt;&lt;wsp:rsid wsp:val=&quot;00A6034D&quot;/&gt;&lt;wsp:rsid wsp:val=&quot;00A6098D&quot;/&gt;&lt;wsp:rsid wsp:val=&quot;00A609E3&quot;/&gt;&lt;wsp:rsid wsp:val=&quot;00A61298&quot;/&gt;&lt;wsp:rsid wsp:val=&quot;00A61828&quot;/&gt;&lt;wsp:rsid wsp:val=&quot;00A619B5&quot;/&gt;&lt;wsp:rsid wsp:val=&quot;00A61BD5&quot;/&gt;&lt;wsp:rsid wsp:val=&quot;00A620AA&quot;/&gt;&lt;wsp:rsid wsp:val=&quot;00A622DB&quot;/&gt;&lt;wsp:rsid wsp:val=&quot;00A62953&quot;/&gt;&lt;wsp:rsid wsp:val=&quot;00A62961&quot;/&gt;&lt;wsp:rsid wsp:val=&quot;00A62977&quot;/&gt;&lt;wsp:rsid wsp:val=&quot;00A62D25&quot;/&gt;&lt;wsp:rsid wsp:val=&quot;00A630F5&quot;/&gt;&lt;wsp:rsid wsp:val=&quot;00A633A4&quot;/&gt;&lt;wsp:rsid wsp:val=&quot;00A63800&quot;/&gt;&lt;wsp:rsid wsp:val=&quot;00A63872&quot;/&gt;&lt;wsp:rsid wsp:val=&quot;00A63A07&quot;/&gt;&lt;wsp:rsid wsp:val=&quot;00A63A37&quot;/&gt;&lt;wsp:rsid wsp:val=&quot;00A63A89&quot;/&gt;&lt;wsp:rsid wsp:val=&quot;00A64196&quot;/&gt;&lt;wsp:rsid wsp:val=&quot;00A64B81&quot;/&gt;&lt;wsp:rsid wsp:val=&quot;00A64BC7&quot;/&gt;&lt;wsp:rsid wsp:val=&quot;00A64EB1&quot;/&gt;&lt;wsp:rsid wsp:val=&quot;00A65017&quot;/&gt;&lt;wsp:rsid wsp:val=&quot;00A65354&quot;/&gt;&lt;wsp:rsid wsp:val=&quot;00A65589&quot;/&gt;&lt;wsp:rsid wsp:val=&quot;00A657CF&quot;/&gt;&lt;wsp:rsid wsp:val=&quot;00A65BE3&quot;/&gt;&lt;wsp:rsid wsp:val=&quot;00A65FBF&quot;/&gt;&lt;wsp:rsid wsp:val=&quot;00A66089&quot;/&gt;&lt;wsp:rsid wsp:val=&quot;00A661F0&quot;/&gt;&lt;wsp:rsid wsp:val=&quot;00A6681D&quot;/&gt;&lt;wsp:rsid wsp:val=&quot;00A66885&quot;/&gt;&lt;wsp:rsid wsp:val=&quot;00A66A5A&quot;/&gt;&lt;wsp:rsid wsp:val=&quot;00A6736A&quot;/&gt;&lt;wsp:rsid wsp:val=&quot;00A677C1&quot;/&gt;&lt;wsp:rsid wsp:val=&quot;00A6788F&quot;/&gt;&lt;wsp:rsid wsp:val=&quot;00A67A8E&quot;/&gt;&lt;wsp:rsid wsp:val=&quot;00A67AC6&quot;/&gt;&lt;wsp:rsid wsp:val=&quot;00A70A35&quot;/&gt;&lt;wsp:rsid wsp:val=&quot;00A7141F&quot;/&gt;&lt;wsp:rsid wsp:val=&quot;00A71611&quot;/&gt;&lt;wsp:rsid wsp:val=&quot;00A71CDC&quot;/&gt;&lt;wsp:rsid wsp:val=&quot;00A71D6B&quot;/&gt;&lt;wsp:rsid wsp:val=&quot;00A723F7&quot;/&gt;&lt;wsp:rsid wsp:val=&quot;00A72CE0&quot;/&gt;&lt;wsp:rsid wsp:val=&quot;00A734AF&quot;/&gt;&lt;wsp:rsid wsp:val=&quot;00A73873&quot;/&gt;&lt;wsp:rsid wsp:val=&quot;00A73D8D&quot;/&gt;&lt;wsp:rsid wsp:val=&quot;00A744A2&quot;/&gt;&lt;wsp:rsid wsp:val=&quot;00A745D9&quot;/&gt;&lt;wsp:rsid wsp:val=&quot;00A74C89&quot;/&gt;&lt;wsp:rsid wsp:val=&quot;00A74E04&quot;/&gt;&lt;wsp:rsid wsp:val=&quot;00A74F6C&quot;/&gt;&lt;wsp:rsid wsp:val=&quot;00A750D8&quot;/&gt;&lt;wsp:rsid wsp:val=&quot;00A75212&quot;/&gt;&lt;wsp:rsid wsp:val=&quot;00A7538B&quot;/&gt;&lt;wsp:rsid wsp:val=&quot;00A75563&quot;/&gt;&lt;wsp:rsid wsp:val=&quot;00A75857&quot;/&gt;&lt;wsp:rsid wsp:val=&quot;00A75920&quot;/&gt;&lt;wsp:rsid wsp:val=&quot;00A7634B&quot;/&gt;&lt;wsp:rsid wsp:val=&quot;00A7662C&quot;/&gt;&lt;wsp:rsid wsp:val=&quot;00A76696&quot;/&gt;&lt;wsp:rsid wsp:val=&quot;00A76A52&quot;/&gt;&lt;wsp:rsid wsp:val=&quot;00A76BF2&quot;/&gt;&lt;wsp:rsid wsp:val=&quot;00A76FC0&quot;/&gt;&lt;wsp:rsid wsp:val=&quot;00A770A5&quot;/&gt;&lt;wsp:rsid wsp:val=&quot;00A7735F&quot;/&gt;&lt;wsp:rsid wsp:val=&quot;00A77594&quot;/&gt;&lt;wsp:rsid wsp:val=&quot;00A775EC&quot;/&gt;&lt;wsp:rsid wsp:val=&quot;00A77960&quot;/&gt;&lt;wsp:rsid wsp:val=&quot;00A77C0E&quot;/&gt;&lt;wsp:rsid wsp:val=&quot;00A806B0&quot;/&gt;&lt;wsp:rsid wsp:val=&quot;00A806D6&quot;/&gt;&lt;wsp:rsid wsp:val=&quot;00A80915&quot;/&gt;&lt;wsp:rsid wsp:val=&quot;00A80E52&quot;/&gt;&lt;wsp:rsid wsp:val=&quot;00A8115F&quot;/&gt;&lt;wsp:rsid wsp:val=&quot;00A81281&quot;/&gt;&lt;wsp:rsid wsp:val=&quot;00A8135C&quot;/&gt;&lt;wsp:rsid wsp:val=&quot;00A81633&quot;/&gt;&lt;wsp:rsid wsp:val=&quot;00A8221B&quot;/&gt;&lt;wsp:rsid wsp:val=&quot;00A82665&quot;/&gt;&lt;wsp:rsid wsp:val=&quot;00A826CD&quot;/&gt;&lt;wsp:rsid wsp:val=&quot;00A82951&quot;/&gt;&lt;wsp:rsid wsp:val=&quot;00A82DA1&quot;/&gt;&lt;wsp:rsid wsp:val=&quot;00A82FA5&quot;/&gt;&lt;wsp:rsid wsp:val=&quot;00A831F0&quot;/&gt;&lt;wsp:rsid wsp:val=&quot;00A834EC&quot;/&gt;&lt;wsp:rsid wsp:val=&quot;00A8353F&quot;/&gt;&lt;wsp:rsid wsp:val=&quot;00A83710&quot;/&gt;&lt;wsp:rsid wsp:val=&quot;00A83BF1&quot;/&gt;&lt;wsp:rsid wsp:val=&quot;00A83C06&quot;/&gt;&lt;wsp:rsid wsp:val=&quot;00A83C5B&quot;/&gt;&lt;wsp:rsid wsp:val=&quot;00A84298&quot;/&gt;&lt;wsp:rsid wsp:val=&quot;00A8490B&quot;/&gt;&lt;wsp:rsid wsp:val=&quot;00A8513A&quot;/&gt;&lt;wsp:rsid wsp:val=&quot;00A8523D&quot;/&gt;&lt;wsp:rsid wsp:val=&quot;00A853DF&quot;/&gt;&lt;wsp:rsid wsp:val=&quot;00A85661&quot;/&gt;&lt;wsp:rsid wsp:val=&quot;00A85FFF&quot;/&gt;&lt;wsp:rsid wsp:val=&quot;00A869B4&quot;/&gt;&lt;wsp:rsid wsp:val=&quot;00A86ACD&quot;/&gt;&lt;wsp:rsid wsp:val=&quot;00A86AE7&quot;/&gt;&lt;wsp:rsid wsp:val=&quot;00A86D23&quot;/&gt;&lt;wsp:rsid wsp:val=&quot;00A86FEF&quot;/&gt;&lt;wsp:rsid wsp:val=&quot;00A87482&quot;/&gt;&lt;wsp:rsid wsp:val=&quot;00A87C98&quot;/&gt;&lt;wsp:rsid wsp:val=&quot;00A87E63&quot;/&gt;&lt;wsp:rsid wsp:val=&quot;00A9018C&quot;/&gt;&lt;wsp:rsid wsp:val=&quot;00A90218&quot;/&gt;&lt;wsp:rsid wsp:val=&quot;00A905F1&quot;/&gt;&lt;wsp:rsid wsp:val=&quot;00A90E27&quot;/&gt;&lt;wsp:rsid wsp:val=&quot;00A91218&quot;/&gt;&lt;wsp:rsid wsp:val=&quot;00A913A9&quot;/&gt;&lt;wsp:rsid wsp:val=&quot;00A91469&quot;/&gt;&lt;wsp:rsid wsp:val=&quot;00A9164F&quot;/&gt;&lt;wsp:rsid wsp:val=&quot;00A917CC&quot;/&gt;&lt;wsp:rsid wsp:val=&quot;00A91B1D&quot;/&gt;&lt;wsp:rsid wsp:val=&quot;00A91F3E&quot;/&gt;&lt;wsp:rsid wsp:val=&quot;00A9266D&quot;/&gt;&lt;wsp:rsid wsp:val=&quot;00A930F9&quot;/&gt;&lt;wsp:rsid wsp:val=&quot;00A934FE&quot;/&gt;&lt;wsp:rsid wsp:val=&quot;00A93715&quot;/&gt;&lt;wsp:rsid wsp:val=&quot;00A9399B&quot;/&gt;&lt;wsp:rsid wsp:val=&quot;00A939D3&quot;/&gt;&lt;wsp:rsid wsp:val=&quot;00A93AAE&quot;/&gt;&lt;wsp:rsid wsp:val=&quot;00A93BDA&quot;/&gt;&lt;wsp:rsid wsp:val=&quot;00A93E41&quot;/&gt;&lt;wsp:rsid wsp:val=&quot;00A93F3C&quot;/&gt;&lt;wsp:rsid wsp:val=&quot;00A94A4D&quot;/&gt;&lt;wsp:rsid wsp:val=&quot;00A94A70&quot;/&gt;&lt;wsp:rsid wsp:val=&quot;00A9505F&quot;/&gt;&lt;wsp:rsid wsp:val=&quot;00A9526D&quot;/&gt;&lt;wsp:rsid wsp:val=&quot;00A9580B&quot;/&gt;&lt;wsp:rsid wsp:val=&quot;00A95A3E&quot;/&gt;&lt;wsp:rsid wsp:val=&quot;00A95CB8&quot;/&gt;&lt;wsp:rsid wsp:val=&quot;00A95DBB&quot;/&gt;&lt;wsp:rsid wsp:val=&quot;00A96058&quot;/&gt;&lt;wsp:rsid wsp:val=&quot;00A96801&quot;/&gt;&lt;wsp:rsid wsp:val=&quot;00A9692B&quot;/&gt;&lt;wsp:rsid wsp:val=&quot;00A96D7E&quot;/&gt;&lt;wsp:rsid wsp:val=&quot;00A9727C&quot;/&gt;&lt;wsp:rsid wsp:val=&quot;00A97666&quot;/&gt;&lt;wsp:rsid wsp:val=&quot;00A97711&quot;/&gt;&lt;wsp:rsid wsp:val=&quot;00A97B8C&quot;/&gt;&lt;wsp:rsid wsp:val=&quot;00A97E7B&quot;/&gt;&lt;wsp:rsid wsp:val=&quot;00AA0003&quot;/&gt;&lt;wsp:rsid wsp:val=&quot;00AA0115&quot;/&gt;&lt;wsp:rsid wsp:val=&quot;00AA0ABC&quot;/&gt;&lt;wsp:rsid wsp:val=&quot;00AA0C4F&quot;/&gt;&lt;wsp:rsid wsp:val=&quot;00AA158B&quot;/&gt;&lt;wsp:rsid wsp:val=&quot;00AA1D12&quot;/&gt;&lt;wsp:rsid wsp:val=&quot;00AA1DD6&quot;/&gt;&lt;wsp:rsid wsp:val=&quot;00AA1EEC&quot;/&gt;&lt;wsp:rsid wsp:val=&quot;00AA210C&quot;/&gt;&lt;wsp:rsid wsp:val=&quot;00AA24B4&quot;/&gt;&lt;wsp:rsid wsp:val=&quot;00AA29F2&quot;/&gt;&lt;wsp:rsid wsp:val=&quot;00AA2CD8&quot;/&gt;&lt;wsp:rsid wsp:val=&quot;00AA2D01&quot;/&gt;&lt;wsp:rsid wsp:val=&quot;00AA30A2&quot;/&gt;&lt;wsp:rsid wsp:val=&quot;00AA34E4&quot;/&gt;&lt;wsp:rsid wsp:val=&quot;00AA3927&quot;/&gt;&lt;wsp:rsid wsp:val=&quot;00AA3B44&quot;/&gt;&lt;wsp:rsid wsp:val=&quot;00AA3FF1&quot;/&gt;&lt;wsp:rsid wsp:val=&quot;00AA461D&quot;/&gt;&lt;wsp:rsid wsp:val=&quot;00AA4757&quot;/&gt;&lt;wsp:rsid wsp:val=&quot;00AA4B1B&quot;/&gt;&lt;wsp:rsid wsp:val=&quot;00AA4E54&quot;/&gt;&lt;wsp:rsid wsp:val=&quot;00AA5584&quot;/&gt;&lt;wsp:rsid wsp:val=&quot;00AA5A02&quot;/&gt;&lt;wsp:rsid wsp:val=&quot;00AA5B74&quot;/&gt;&lt;wsp:rsid wsp:val=&quot;00AA5BD3&quot;/&gt;&lt;wsp:rsid wsp:val=&quot;00AA6026&quot;/&gt;&lt;wsp:rsid wsp:val=&quot;00AA6206&quot;/&gt;&lt;wsp:rsid wsp:val=&quot;00AA630A&quot;/&gt;&lt;wsp:rsid wsp:val=&quot;00AA69EF&quot;/&gt;&lt;wsp:rsid wsp:val=&quot;00AA6B64&quot;/&gt;&lt;wsp:rsid wsp:val=&quot;00AA6F9A&quot;/&gt;&lt;wsp:rsid wsp:val=&quot;00AA7555&quot;/&gt;&lt;wsp:rsid wsp:val=&quot;00AA7743&quot;/&gt;&lt;wsp:rsid wsp:val=&quot;00AA7748&quot;/&gt;&lt;wsp:rsid wsp:val=&quot;00AA7C4F&quot;/&gt;&lt;wsp:rsid wsp:val=&quot;00AB001C&quot;/&gt;&lt;wsp:rsid wsp:val=&quot;00AB027D&quot;/&gt;&lt;wsp:rsid wsp:val=&quot;00AB02C8&quot;/&gt;&lt;wsp:rsid wsp:val=&quot;00AB06B8&quot;/&gt;&lt;wsp:rsid wsp:val=&quot;00AB0ADE&quot;/&gt;&lt;wsp:rsid wsp:val=&quot;00AB0CA0&quot;/&gt;&lt;wsp:rsid wsp:val=&quot;00AB102D&quot;/&gt;&lt;wsp:rsid wsp:val=&quot;00AB1A33&quot;/&gt;&lt;wsp:rsid wsp:val=&quot;00AB1C99&quot;/&gt;&lt;wsp:rsid wsp:val=&quot;00AB243D&quot;/&gt;&lt;wsp:rsid wsp:val=&quot;00AB2857&quot;/&gt;&lt;wsp:rsid wsp:val=&quot;00AB2B10&quot;/&gt;&lt;wsp:rsid wsp:val=&quot;00AB3299&quot;/&gt;&lt;wsp:rsid wsp:val=&quot;00AB3418&quot;/&gt;&lt;wsp:rsid wsp:val=&quot;00AB3490&quot;/&gt;&lt;wsp:rsid wsp:val=&quot;00AB3491&quot;/&gt;&lt;wsp:rsid wsp:val=&quot;00AB37C5&quot;/&gt;&lt;wsp:rsid wsp:val=&quot;00AB3A40&quot;/&gt;&lt;wsp:rsid wsp:val=&quot;00AB3D94&quot;/&gt;&lt;wsp:rsid wsp:val=&quot;00AB3E16&quot;/&gt;&lt;wsp:rsid wsp:val=&quot;00AB3E3E&quot;/&gt;&lt;wsp:rsid wsp:val=&quot;00AB3F13&quot;/&gt;&lt;wsp:rsid wsp:val=&quot;00AB3F37&quot;/&gt;&lt;wsp:rsid wsp:val=&quot;00AB4157&quot;/&gt;&lt;wsp:rsid wsp:val=&quot;00AB42FF&quot;/&gt;&lt;wsp:rsid wsp:val=&quot;00AB513E&quot;/&gt;&lt;wsp:rsid wsp:val=&quot;00AB518F&quot;/&gt;&lt;wsp:rsid wsp:val=&quot;00AB53BA&quot;/&gt;&lt;wsp:rsid wsp:val=&quot;00AB57AD&quot;/&gt;&lt;wsp:rsid wsp:val=&quot;00AB583A&quot;/&gt;&lt;wsp:rsid wsp:val=&quot;00AB5C9B&quot;/&gt;&lt;wsp:rsid wsp:val=&quot;00AB642C&quot;/&gt;&lt;wsp:rsid wsp:val=&quot;00AB7134&quot;/&gt;&lt;wsp:rsid wsp:val=&quot;00AB76D5&quot;/&gt;&lt;wsp:rsid wsp:val=&quot;00AB7787&quot;/&gt;&lt;wsp:rsid wsp:val=&quot;00AB78AC&quot;/&gt;&lt;wsp:rsid wsp:val=&quot;00AB7964&quot;/&gt;&lt;wsp:rsid wsp:val=&quot;00AB7C60&quot;/&gt;&lt;wsp:rsid wsp:val=&quot;00AC0B36&quot;/&gt;&lt;wsp:rsid wsp:val=&quot;00AC0CEF&quot;/&gt;&lt;wsp:rsid wsp:val=&quot;00AC1191&quot;/&gt;&lt;wsp:rsid wsp:val=&quot;00AC1281&quot;/&gt;&lt;wsp:rsid wsp:val=&quot;00AC2AEF&quot;/&gt;&lt;wsp:rsid wsp:val=&quot;00AC2D39&quot;/&gt;&lt;wsp:rsid wsp:val=&quot;00AC2D4E&quot;/&gt;&lt;wsp:rsid wsp:val=&quot;00AC3084&quot;/&gt;&lt;wsp:rsid wsp:val=&quot;00AC3431&quot;/&gt;&lt;wsp:rsid wsp:val=&quot;00AC38E9&quot;/&gt;&lt;wsp:rsid wsp:val=&quot;00AC3C7B&quot;/&gt;&lt;wsp:rsid wsp:val=&quot;00AC438B&quot;/&gt;&lt;wsp:rsid wsp:val=&quot;00AC45D6&quot;/&gt;&lt;wsp:rsid wsp:val=&quot;00AC471F&quot;/&gt;&lt;wsp:rsid wsp:val=&quot;00AC4883&quot;/&gt;&lt;wsp:rsid wsp:val=&quot;00AC4D53&quot;/&gt;&lt;wsp:rsid wsp:val=&quot;00AC4D96&quot;/&gt;&lt;wsp:rsid wsp:val=&quot;00AC4E2E&quot;/&gt;&lt;wsp:rsid wsp:val=&quot;00AC5A3B&quot;/&gt;&lt;wsp:rsid wsp:val=&quot;00AC5AB6&quot;/&gt;&lt;wsp:rsid wsp:val=&quot;00AC61B3&quot;/&gt;&lt;wsp:rsid wsp:val=&quot;00AC63F4&quot;/&gt;&lt;wsp:rsid wsp:val=&quot;00AC6521&quot;/&gt;&lt;wsp:rsid wsp:val=&quot;00AC690A&quot;/&gt;&lt;wsp:rsid wsp:val=&quot;00AC6D0A&quot;/&gt;&lt;wsp:rsid wsp:val=&quot;00AD0EAA&quot;/&gt;&lt;wsp:rsid wsp:val=&quot;00AD12BD&quot;/&gt;&lt;wsp:rsid wsp:val=&quot;00AD12D2&quot;/&gt;&lt;wsp:rsid wsp:val=&quot;00AD158D&quot;/&gt;&lt;wsp:rsid wsp:val=&quot;00AD163D&quot;/&gt;&lt;wsp:rsid wsp:val=&quot;00AD1CB3&quot;/&gt;&lt;wsp:rsid wsp:val=&quot;00AD1DFE&quot;/&gt;&lt;wsp:rsid wsp:val=&quot;00AD1E26&quot;/&gt;&lt;wsp:rsid wsp:val=&quot;00AD1F06&quot;/&gt;&lt;wsp:rsid wsp:val=&quot;00AD27FC&quot;/&gt;&lt;wsp:rsid wsp:val=&quot;00AD284F&quot;/&gt;&lt;wsp:rsid wsp:val=&quot;00AD28FD&quot;/&gt;&lt;wsp:rsid wsp:val=&quot;00AD2ACB&quot;/&gt;&lt;wsp:rsid wsp:val=&quot;00AD2BAD&quot;/&gt;&lt;wsp:rsid wsp:val=&quot;00AD2BBD&quot;/&gt;&lt;wsp:rsid wsp:val=&quot;00AD2D96&quot;/&gt;&lt;wsp:rsid wsp:val=&quot;00AD3042&quot;/&gt;&lt;wsp:rsid wsp:val=&quot;00AD3047&quot;/&gt;&lt;wsp:rsid wsp:val=&quot;00AD33C3&quot;/&gt;&lt;wsp:rsid wsp:val=&quot;00AD34A1&quot;/&gt;&lt;wsp:rsid wsp:val=&quot;00AD3BEC&quot;/&gt;&lt;wsp:rsid wsp:val=&quot;00AD48F9&quot;/&gt;&lt;wsp:rsid wsp:val=&quot;00AD514B&quot;/&gt;&lt;wsp:rsid wsp:val=&quot;00AD53EC&quot;/&gt;&lt;wsp:rsid wsp:val=&quot;00AD5542&quot;/&gt;&lt;wsp:rsid wsp:val=&quot;00AD5930&quot;/&gt;&lt;wsp:rsid wsp:val=&quot;00AD5F5A&quot;/&gt;&lt;wsp:rsid wsp:val=&quot;00AD6C7F&quot;/&gt;&lt;wsp:rsid wsp:val=&quot;00AD6F0D&quot;/&gt;&lt;wsp:rsid wsp:val=&quot;00AD70C9&quot;/&gt;&lt;wsp:rsid wsp:val=&quot;00AD732B&quot;/&gt;&lt;wsp:rsid wsp:val=&quot;00AD75A6&quot;/&gt;&lt;wsp:rsid wsp:val=&quot;00AD7927&quot;/&gt;&lt;wsp:rsid wsp:val=&quot;00AD7B75&quot;/&gt;&lt;wsp:rsid wsp:val=&quot;00AD7CD8&quot;/&gt;&lt;wsp:rsid wsp:val=&quot;00AE0D23&quot;/&gt;&lt;wsp:rsid wsp:val=&quot;00AE0E9E&quot;/&gt;&lt;wsp:rsid wsp:val=&quot;00AE1418&quot;/&gt;&lt;wsp:rsid wsp:val=&quot;00AE14B7&quot;/&gt;&lt;wsp:rsid wsp:val=&quot;00AE1C33&quot;/&gt;&lt;wsp:rsid wsp:val=&quot;00AE2205&quot;/&gt;&lt;wsp:rsid wsp:val=&quot;00AE232B&quot;/&gt;&lt;wsp:rsid wsp:val=&quot;00AE29A6&quot;/&gt;&lt;wsp:rsid wsp:val=&quot;00AE29B5&quot;/&gt;&lt;wsp:rsid wsp:val=&quot;00AE2BFE&quot;/&gt;&lt;wsp:rsid wsp:val=&quot;00AE3004&quot;/&gt;&lt;wsp:rsid wsp:val=&quot;00AE31BA&quot;/&gt;&lt;wsp:rsid wsp:val=&quot;00AE34B9&quot;/&gt;&lt;wsp:rsid wsp:val=&quot;00AE39C1&quot;/&gt;&lt;wsp:rsid wsp:val=&quot;00AE3CE1&quot;/&gt;&lt;wsp:rsid wsp:val=&quot;00AE4557&quot;/&gt;&lt;wsp:rsid wsp:val=&quot;00AE45B7&quot;/&gt;&lt;wsp:rsid wsp:val=&quot;00AE492A&quot;/&gt;&lt;wsp:rsid wsp:val=&quot;00AE4A1F&quot;/&gt;&lt;wsp:rsid wsp:val=&quot;00AE4B5C&quot;/&gt;&lt;wsp:rsid wsp:val=&quot;00AE4C51&quot;/&gt;&lt;wsp:rsid wsp:val=&quot;00AE4C55&quot;/&gt;&lt;wsp:rsid wsp:val=&quot;00AE4F01&quot;/&gt;&lt;wsp:rsid wsp:val=&quot;00AE552C&quot;/&gt;&lt;wsp:rsid wsp:val=&quot;00AE567B&quot;/&gt;&lt;wsp:rsid wsp:val=&quot;00AE5749&quot;/&gt;&lt;wsp:rsid wsp:val=&quot;00AE5E95&quot;/&gt;&lt;wsp:rsid wsp:val=&quot;00AE6271&quot;/&gt;&lt;wsp:rsid wsp:val=&quot;00AE6433&quot;/&gt;&lt;wsp:rsid wsp:val=&quot;00AE646D&quot;/&gt;&lt;wsp:rsid wsp:val=&quot;00AE6584&quot;/&gt;&lt;wsp:rsid wsp:val=&quot;00AE69BD&quot;/&gt;&lt;wsp:rsid wsp:val=&quot;00AE6BDF&quot;/&gt;&lt;wsp:rsid wsp:val=&quot;00AE6C7D&quot;/&gt;&lt;wsp:rsid wsp:val=&quot;00AE6D12&quot;/&gt;&lt;wsp:rsid wsp:val=&quot;00AE6EEB&quot;/&gt;&lt;wsp:rsid wsp:val=&quot;00AE723D&quot;/&gt;&lt;wsp:rsid wsp:val=&quot;00AE7992&quot;/&gt;&lt;wsp:rsid wsp:val=&quot;00AE7E0E&quot;/&gt;&lt;wsp:rsid wsp:val=&quot;00AE7FA9&quot;/&gt;&lt;wsp:rsid wsp:val=&quot;00AF0801&quot;/&gt;&lt;wsp:rsid wsp:val=&quot;00AF09F1&quot;/&gt;&lt;wsp:rsid wsp:val=&quot;00AF13A3&quot;/&gt;&lt;wsp:rsid wsp:val=&quot;00AF13DC&quot;/&gt;&lt;wsp:rsid wsp:val=&quot;00AF1414&quot;/&gt;&lt;wsp:rsid wsp:val=&quot;00AF28B0&quot;/&gt;&lt;wsp:rsid wsp:val=&quot;00AF2D55&quot;/&gt;&lt;wsp:rsid wsp:val=&quot;00AF2DED&quot;/&gt;&lt;wsp:rsid wsp:val=&quot;00AF377C&quot;/&gt;&lt;wsp:rsid wsp:val=&quot;00AF3C80&quot;/&gt;&lt;wsp:rsid wsp:val=&quot;00AF3C8C&quot;/&gt;&lt;wsp:rsid wsp:val=&quot;00AF3EB8&quot;/&gt;&lt;wsp:rsid wsp:val=&quot;00AF41FC&quot;/&gt;&lt;wsp:rsid wsp:val=&quot;00AF457C&quot;/&gt;&lt;wsp:rsid wsp:val=&quot;00AF4648&quot;/&gt;&lt;wsp:rsid wsp:val=&quot;00AF4BDB&quot;/&gt;&lt;wsp:rsid wsp:val=&quot;00AF4C53&quot;/&gt;&lt;wsp:rsid wsp:val=&quot;00AF5021&quot;/&gt;&lt;wsp:rsid wsp:val=&quot;00AF5312&quot;/&gt;&lt;wsp:rsid wsp:val=&quot;00AF5363&quot;/&gt;&lt;wsp:rsid wsp:val=&quot;00AF5478&quot;/&gt;&lt;wsp:rsid wsp:val=&quot;00AF5A90&quot;/&gt;&lt;wsp:rsid wsp:val=&quot;00AF5B9F&quot;/&gt;&lt;wsp:rsid wsp:val=&quot;00AF5E03&quot;/&gt;&lt;wsp:rsid wsp:val=&quot;00AF5F78&quot;/&gt;&lt;wsp:rsid wsp:val=&quot;00AF63A9&quot;/&gt;&lt;wsp:rsid wsp:val=&quot;00AF6591&quot;/&gt;&lt;wsp:rsid wsp:val=&quot;00AF66F1&quot;/&gt;&lt;wsp:rsid wsp:val=&quot;00AF6AE3&quot;/&gt;&lt;wsp:rsid wsp:val=&quot;00AF6B1B&quot;/&gt;&lt;wsp:rsid wsp:val=&quot;00AF738A&quot;/&gt;&lt;wsp:rsid wsp:val=&quot;00AF7C50&quot;/&gt;&lt;wsp:rsid wsp:val=&quot;00AF7F01&quot;/&gt;&lt;wsp:rsid wsp:val=&quot;00AF7F09&quot;/&gt;&lt;wsp:rsid wsp:val=&quot;00B001E5&quot;/&gt;&lt;wsp:rsid wsp:val=&quot;00B002BA&quot;/&gt;&lt;wsp:rsid wsp:val=&quot;00B00306&quot;/&gt;&lt;wsp:rsid wsp:val=&quot;00B00824&quot;/&gt;&lt;wsp:rsid wsp:val=&quot;00B00D62&quot;/&gt;&lt;wsp:rsid wsp:val=&quot;00B00FF2&quot;/&gt;&lt;wsp:rsid wsp:val=&quot;00B010D3&quot;/&gt;&lt;wsp:rsid wsp:val=&quot;00B01A7A&quot;/&gt;&lt;wsp:rsid wsp:val=&quot;00B01CC2&quot;/&gt;&lt;wsp:rsid wsp:val=&quot;00B01F0D&quot;/&gt;&lt;wsp:rsid wsp:val=&quot;00B02014&quot;/&gt;&lt;wsp:rsid wsp:val=&quot;00B02112&quot;/&gt;&lt;wsp:rsid wsp:val=&quot;00B0226B&quot;/&gt;&lt;wsp:rsid wsp:val=&quot;00B0226D&quot;/&gt;&lt;wsp:rsid wsp:val=&quot;00B023FC&quot;/&gt;&lt;wsp:rsid wsp:val=&quot;00B02A4C&quot;/&gt;&lt;wsp:rsid wsp:val=&quot;00B03101&quot;/&gt;&lt;wsp:rsid wsp:val=&quot;00B03839&quot;/&gt;&lt;wsp:rsid wsp:val=&quot;00B039CE&quot;/&gt;&lt;wsp:rsid wsp:val=&quot;00B03A6A&quot;/&gt;&lt;wsp:rsid wsp:val=&quot;00B03D26&quot;/&gt;&lt;wsp:rsid wsp:val=&quot;00B03E1C&quot;/&gt;&lt;wsp:rsid wsp:val=&quot;00B04D36&quot;/&gt;&lt;wsp:rsid wsp:val=&quot;00B04F11&quot;/&gt;&lt;wsp:rsid wsp:val=&quot;00B052E4&quot;/&gt;&lt;wsp:rsid wsp:val=&quot;00B054CE&quot;/&gt;&lt;wsp:rsid wsp:val=&quot;00B054EB&quot;/&gt;&lt;wsp:rsid wsp:val=&quot;00B05688&quot;/&gt;&lt;wsp:rsid wsp:val=&quot;00B060B4&quot;/&gt;&lt;wsp:rsid wsp:val=&quot;00B06AF4&quot;/&gt;&lt;wsp:rsid wsp:val=&quot;00B06C77&quot;/&gt;&lt;wsp:rsid wsp:val=&quot;00B07479&quot;/&gt;&lt;wsp:rsid wsp:val=&quot;00B075EC&quot;/&gt;&lt;wsp:rsid wsp:val=&quot;00B079E8&quot;/&gt;&lt;wsp:rsid wsp:val=&quot;00B07A7C&quot;/&gt;&lt;wsp:rsid wsp:val=&quot;00B07CBE&quot;/&gt;&lt;wsp:rsid wsp:val=&quot;00B07F35&quot;/&gt;&lt;wsp:rsid wsp:val=&quot;00B1044B&quot;/&gt;&lt;wsp:rsid wsp:val=&quot;00B1093D&quot;/&gt;&lt;wsp:rsid wsp:val=&quot;00B10BD1&quot;/&gt;&lt;wsp:rsid wsp:val=&quot;00B10DB5&quot;/&gt;&lt;wsp:rsid wsp:val=&quot;00B10FCB&quot;/&gt;&lt;wsp:rsid wsp:val=&quot;00B111BF&quot;/&gt;&lt;wsp:rsid wsp:val=&quot;00B114C4&quot;/&gt;&lt;wsp:rsid wsp:val=&quot;00B115A9&quot;/&gt;&lt;wsp:rsid wsp:val=&quot;00B11882&quot;/&gt;&lt;wsp:rsid wsp:val=&quot;00B11E29&quot;/&gt;&lt;wsp:rsid wsp:val=&quot;00B12F78&quot;/&gt;&lt;wsp:rsid wsp:val=&quot;00B13282&quot;/&gt;&lt;wsp:rsid wsp:val=&quot;00B137BE&quot;/&gt;&lt;wsp:rsid wsp:val=&quot;00B137D3&quot;/&gt;&lt;wsp:rsid wsp:val=&quot;00B1388A&quot;/&gt;&lt;wsp:rsid wsp:val=&quot;00B13F1F&quot;/&gt;&lt;wsp:rsid wsp:val=&quot;00B14381&quot;/&gt;&lt;wsp:rsid wsp:val=&quot;00B14450&quot;/&gt;&lt;wsp:rsid wsp:val=&quot;00B147CC&quot;/&gt;&lt;wsp:rsid wsp:val=&quot;00B14DB9&quot;/&gt;&lt;wsp:rsid wsp:val=&quot;00B15093&quot;/&gt;&lt;wsp:rsid wsp:val=&quot;00B150B5&quot;/&gt;&lt;wsp:rsid wsp:val=&quot;00B15141&quot;/&gt;&lt;wsp:rsid wsp:val=&quot;00B151C6&quot;/&gt;&lt;wsp:rsid wsp:val=&quot;00B15A0F&quot;/&gt;&lt;wsp:rsid wsp:val=&quot;00B167A6&quot;/&gt;&lt;wsp:rsid wsp:val=&quot;00B16B5F&quot;/&gt;&lt;wsp:rsid wsp:val=&quot;00B16E3A&quot;/&gt;&lt;wsp:rsid wsp:val=&quot;00B16F43&quot;/&gt;&lt;wsp:rsid wsp:val=&quot;00B1736C&quot;/&gt;&lt;wsp:rsid wsp:val=&quot;00B17744&quot;/&gt;&lt;wsp:rsid wsp:val=&quot;00B17853&quot;/&gt;&lt;wsp:rsid wsp:val=&quot;00B17CB7&quot;/&gt;&lt;wsp:rsid wsp:val=&quot;00B20057&quot;/&gt;&lt;wsp:rsid wsp:val=&quot;00B20075&quot;/&gt;&lt;wsp:rsid wsp:val=&quot;00B2043A&quot;/&gt;&lt;wsp:rsid wsp:val=&quot;00B206FB&quot;/&gt;&lt;wsp:rsid wsp:val=&quot;00B20E2B&quot;/&gt;&lt;wsp:rsid wsp:val=&quot;00B21016&quot;/&gt;&lt;wsp:rsid wsp:val=&quot;00B215F9&quot;/&gt;&lt;wsp:rsid wsp:val=&quot;00B21B01&quot;/&gt;&lt;wsp:rsid wsp:val=&quot;00B21CA7&quot;/&gt;&lt;wsp:rsid wsp:val=&quot;00B21CB7&quot;/&gt;&lt;wsp:rsid wsp:val=&quot;00B21D72&quot;/&gt;&lt;wsp:rsid wsp:val=&quot;00B21D85&quot;/&gt;&lt;wsp:rsid wsp:val=&quot;00B21DF9&quot;/&gt;&lt;wsp:rsid wsp:val=&quot;00B21FD0&quot;/&gt;&lt;wsp:rsid wsp:val=&quot;00B223F6&quot;/&gt;&lt;wsp:rsid wsp:val=&quot;00B224FD&quot;/&gt;&lt;wsp:rsid wsp:val=&quot;00B233A9&quot;/&gt;&lt;wsp:rsid wsp:val=&quot;00B239CC&quot;/&gt;&lt;wsp:rsid wsp:val=&quot;00B23A73&quot;/&gt;&lt;wsp:rsid wsp:val=&quot;00B23B05&quot;/&gt;&lt;wsp:rsid wsp:val=&quot;00B24059&quot;/&gt;&lt;wsp:rsid wsp:val=&quot;00B2451D&quot;/&gt;&lt;wsp:rsid wsp:val=&quot;00B24B81&quot;/&gt;&lt;wsp:rsid wsp:val=&quot;00B24E7D&quot;/&gt;&lt;wsp:rsid wsp:val=&quot;00B24E98&quot;/&gt;&lt;wsp:rsid wsp:val=&quot;00B24F49&quot;/&gt;&lt;wsp:rsid wsp:val=&quot;00B254EC&quot;/&gt;&lt;wsp:rsid wsp:val=&quot;00B254EE&quot;/&gt;&lt;wsp:rsid wsp:val=&quot;00B25585&quot;/&gt;&lt;wsp:rsid wsp:val=&quot;00B2564F&quot;/&gt;&lt;wsp:rsid wsp:val=&quot;00B25A70&quot;/&gt;&lt;wsp:rsid wsp:val=&quot;00B25BD8&quot;/&gt;&lt;wsp:rsid wsp:val=&quot;00B25E1D&quot;/&gt;&lt;wsp:rsid wsp:val=&quot;00B25F9A&quot;/&gt;&lt;wsp:rsid wsp:val=&quot;00B2609F&quot;/&gt;&lt;wsp:rsid wsp:val=&quot;00B2613A&quot;/&gt;&lt;wsp:rsid wsp:val=&quot;00B269CE&quot;/&gt;&lt;wsp:rsid wsp:val=&quot;00B2757B&quot;/&gt;&lt;wsp:rsid wsp:val=&quot;00B27D54&quot;/&gt;&lt;wsp:rsid wsp:val=&quot;00B305C0&quot;/&gt;&lt;wsp:rsid wsp:val=&quot;00B30992&quot;/&gt;&lt;wsp:rsid wsp:val=&quot;00B309A9&quot;/&gt;&lt;wsp:rsid wsp:val=&quot;00B30D8A&quot;/&gt;&lt;wsp:rsid wsp:val=&quot;00B31E5F&quot;/&gt;&lt;wsp:rsid wsp:val=&quot;00B32607&quot;/&gt;&lt;wsp:rsid wsp:val=&quot;00B326BE&quot;/&gt;&lt;wsp:rsid wsp:val=&quot;00B32821&quot;/&gt;&lt;wsp:rsid wsp:val=&quot;00B32B1B&quot;/&gt;&lt;wsp:rsid wsp:val=&quot;00B32CE3&quot;/&gt;&lt;wsp:rsid wsp:val=&quot;00B3331B&quot;/&gt;&lt;wsp:rsid wsp:val=&quot;00B33595&quot;/&gt;&lt;wsp:rsid wsp:val=&quot;00B3396B&quot;/&gt;&lt;wsp:rsid wsp:val=&quot;00B34886&quot;/&gt;&lt;wsp:rsid wsp:val=&quot;00B3488B&quot;/&gt;&lt;wsp:rsid wsp:val=&quot;00B3511C&quot;/&gt;&lt;wsp:rsid wsp:val=&quot;00B3539A&quot;/&gt;&lt;wsp:rsid wsp:val=&quot;00B354BC&quot;/&gt;&lt;wsp:rsid wsp:val=&quot;00B35620&quot;/&gt;&lt;wsp:rsid wsp:val=&quot;00B35643&quot;/&gt;&lt;wsp:rsid wsp:val=&quot;00B35BE5&quot;/&gt;&lt;wsp:rsid wsp:val=&quot;00B35CB3&quot;/&gt;&lt;wsp:rsid wsp:val=&quot;00B35E86&quot;/&gt;&lt;wsp:rsid wsp:val=&quot;00B35F8E&quot;/&gt;&lt;wsp:rsid wsp:val=&quot;00B36F42&quot;/&gt;&lt;wsp:rsid wsp:val=&quot;00B37121&quot;/&gt;&lt;wsp:rsid wsp:val=&quot;00B37BF2&quot;/&gt;&lt;wsp:rsid wsp:val=&quot;00B37DD5&quot;/&gt;&lt;wsp:rsid wsp:val=&quot;00B4003E&quot;/&gt;&lt;wsp:rsid wsp:val=&quot;00B40292&quot;/&gt;&lt;wsp:rsid wsp:val=&quot;00B40461&quot;/&gt;&lt;wsp:rsid wsp:val=&quot;00B4057B&quot;/&gt;&lt;wsp:rsid wsp:val=&quot;00B40644&quot;/&gt;&lt;wsp:rsid wsp:val=&quot;00B4067C&quot;/&gt;&lt;wsp:rsid wsp:val=&quot;00B406B2&quot;/&gt;&lt;wsp:rsid wsp:val=&quot;00B40BF1&quot;/&gt;&lt;wsp:rsid wsp:val=&quot;00B40D73&quot;/&gt;&lt;wsp:rsid wsp:val=&quot;00B411A3&quot;/&gt;&lt;wsp:rsid wsp:val=&quot;00B411CC&quot;/&gt;&lt;wsp:rsid wsp:val=&quot;00B412CB&quot;/&gt;&lt;wsp:rsid wsp:val=&quot;00B41351&quot;/&gt;&lt;wsp:rsid wsp:val=&quot;00B415EF&quot;/&gt;&lt;wsp:rsid wsp:val=&quot;00B41B34&quot;/&gt;&lt;wsp:rsid wsp:val=&quot;00B41C34&quot;/&gt;&lt;wsp:rsid wsp:val=&quot;00B427E4&quot;/&gt;&lt;wsp:rsid wsp:val=&quot;00B42879&quot;/&gt;&lt;wsp:rsid wsp:val=&quot;00B42A17&quot;/&gt;&lt;wsp:rsid wsp:val=&quot;00B42B9A&quot;/&gt;&lt;wsp:rsid wsp:val=&quot;00B42F07&quot;/&gt;&lt;wsp:rsid wsp:val=&quot;00B42F58&quot;/&gt;&lt;wsp:rsid wsp:val=&quot;00B430D3&quot;/&gt;&lt;wsp:rsid wsp:val=&quot;00B432D4&quot;/&gt;&lt;wsp:rsid wsp:val=&quot;00B4357E&quot;/&gt;&lt;wsp:rsid wsp:val=&quot;00B437BD&quot;/&gt;&lt;wsp:rsid wsp:val=&quot;00B437EF&quot;/&gt;&lt;wsp:rsid wsp:val=&quot;00B43985&quot;/&gt;&lt;wsp:rsid wsp:val=&quot;00B439FA&quot;/&gt;&lt;wsp:rsid wsp:val=&quot;00B43D4D&quot;/&gt;&lt;wsp:rsid wsp:val=&quot;00B43F04&quot;/&gt;&lt;wsp:rsid wsp:val=&quot;00B440CF&quot;/&gt;&lt;wsp:rsid wsp:val=&quot;00B443C5&quot;/&gt;&lt;wsp:rsid wsp:val=&quot;00B4472F&quot;/&gt;&lt;wsp:rsid wsp:val=&quot;00B4485B&quot;/&gt;&lt;wsp:rsid wsp:val=&quot;00B44E8F&quot;/&gt;&lt;wsp:rsid wsp:val=&quot;00B45029&quot;/&gt;&lt;wsp:rsid wsp:val=&quot;00B4589B&quot;/&gt;&lt;wsp:rsid wsp:val=&quot;00B45A61&quot;/&gt;&lt;wsp:rsid wsp:val=&quot;00B45BD0&quot;/&gt;&lt;wsp:rsid wsp:val=&quot;00B460AA&quot;/&gt;&lt;wsp:rsid wsp:val=&quot;00B462D6&quot;/&gt;&lt;wsp:rsid wsp:val=&quot;00B46BBB&quot;/&gt;&lt;wsp:rsid wsp:val=&quot;00B47784&quot;/&gt;&lt;wsp:rsid wsp:val=&quot;00B4783F&quot;/&gt;&lt;wsp:rsid wsp:val=&quot;00B47CEF&quot;/&gt;&lt;wsp:rsid wsp:val=&quot;00B47F65&quot;/&gt;&lt;wsp:rsid wsp:val=&quot;00B504F7&quot;/&gt;&lt;wsp:rsid wsp:val=&quot;00B51014&quot;/&gt;&lt;wsp:rsid wsp:val=&quot;00B51420&quot;/&gt;&lt;wsp:rsid wsp:val=&quot;00B51526&quot;/&gt;&lt;wsp:rsid wsp:val=&quot;00B51A40&quot;/&gt;&lt;wsp:rsid wsp:val=&quot;00B52242&quot;/&gt;&lt;wsp:rsid wsp:val=&quot;00B522A9&quot;/&gt;&lt;wsp:rsid wsp:val=&quot;00B52559&quot;/&gt;&lt;wsp:rsid wsp:val=&quot;00B52646&quot;/&gt;&lt;wsp:rsid wsp:val=&quot;00B529F2&quot;/&gt;&lt;wsp:rsid wsp:val=&quot;00B52AAD&quot;/&gt;&lt;wsp:rsid wsp:val=&quot;00B52C44&quot;/&gt;&lt;wsp:rsid wsp:val=&quot;00B53EF5&quot;/&gt;&lt;wsp:rsid wsp:val=&quot;00B5405D&quot;/&gt;&lt;wsp:rsid wsp:val=&quot;00B5428C&quot;/&gt;&lt;wsp:rsid wsp:val=&quot;00B5475E&quot;/&gt;&lt;wsp:rsid wsp:val=&quot;00B54989&quot;/&gt;&lt;wsp:rsid wsp:val=&quot;00B54FA3&quot;/&gt;&lt;wsp:rsid wsp:val=&quot;00B553CF&quot;/&gt;&lt;wsp:rsid wsp:val=&quot;00B555B8&quot;/&gt;&lt;wsp:rsid wsp:val=&quot;00B55ACA&quot;/&gt;&lt;wsp:rsid wsp:val=&quot;00B5612F&quot;/&gt;&lt;wsp:rsid wsp:val=&quot;00B566E0&quot;/&gt;&lt;wsp:rsid wsp:val=&quot;00B5685D&quot;/&gt;&lt;wsp:rsid wsp:val=&quot;00B56C84&quot;/&gt;&lt;wsp:rsid wsp:val=&quot;00B57861&quot;/&gt;&lt;wsp:rsid wsp:val=&quot;00B57D57&quot;/&gt;&lt;wsp:rsid wsp:val=&quot;00B57F8B&quot;/&gt;&lt;wsp:rsid wsp:val=&quot;00B6015E&quot;/&gt;&lt;wsp:rsid wsp:val=&quot;00B6022F&quot;/&gt;&lt;wsp:rsid wsp:val=&quot;00B60543&quot;/&gt;&lt;wsp:rsid wsp:val=&quot;00B607B8&quot;/&gt;&lt;wsp:rsid wsp:val=&quot;00B60E6E&quot;/&gt;&lt;wsp:rsid wsp:val=&quot;00B60EA9&quot;/&gt;&lt;wsp:rsid wsp:val=&quot;00B6184F&quot;/&gt;&lt;wsp:rsid wsp:val=&quot;00B619AF&quot;/&gt;&lt;wsp:rsid wsp:val=&quot;00B61B85&quot;/&gt;&lt;wsp:rsid wsp:val=&quot;00B61CFF&quot;/&gt;&lt;wsp:rsid wsp:val=&quot;00B61F70&quot;/&gt;&lt;wsp:rsid wsp:val=&quot;00B6237B&quot;/&gt;&lt;wsp:rsid wsp:val=&quot;00B6237D&quot;/&gt;&lt;wsp:rsid wsp:val=&quot;00B62A18&quot;/&gt;&lt;wsp:rsid wsp:val=&quot;00B62A81&quot;/&gt;&lt;wsp:rsid wsp:val=&quot;00B63834&quot;/&gt;&lt;wsp:rsid wsp:val=&quot;00B63870&quot;/&gt;&lt;wsp:rsid wsp:val=&quot;00B63D4F&quot;/&gt;&lt;wsp:rsid wsp:val=&quot;00B63D9C&quot;/&gt;&lt;wsp:rsid wsp:val=&quot;00B640AB&quot;/&gt;&lt;wsp:rsid wsp:val=&quot;00B642F1&quot;/&gt;&lt;wsp:rsid wsp:val=&quot;00B64398&quot;/&gt;&lt;wsp:rsid wsp:val=&quot;00B64484&quot;/&gt;&lt;wsp:rsid wsp:val=&quot;00B645EE&quot;/&gt;&lt;wsp:rsid wsp:val=&quot;00B645F8&quot;/&gt;&lt;wsp:rsid wsp:val=&quot;00B646A6&quot;/&gt;&lt;wsp:rsid wsp:val=&quot;00B648DD&quot;/&gt;&lt;wsp:rsid wsp:val=&quot;00B64E48&quot;/&gt;&lt;wsp:rsid wsp:val=&quot;00B652B0&quot;/&gt;&lt;wsp:rsid wsp:val=&quot;00B657B5&quot;/&gt;&lt;wsp:rsid wsp:val=&quot;00B657E1&quot;/&gt;&lt;wsp:rsid wsp:val=&quot;00B65D1C&quot;/&gt;&lt;wsp:rsid wsp:val=&quot;00B664EC&quot;/&gt;&lt;wsp:rsid wsp:val=&quot;00B66532&quot;/&gt;&lt;wsp:rsid wsp:val=&quot;00B66801&quot;/&gt;&lt;wsp:rsid wsp:val=&quot;00B6796C&quot;/&gt;&lt;wsp:rsid wsp:val=&quot;00B67B2B&quot;/&gt;&lt;wsp:rsid wsp:val=&quot;00B67E89&quot;/&gt;&lt;wsp:rsid wsp:val=&quot;00B70333&quot;/&gt;&lt;wsp:rsid wsp:val=&quot;00B70680&quot;/&gt;&lt;wsp:rsid wsp:val=&quot;00B70A49&quot;/&gt;&lt;wsp:rsid wsp:val=&quot;00B70DDA&quot;/&gt;&lt;wsp:rsid wsp:val=&quot;00B70EDB&quot;/&gt;&lt;wsp:rsid wsp:val=&quot;00B71A5D&quot;/&gt;&lt;wsp:rsid wsp:val=&quot;00B72184&quot;/&gt;&lt;wsp:rsid wsp:val=&quot;00B7273B&quot;/&gt;&lt;wsp:rsid wsp:val=&quot;00B727B8&quot;/&gt;&lt;wsp:rsid wsp:val=&quot;00B73259&quot;/&gt;&lt;wsp:rsid wsp:val=&quot;00B73453&quot;/&gt;&lt;wsp:rsid wsp:val=&quot;00B737C7&quot;/&gt;&lt;wsp:rsid wsp:val=&quot;00B73801&quot;/&gt;&lt;wsp:rsid wsp:val=&quot;00B73ED3&quot;/&gt;&lt;wsp:rsid wsp:val=&quot;00B741DB&quot;/&gt;&lt;wsp:rsid wsp:val=&quot;00B74921&quot;/&gt;&lt;wsp:rsid wsp:val=&quot;00B74A0D&quot;/&gt;&lt;wsp:rsid wsp:val=&quot;00B74EC0&quot;/&gt;&lt;wsp:rsid wsp:val=&quot;00B75549&quot;/&gt;&lt;wsp:rsid wsp:val=&quot;00B75667&quot;/&gt;&lt;wsp:rsid wsp:val=&quot;00B75A33&quot;/&gt;&lt;wsp:rsid wsp:val=&quot;00B76727&quot;/&gt;&lt;wsp:rsid wsp:val=&quot;00B76ABB&quot;/&gt;&lt;wsp:rsid wsp:val=&quot;00B76E51&quot;/&gt;&lt;wsp:rsid wsp:val=&quot;00B77062&quot;/&gt;&lt;wsp:rsid wsp:val=&quot;00B7709F&quot;/&gt;&lt;wsp:rsid wsp:val=&quot;00B7723E&quot;/&gt;&lt;wsp:rsid wsp:val=&quot;00B7739F&quot;/&gt;&lt;wsp:rsid wsp:val=&quot;00B774CC&quot;/&gt;&lt;wsp:rsid wsp:val=&quot;00B77D8A&quot;/&gt;&lt;wsp:rsid wsp:val=&quot;00B77FBB&quot;/&gt;&lt;wsp:rsid wsp:val=&quot;00B8053A&quot;/&gt;&lt;wsp:rsid wsp:val=&quot;00B8053B&quot;/&gt;&lt;wsp:rsid wsp:val=&quot;00B80795&quot;/&gt;&lt;wsp:rsid wsp:val=&quot;00B809F5&quot;/&gt;&lt;wsp:rsid wsp:val=&quot;00B80B2D&quot;/&gt;&lt;wsp:rsid wsp:val=&quot;00B80F5B&quot;/&gt;&lt;wsp:rsid wsp:val=&quot;00B812CD&quot;/&gt;&lt;wsp:rsid wsp:val=&quot;00B81440&quot;/&gt;&lt;wsp:rsid wsp:val=&quot;00B81578&quot;/&gt;&lt;wsp:rsid wsp:val=&quot;00B81684&quot;/&gt;&lt;wsp:rsid wsp:val=&quot;00B817F4&quot;/&gt;&lt;wsp:rsid wsp:val=&quot;00B8206A&quot;/&gt;&lt;wsp:rsid wsp:val=&quot;00B821AB&quot;/&gt;&lt;wsp:rsid wsp:val=&quot;00B827F1&quot;/&gt;&lt;wsp:rsid wsp:val=&quot;00B82974&quot;/&gt;&lt;wsp:rsid wsp:val=&quot;00B830F7&quot;/&gt;&lt;wsp:rsid wsp:val=&quot;00B8321E&quot;/&gt;&lt;wsp:rsid wsp:val=&quot;00B83463&quot;/&gt;&lt;wsp:rsid wsp:val=&quot;00B83AC3&quot;/&gt;&lt;wsp:rsid wsp:val=&quot;00B83DF6&quot;/&gt;&lt;wsp:rsid wsp:val=&quot;00B8408E&quot;/&gt;&lt;wsp:rsid wsp:val=&quot;00B84979&quot;/&gt;&lt;wsp:rsid wsp:val=&quot;00B84BE8&quot;/&gt;&lt;wsp:rsid wsp:val=&quot;00B85E03&quot;/&gt;&lt;wsp:rsid wsp:val=&quot;00B85F67&quot;/&gt;&lt;wsp:rsid wsp:val=&quot;00B86017&quot;/&gt;&lt;wsp:rsid wsp:val=&quot;00B86551&quot;/&gt;&lt;wsp:rsid wsp:val=&quot;00B86557&quot;/&gt;&lt;wsp:rsid wsp:val=&quot;00B86734&quot;/&gt;&lt;wsp:rsid wsp:val=&quot;00B868FC&quot;/&gt;&lt;wsp:rsid wsp:val=&quot;00B8692C&quot;/&gt;&lt;wsp:rsid wsp:val=&quot;00B86BDC&quot;/&gt;&lt;wsp:rsid wsp:val=&quot;00B86E06&quot;/&gt;&lt;wsp:rsid wsp:val=&quot;00B871F6&quot;/&gt;&lt;wsp:rsid wsp:val=&quot;00B874FB&quot;/&gt;&lt;wsp:rsid wsp:val=&quot;00B8769E&quot;/&gt;&lt;wsp:rsid wsp:val=&quot;00B90DC8&quot;/&gt;&lt;wsp:rsid wsp:val=&quot;00B91356&quot;/&gt;&lt;wsp:rsid wsp:val=&quot;00B919B6&quot;/&gt;&lt;wsp:rsid wsp:val=&quot;00B91E0F&quot;/&gt;&lt;wsp:rsid wsp:val=&quot;00B92653&quot;/&gt;&lt;wsp:rsid wsp:val=&quot;00B926CC&quot;/&gt;&lt;wsp:rsid wsp:val=&quot;00B926E0&quot;/&gt;&lt;wsp:rsid wsp:val=&quot;00B928B6&quot;/&gt;&lt;wsp:rsid wsp:val=&quot;00B92F5B&quot;/&gt;&lt;wsp:rsid wsp:val=&quot;00B93B55&quot;/&gt;&lt;wsp:rsid wsp:val=&quot;00B93C36&quot;/&gt;&lt;wsp:rsid wsp:val=&quot;00B93E5A&quot;/&gt;&lt;wsp:rsid wsp:val=&quot;00B94054&quot;/&gt;&lt;wsp:rsid wsp:val=&quot;00B94253&quot;/&gt;&lt;wsp:rsid wsp:val=&quot;00B9436E&quot;/&gt;&lt;wsp:rsid wsp:val=&quot;00B950E8&quot;/&gt;&lt;wsp:rsid wsp:val=&quot;00B95242&quot;/&gt;&lt;wsp:rsid wsp:val=&quot;00B95305&quot;/&gt;&lt;wsp:rsid wsp:val=&quot;00B9545A&quot;/&gt;&lt;wsp:rsid wsp:val=&quot;00B954FC&quot;/&gt;&lt;wsp:rsid wsp:val=&quot;00B9561D&quot;/&gt;&lt;wsp:rsid wsp:val=&quot;00B95A04&quot;/&gt;&lt;wsp:rsid wsp:val=&quot;00B95C49&quot;/&gt;&lt;wsp:rsid wsp:val=&quot;00B95CE8&quot;/&gt;&lt;wsp:rsid wsp:val=&quot;00B95EEF&quot;/&gt;&lt;wsp:rsid wsp:val=&quot;00B96228&quot;/&gt;&lt;wsp:rsid wsp:val=&quot;00B96313&quot;/&gt;&lt;wsp:rsid wsp:val=&quot;00B96ABF&quot;/&gt;&lt;wsp:rsid wsp:val=&quot;00B96CBF&quot;/&gt;&lt;wsp:rsid wsp:val=&quot;00B96CF0&quot;/&gt;&lt;wsp:rsid wsp:val=&quot;00B96DA2&quot;/&gt;&lt;wsp:rsid wsp:val=&quot;00B97088&quot;/&gt;&lt;wsp:rsid wsp:val=&quot;00B977E6&quot;/&gt;&lt;wsp:rsid wsp:val=&quot;00B97B85&quot;/&gt;&lt;wsp:rsid wsp:val=&quot;00BA067F&quot;/&gt;&lt;wsp:rsid wsp:val=&quot;00BA13E0&quot;/&gt;&lt;wsp:rsid wsp:val=&quot;00BA1570&quot;/&gt;&lt;wsp:rsid wsp:val=&quot;00BA1782&quot;/&gt;&lt;wsp:rsid wsp:val=&quot;00BA17C4&quot;/&gt;&lt;wsp:rsid wsp:val=&quot;00BA1878&quot;/&gt;&lt;wsp:rsid wsp:val=&quot;00BA1C20&quot;/&gt;&lt;wsp:rsid wsp:val=&quot;00BA1E6F&quot;/&gt;&lt;wsp:rsid wsp:val=&quot;00BA270E&quot;/&gt;&lt;wsp:rsid wsp:val=&quot;00BA2729&quot;/&gt;&lt;wsp:rsid wsp:val=&quot;00BA283C&quot;/&gt;&lt;wsp:rsid wsp:val=&quot;00BA2AEB&quot;/&gt;&lt;wsp:rsid wsp:val=&quot;00BA2DED&quot;/&gt;&lt;wsp:rsid wsp:val=&quot;00BA3129&quot;/&gt;&lt;wsp:rsid wsp:val=&quot;00BA380D&quot;/&gt;&lt;wsp:rsid wsp:val=&quot;00BA3974&quot;/&gt;&lt;wsp:rsid wsp:val=&quot;00BA3996&quot;/&gt;&lt;wsp:rsid wsp:val=&quot;00BA3CC9&quot;/&gt;&lt;wsp:rsid wsp:val=&quot;00BA3F29&quot;/&gt;&lt;wsp:rsid wsp:val=&quot;00BA40BE&quot;/&gt;&lt;wsp:rsid wsp:val=&quot;00BA41F5&quot;/&gt;&lt;wsp:rsid wsp:val=&quot;00BA48E0&quot;/&gt;&lt;wsp:rsid wsp:val=&quot;00BA4A62&quot;/&gt;&lt;wsp:rsid wsp:val=&quot;00BA4DF9&quot;/&gt;&lt;wsp:rsid wsp:val=&quot;00BA5346&quot;/&gt;&lt;wsp:rsid wsp:val=&quot;00BA54FB&quot;/&gt;&lt;wsp:rsid wsp:val=&quot;00BA5678&quot;/&gt;&lt;wsp:rsid wsp:val=&quot;00BA5C97&quot;/&gt;&lt;wsp:rsid wsp:val=&quot;00BA5D2C&quot;/&gt;&lt;wsp:rsid wsp:val=&quot;00BA5EFB&quot;/&gt;&lt;wsp:rsid wsp:val=&quot;00BA6282&quot;/&gt;&lt;wsp:rsid wsp:val=&quot;00BA659A&quot;/&gt;&lt;wsp:rsid wsp:val=&quot;00BA68C1&quot;/&gt;&lt;wsp:rsid wsp:val=&quot;00BA6CFD&quot;/&gt;&lt;wsp:rsid wsp:val=&quot;00BA7339&quot;/&gt;&lt;wsp:rsid wsp:val=&quot;00BA7423&quot;/&gt;&lt;wsp:rsid wsp:val=&quot;00BA7541&quot;/&gt;&lt;wsp:rsid wsp:val=&quot;00BA7688&quot;/&gt;&lt;wsp:rsid wsp:val=&quot;00BA7933&quot;/&gt;&lt;wsp:rsid wsp:val=&quot;00BA7EB0&quot;/&gt;&lt;wsp:rsid wsp:val=&quot;00BA7F8C&quot;/&gt;&lt;wsp:rsid wsp:val=&quot;00BA7F97&quot;/&gt;&lt;wsp:rsid wsp:val=&quot;00BB0528&quot;/&gt;&lt;wsp:rsid wsp:val=&quot;00BB0678&quot;/&gt;&lt;wsp:rsid wsp:val=&quot;00BB070E&quot;/&gt;&lt;wsp:rsid wsp:val=&quot;00BB0AFC&quot;/&gt;&lt;wsp:rsid wsp:val=&quot;00BB0B3E&quot;/&gt;&lt;wsp:rsid wsp:val=&quot;00BB0B41&quot;/&gt;&lt;wsp:rsid wsp:val=&quot;00BB0D3B&quot;/&gt;&lt;wsp:rsid wsp:val=&quot;00BB0D75&quot;/&gt;&lt;wsp:rsid wsp:val=&quot;00BB142F&quot;/&gt;&lt;wsp:rsid wsp:val=&quot;00BB1966&quot;/&gt;&lt;wsp:rsid wsp:val=&quot;00BB1A22&quot;/&gt;&lt;wsp:rsid wsp:val=&quot;00BB1B24&quot;/&gt;&lt;wsp:rsid wsp:val=&quot;00BB1C4F&quot;/&gt;&lt;wsp:rsid wsp:val=&quot;00BB1D50&quot;/&gt;&lt;wsp:rsid wsp:val=&quot;00BB225D&quot;/&gt;&lt;wsp:rsid wsp:val=&quot;00BB2328&quot;/&gt;&lt;wsp:rsid wsp:val=&quot;00BB2B81&quot;/&gt;&lt;wsp:rsid wsp:val=&quot;00BB3355&quot;/&gt;&lt;wsp:rsid wsp:val=&quot;00BB365A&quot;/&gt;&lt;wsp:rsid wsp:val=&quot;00BB3BDC&quot;/&gt;&lt;wsp:rsid wsp:val=&quot;00BB3DF1&quot;/&gt;&lt;wsp:rsid wsp:val=&quot;00BB3F2A&quot;/&gt;&lt;wsp:rsid wsp:val=&quot;00BB3F4C&quot;/&gt;&lt;wsp:rsid wsp:val=&quot;00BB3F8F&quot;/&gt;&lt;wsp:rsid wsp:val=&quot;00BB424D&quot;/&gt;&lt;wsp:rsid wsp:val=&quot;00BB4A42&quot;/&gt;&lt;wsp:rsid wsp:val=&quot;00BB4B79&quot;/&gt;&lt;wsp:rsid wsp:val=&quot;00BB5321&quot;/&gt;&lt;wsp:rsid wsp:val=&quot;00BB55E4&quot;/&gt;&lt;wsp:rsid wsp:val=&quot;00BB56F2&quot;/&gt;&lt;wsp:rsid wsp:val=&quot;00BB56F3&quot;/&gt;&lt;wsp:rsid wsp:val=&quot;00BB60F2&quot;/&gt;&lt;wsp:rsid wsp:val=&quot;00BB61DC&quot;/&gt;&lt;wsp:rsid wsp:val=&quot;00BB6431&quot;/&gt;&lt;wsp:rsid wsp:val=&quot;00BB6472&quot;/&gt;&lt;wsp:rsid wsp:val=&quot;00BB64AE&quot;/&gt;&lt;wsp:rsid wsp:val=&quot;00BB68A4&quot;/&gt;&lt;wsp:rsid wsp:val=&quot;00BB6C81&quot;/&gt;&lt;wsp:rsid wsp:val=&quot;00BB71EC&quot;/&gt;&lt;wsp:rsid wsp:val=&quot;00BB723D&quot;/&gt;&lt;wsp:rsid wsp:val=&quot;00BB724B&quot;/&gt;&lt;wsp:rsid wsp:val=&quot;00BB7634&quot;/&gt;&lt;wsp:rsid wsp:val=&quot;00BB7718&quot;/&gt;&lt;wsp:rsid wsp:val=&quot;00BC0A72&quot;/&gt;&lt;wsp:rsid wsp:val=&quot;00BC152B&quot;/&gt;&lt;wsp:rsid wsp:val=&quot;00BC16BF&quot;/&gt;&lt;wsp:rsid wsp:val=&quot;00BC17BC&quot;/&gt;&lt;wsp:rsid wsp:val=&quot;00BC18B2&quot;/&gt;&lt;wsp:rsid wsp:val=&quot;00BC1A03&quot;/&gt;&lt;wsp:rsid wsp:val=&quot;00BC1A99&quot;/&gt;&lt;wsp:rsid wsp:val=&quot;00BC1CDD&quot;/&gt;&lt;wsp:rsid wsp:val=&quot;00BC201A&quot;/&gt;&lt;wsp:rsid wsp:val=&quot;00BC27E0&quot;/&gt;&lt;wsp:rsid wsp:val=&quot;00BC28CB&quot;/&gt;&lt;wsp:rsid wsp:val=&quot;00BC2BC7&quot;/&gt;&lt;wsp:rsid wsp:val=&quot;00BC2C6D&quot;/&gt;&lt;wsp:rsid wsp:val=&quot;00BC2F45&quot;/&gt;&lt;wsp:rsid wsp:val=&quot;00BC321B&quot;/&gt;&lt;wsp:rsid wsp:val=&quot;00BC344E&quot;/&gt;&lt;wsp:rsid wsp:val=&quot;00BC38B8&quot;/&gt;&lt;wsp:rsid wsp:val=&quot;00BC3B7B&quot;/&gt;&lt;wsp:rsid wsp:val=&quot;00BC3CF8&quot;/&gt;&lt;wsp:rsid wsp:val=&quot;00BC3FE8&quot;/&gt;&lt;wsp:rsid wsp:val=&quot;00BC4401&quot;/&gt;&lt;wsp:rsid wsp:val=&quot;00BC499E&quot;/&gt;&lt;wsp:rsid wsp:val=&quot;00BC4EBA&quot;/&gt;&lt;wsp:rsid wsp:val=&quot;00BC5CE2&quot;/&gt;&lt;wsp:rsid wsp:val=&quot;00BC655E&quot;/&gt;&lt;wsp:rsid wsp:val=&quot;00BC6582&quot;/&gt;&lt;wsp:rsid wsp:val=&quot;00BC6F66&quot;/&gt;&lt;wsp:rsid wsp:val=&quot;00BC7040&quot;/&gt;&lt;wsp:rsid wsp:val=&quot;00BC70D5&quot;/&gt;&lt;wsp:rsid wsp:val=&quot;00BC71C5&quot;/&gt;&lt;wsp:rsid wsp:val=&quot;00BC749B&quot;/&gt;&lt;wsp:rsid wsp:val=&quot;00BC7659&quot;/&gt;&lt;wsp:rsid wsp:val=&quot;00BC77C9&quot;/&gt;&lt;wsp:rsid wsp:val=&quot;00BC7A42&quot;/&gt;&lt;wsp:rsid wsp:val=&quot;00BC7B6F&quot;/&gt;&lt;wsp:rsid wsp:val=&quot;00BC7DDC&quot;/&gt;&lt;wsp:rsid wsp:val=&quot;00BD013E&quot;/&gt;&lt;wsp:rsid wsp:val=&quot;00BD01AA&quot;/&gt;&lt;wsp:rsid wsp:val=&quot;00BD07D4&quot;/&gt;&lt;wsp:rsid wsp:val=&quot;00BD082C&quot;/&gt;&lt;wsp:rsid wsp:val=&quot;00BD0FC4&quot;/&gt;&lt;wsp:rsid wsp:val=&quot;00BD140B&quot;/&gt;&lt;wsp:rsid wsp:val=&quot;00BD14A5&quot;/&gt;&lt;wsp:rsid wsp:val=&quot;00BD2304&quot;/&gt;&lt;wsp:rsid wsp:val=&quot;00BD238C&quot;/&gt;&lt;wsp:rsid wsp:val=&quot;00BD28FD&quot;/&gt;&lt;wsp:rsid wsp:val=&quot;00BD2A08&quot;/&gt;&lt;wsp:rsid wsp:val=&quot;00BD2F55&quot;/&gt;&lt;wsp:rsid wsp:val=&quot;00BD2FDF&quot;/&gt;&lt;wsp:rsid wsp:val=&quot;00BD3545&quot;/&gt;&lt;wsp:rsid wsp:val=&quot;00BD3837&quot;/&gt;&lt;wsp:rsid wsp:val=&quot;00BD386B&quot;/&gt;&lt;wsp:rsid wsp:val=&quot;00BD3B25&quot;/&gt;&lt;wsp:rsid wsp:val=&quot;00BD3C69&quot;/&gt;&lt;wsp:rsid wsp:val=&quot;00BD3C9F&quot;/&gt;&lt;wsp:rsid wsp:val=&quot;00BD3D7A&quot;/&gt;&lt;wsp:rsid wsp:val=&quot;00BD47B4&quot;/&gt;&lt;wsp:rsid wsp:val=&quot;00BD49BA&quot;/&gt;&lt;wsp:rsid wsp:val=&quot;00BD4C3D&quot;/&gt;&lt;wsp:rsid wsp:val=&quot;00BD5736&quot;/&gt;&lt;wsp:rsid wsp:val=&quot;00BD5A26&quot;/&gt;&lt;wsp:rsid wsp:val=&quot;00BD5FA4&quot;/&gt;&lt;wsp:rsid wsp:val=&quot;00BD602B&quot;/&gt;&lt;wsp:rsid wsp:val=&quot;00BD6509&quot;/&gt;&lt;wsp:rsid wsp:val=&quot;00BD689C&quot;/&gt;&lt;wsp:rsid wsp:val=&quot;00BD6A22&quot;/&gt;&lt;wsp:rsid wsp:val=&quot;00BD7156&quot;/&gt;&lt;wsp:rsid wsp:val=&quot;00BD7629&quot;/&gt;&lt;wsp:rsid wsp:val=&quot;00BD7740&quot;/&gt;&lt;wsp:rsid wsp:val=&quot;00BD7A82&quot;/&gt;&lt;wsp:rsid wsp:val=&quot;00BD7EFB&quot;/&gt;&lt;wsp:rsid wsp:val=&quot;00BD7F5C&quot;/&gt;&lt;wsp:rsid wsp:val=&quot;00BD7F9E&quot;/&gt;&lt;wsp:rsid wsp:val=&quot;00BE0433&quot;/&gt;&lt;wsp:rsid wsp:val=&quot;00BE072F&quot;/&gt;&lt;wsp:rsid wsp:val=&quot;00BE0E51&quot;/&gt;&lt;wsp:rsid wsp:val=&quot;00BE12D2&quot;/&gt;&lt;wsp:rsid wsp:val=&quot;00BE13B8&quot;/&gt;&lt;wsp:rsid wsp:val=&quot;00BE16C6&quot;/&gt;&lt;wsp:rsid wsp:val=&quot;00BE16EF&quot;/&gt;&lt;wsp:rsid wsp:val=&quot;00BE1959&quot;/&gt;&lt;wsp:rsid wsp:val=&quot;00BE197A&quot;/&gt;&lt;wsp:rsid wsp:val=&quot;00BE1A06&quot;/&gt;&lt;wsp:rsid wsp:val=&quot;00BE1D45&quot;/&gt;&lt;wsp:rsid wsp:val=&quot;00BE269D&quot;/&gt;&lt;wsp:rsid wsp:val=&quot;00BE28FE&quot;/&gt;&lt;wsp:rsid wsp:val=&quot;00BE29A1&quot;/&gt;&lt;wsp:rsid wsp:val=&quot;00BE312F&quot;/&gt;&lt;wsp:rsid wsp:val=&quot;00BE3EA0&quot;/&gt;&lt;wsp:rsid wsp:val=&quot;00BE403F&quot;/&gt;&lt;wsp:rsid wsp:val=&quot;00BE415E&quot;/&gt;&lt;wsp:rsid wsp:val=&quot;00BE44B4&quot;/&gt;&lt;wsp:rsid wsp:val=&quot;00BE475F&quot;/&gt;&lt;wsp:rsid wsp:val=&quot;00BE5171&quot;/&gt;&lt;wsp:rsid wsp:val=&quot;00BE5519&quot;/&gt;&lt;wsp:rsid wsp:val=&quot;00BE55C6&quot;/&gt;&lt;wsp:rsid wsp:val=&quot;00BE57B1&quot;/&gt;&lt;wsp:rsid wsp:val=&quot;00BE5813&quot;/&gt;&lt;wsp:rsid wsp:val=&quot;00BE5FCD&quot;/&gt;&lt;wsp:rsid wsp:val=&quot;00BE63D5&quot;/&gt;&lt;wsp:rsid wsp:val=&quot;00BE65B3&quot;/&gt;&lt;wsp:rsid wsp:val=&quot;00BE6A02&quot;/&gt;&lt;wsp:rsid wsp:val=&quot;00BE7501&quot;/&gt;&lt;wsp:rsid wsp:val=&quot;00BE7B27&quot;/&gt;&lt;wsp:rsid wsp:val=&quot;00BE7D45&quot;/&gt;&lt;wsp:rsid wsp:val=&quot;00BE7FAF&quot;/&gt;&lt;wsp:rsid wsp:val=&quot;00BF0058&quot;/&gt;&lt;wsp:rsid wsp:val=&quot;00BF02E6&quot;/&gt;&lt;wsp:rsid wsp:val=&quot;00BF08B0&quot;/&gt;&lt;wsp:rsid wsp:val=&quot;00BF0AF3&quot;/&gt;&lt;wsp:rsid wsp:val=&quot;00BF0CEB&quot;/&gt;&lt;wsp:rsid wsp:val=&quot;00BF0F15&quot;/&gt;&lt;wsp:rsid wsp:val=&quot;00BF10D2&quot;/&gt;&lt;wsp:rsid wsp:val=&quot;00BF120B&quot;/&gt;&lt;wsp:rsid wsp:val=&quot;00BF12B0&quot;/&gt;&lt;wsp:rsid wsp:val=&quot;00BF1309&quot;/&gt;&lt;wsp:rsid wsp:val=&quot;00BF145E&quot;/&gt;&lt;wsp:rsid wsp:val=&quot;00BF1CD8&quot;/&gt;&lt;wsp:rsid wsp:val=&quot;00BF220D&quot;/&gt;&lt;wsp:rsid wsp:val=&quot;00BF2339&quot;/&gt;&lt;wsp:rsid wsp:val=&quot;00BF2372&quot;/&gt;&lt;wsp:rsid wsp:val=&quot;00BF2817&quot;/&gt;&lt;wsp:rsid wsp:val=&quot;00BF28A5&quot;/&gt;&lt;wsp:rsid wsp:val=&quot;00BF312E&quot;/&gt;&lt;wsp:rsid wsp:val=&quot;00BF31B5&quot;/&gt;&lt;wsp:rsid wsp:val=&quot;00BF31CB&quot;/&gt;&lt;wsp:rsid wsp:val=&quot;00BF334F&quot;/&gt;&lt;wsp:rsid wsp:val=&quot;00BF3A41&quot;/&gt;&lt;wsp:rsid wsp:val=&quot;00BF3C10&quot;/&gt;&lt;wsp:rsid wsp:val=&quot;00BF3FFA&quot;/&gt;&lt;wsp:rsid wsp:val=&quot;00BF46F1&quot;/&gt;&lt;wsp:rsid wsp:val=&quot;00BF4B69&quot;/&gt;&lt;wsp:rsid wsp:val=&quot;00BF56A8&quot;/&gt;&lt;wsp:rsid wsp:val=&quot;00BF60E3&quot;/&gt;&lt;wsp:rsid wsp:val=&quot;00BF6C19&quot;/&gt;&lt;wsp:rsid wsp:val=&quot;00BF6C8B&quot;/&gt;&lt;wsp:rsid wsp:val=&quot;00BF6FBF&quot;/&gt;&lt;wsp:rsid wsp:val=&quot;00BF70A1&quot;/&gt;&lt;wsp:rsid wsp:val=&quot;00BF70F8&quot;/&gt;&lt;wsp:rsid wsp:val=&quot;00BF7D39&quot;/&gt;&lt;wsp:rsid wsp:val=&quot;00BF7D43&quot;/&gt;&lt;wsp:rsid wsp:val=&quot;00C00F1A&quot;/&gt;&lt;wsp:rsid wsp:val=&quot;00C010F5&quot;/&gt;&lt;wsp:rsid wsp:val=&quot;00C01375&quot;/&gt;&lt;wsp:rsid wsp:val=&quot;00C0150C&quot;/&gt;&lt;wsp:rsid wsp:val=&quot;00C01552&quot;/&gt;&lt;wsp:rsid wsp:val=&quot;00C01835&quot;/&gt;&lt;wsp:rsid wsp:val=&quot;00C01FFB&quot;/&gt;&lt;wsp:rsid wsp:val=&quot;00C02192&quot;/&gt;&lt;wsp:rsid wsp:val=&quot;00C023FA&quot;/&gt;&lt;wsp:rsid wsp:val=&quot;00C0256C&quot;/&gt;&lt;wsp:rsid wsp:val=&quot;00C02B2A&quot;/&gt;&lt;wsp:rsid wsp:val=&quot;00C02C17&quot;/&gt;&lt;wsp:rsid wsp:val=&quot;00C02CDE&quot;/&gt;&lt;wsp:rsid wsp:val=&quot;00C030C3&quot;/&gt;&lt;wsp:rsid wsp:val=&quot;00C0313D&quot;/&gt;&lt;wsp:rsid wsp:val=&quot;00C039B6&quot;/&gt;&lt;wsp:rsid wsp:val=&quot;00C03B7B&quot;/&gt;&lt;wsp:rsid wsp:val=&quot;00C04B82&quot;/&gt;&lt;wsp:rsid wsp:val=&quot;00C057E0&quot;/&gt;&lt;wsp:rsid wsp:val=&quot;00C05863&quot;/&gt;&lt;wsp:rsid wsp:val=&quot;00C05A81&quot;/&gt;&lt;wsp:rsid wsp:val=&quot;00C05C20&quot;/&gt;&lt;wsp:rsid wsp:val=&quot;00C06066&quot;/&gt;&lt;wsp:rsid wsp:val=&quot;00C0648A&quot;/&gt;&lt;wsp:rsid wsp:val=&quot;00C06756&quot;/&gt;&lt;wsp:rsid wsp:val=&quot;00C067A4&quot;/&gt;&lt;wsp:rsid wsp:val=&quot;00C06B3D&quot;/&gt;&lt;wsp:rsid wsp:val=&quot;00C06BE9&quot;/&gt;&lt;wsp:rsid wsp:val=&quot;00C070D8&quot;/&gt;&lt;wsp:rsid wsp:val=&quot;00C079D6&quot;/&gt;&lt;wsp:rsid wsp:val=&quot;00C07A6C&quot;/&gt;&lt;wsp:rsid wsp:val=&quot;00C07AE3&quot;/&gt;&lt;wsp:rsid wsp:val=&quot;00C07AE4&quot;/&gt;&lt;wsp:rsid wsp:val=&quot;00C07D3E&quot;/&gt;&lt;wsp:rsid wsp:val=&quot;00C10599&quot;/&gt;&lt;wsp:rsid wsp:val=&quot;00C106DF&quot;/&gt;&lt;wsp:rsid wsp:val=&quot;00C10D9F&quot;/&gt;&lt;wsp:rsid wsp:val=&quot;00C1114F&quot;/&gt;&lt;wsp:rsid wsp:val=&quot;00C11183&quot;/&gt;&lt;wsp:rsid wsp:val=&quot;00C11197&quot;/&gt;&lt;wsp:rsid wsp:val=&quot;00C1120D&quot;/&gt;&lt;wsp:rsid wsp:val=&quot;00C11354&quot;/&gt;&lt;wsp:rsid wsp:val=&quot;00C11B32&quot;/&gt;&lt;wsp:rsid wsp:val=&quot;00C11C33&quot;/&gt;&lt;wsp:rsid wsp:val=&quot;00C11C73&quot;/&gt;&lt;wsp:rsid wsp:val=&quot;00C11FE5&quot;/&gt;&lt;wsp:rsid wsp:val=&quot;00C11FF6&quot;/&gt;&lt;wsp:rsid wsp:val=&quot;00C124F6&quot;/&gt;&lt;wsp:rsid wsp:val=&quot;00C1252C&quot;/&gt;&lt;wsp:rsid wsp:val=&quot;00C1286D&quot;/&gt;&lt;wsp:rsid wsp:val=&quot;00C12DC5&quot;/&gt;&lt;wsp:rsid wsp:val=&quot;00C12E86&quot;/&gt;&lt;wsp:rsid wsp:val=&quot;00C12EB5&quot;/&gt;&lt;wsp:rsid wsp:val=&quot;00C13504&quot;/&gt;&lt;wsp:rsid wsp:val=&quot;00C13757&quot;/&gt;&lt;wsp:rsid wsp:val=&quot;00C138D2&quot;/&gt;&lt;wsp:rsid wsp:val=&quot;00C13C1B&quot;/&gt;&lt;wsp:rsid wsp:val=&quot;00C13C8A&quot;/&gt;&lt;wsp:rsid wsp:val=&quot;00C13F22&quot;/&gt;&lt;wsp:rsid wsp:val=&quot;00C13F33&quot;/&gt;&lt;wsp:rsid wsp:val=&quot;00C140FE&quot;/&gt;&lt;wsp:rsid wsp:val=&quot;00C141EC&quot;/&gt;&lt;wsp:rsid wsp:val=&quot;00C144B5&quot;/&gt;&lt;wsp:rsid wsp:val=&quot;00C14A2D&quot;/&gt;&lt;wsp:rsid wsp:val=&quot;00C14BE8&quot;/&gt;&lt;wsp:rsid wsp:val=&quot;00C15135&quot;/&gt;&lt;wsp:rsid wsp:val=&quot;00C15595&quot;/&gt;&lt;wsp:rsid wsp:val=&quot;00C1595F&quot;/&gt;&lt;wsp:rsid wsp:val=&quot;00C159ED&quot;/&gt;&lt;wsp:rsid wsp:val=&quot;00C1662C&quot;/&gt;&lt;wsp:rsid wsp:val=&quot;00C16B93&quot;/&gt;&lt;wsp:rsid wsp:val=&quot;00C17099&quot;/&gt;&lt;wsp:rsid wsp:val=&quot;00C1733B&quot;/&gt;&lt;wsp:rsid wsp:val=&quot;00C1741D&quot;/&gt;&lt;wsp:rsid wsp:val=&quot;00C174EC&quot;/&gt;&lt;wsp:rsid wsp:val=&quot;00C17593&quot;/&gt;&lt;wsp:rsid wsp:val=&quot;00C177BA&quot;/&gt;&lt;wsp:rsid wsp:val=&quot;00C17D7E&quot;/&gt;&lt;wsp:rsid wsp:val=&quot;00C17D89&quot;/&gt;&lt;wsp:rsid wsp:val=&quot;00C17F16&quot;/&gt;&lt;wsp:rsid wsp:val=&quot;00C202D5&quot;/&gt;&lt;wsp:rsid wsp:val=&quot;00C2068D&quot;/&gt;&lt;wsp:rsid wsp:val=&quot;00C206C4&quot;/&gt;&lt;wsp:rsid wsp:val=&quot;00C206EC&quot;/&gt;&lt;wsp:rsid wsp:val=&quot;00C20E43&quot;/&gt;&lt;wsp:rsid wsp:val=&quot;00C20F77&quot;/&gt;&lt;wsp:rsid wsp:val=&quot;00C20FC7&quot;/&gt;&lt;wsp:rsid wsp:val=&quot;00C218D5&quot;/&gt;&lt;wsp:rsid wsp:val=&quot;00C21A9A&quot;/&gt;&lt;wsp:rsid wsp:val=&quot;00C21B1D&quot;/&gt;&lt;wsp:rsid wsp:val=&quot;00C21C53&quot;/&gt;&lt;wsp:rsid wsp:val=&quot;00C222CF&quot;/&gt;&lt;wsp:rsid wsp:val=&quot;00C232DD&quot;/&gt;&lt;wsp:rsid wsp:val=&quot;00C23989&quot;/&gt;&lt;wsp:rsid wsp:val=&quot;00C2423A&quot;/&gt;&lt;wsp:rsid wsp:val=&quot;00C24CA2&quot;/&gt;&lt;wsp:rsid wsp:val=&quot;00C24EE5&quot;/&gt;&lt;wsp:rsid wsp:val=&quot;00C24F74&quot;/&gt;&lt;wsp:rsid wsp:val=&quot;00C250CF&quot;/&gt;&lt;wsp:rsid wsp:val=&quot;00C2544D&quot;/&gt;&lt;wsp:rsid wsp:val=&quot;00C25D3A&quot;/&gt;&lt;wsp:rsid wsp:val=&quot;00C263AE&quot;/&gt;&lt;wsp:rsid wsp:val=&quot;00C2660B&quot;/&gt;&lt;wsp:rsid wsp:val=&quot;00C26871&quot;/&gt;&lt;wsp:rsid wsp:val=&quot;00C2695A&quot;/&gt;&lt;wsp:rsid wsp:val=&quot;00C2716B&quot;/&gt;&lt;wsp:rsid wsp:val=&quot;00C274BE&quot;/&gt;&lt;wsp:rsid wsp:val=&quot;00C30547&quot;/&gt;&lt;wsp:rsid wsp:val=&quot;00C307FA&quot;/&gt;&lt;wsp:rsid wsp:val=&quot;00C30D3F&quot;/&gt;&lt;wsp:rsid wsp:val=&quot;00C30DAA&quot;/&gt;&lt;wsp:rsid wsp:val=&quot;00C30F1F&quot;/&gt;&lt;wsp:rsid wsp:val=&quot;00C30FB5&quot;/&gt;&lt;wsp:rsid wsp:val=&quot;00C30FB7&quot;/&gt;&lt;wsp:rsid wsp:val=&quot;00C31089&quot;/&gt;&lt;wsp:rsid wsp:val=&quot;00C31206&quot;/&gt;&lt;wsp:rsid wsp:val=&quot;00C31237&quot;/&gt;&lt;wsp:rsid wsp:val=&quot;00C314DF&quot;/&gt;&lt;wsp:rsid wsp:val=&quot;00C3175A&quot;/&gt;&lt;wsp:rsid wsp:val=&quot;00C31895&quot;/&gt;&lt;wsp:rsid wsp:val=&quot;00C319A2&quot;/&gt;&lt;wsp:rsid wsp:val=&quot;00C3208A&quot;/&gt;&lt;wsp:rsid wsp:val=&quot;00C32417&quot;/&gt;&lt;wsp:rsid wsp:val=&quot;00C325A7&quot;/&gt;&lt;wsp:rsid wsp:val=&quot;00C32BB7&quot;/&gt;&lt;wsp:rsid wsp:val=&quot;00C33558&quot;/&gt;&lt;wsp:rsid wsp:val=&quot;00C336E5&quot;/&gt;&lt;wsp:rsid wsp:val=&quot;00C339DE&quot;/&gt;&lt;wsp:rsid wsp:val=&quot;00C33A9F&quot;/&gt;&lt;wsp:rsid wsp:val=&quot;00C33AA7&quot;/&gt;&lt;wsp:rsid wsp:val=&quot;00C33D3F&quot;/&gt;&lt;wsp:rsid wsp:val=&quot;00C33DCE&quot;/&gt;&lt;wsp:rsid wsp:val=&quot;00C34010&quot;/&gt;&lt;wsp:rsid wsp:val=&quot;00C3463A&quot;/&gt;&lt;wsp:rsid wsp:val=&quot;00C346BB&quot;/&gt;&lt;wsp:rsid wsp:val=&quot;00C346C1&quot;/&gt;&lt;wsp:rsid wsp:val=&quot;00C34C05&quot;/&gt;&lt;wsp:rsid wsp:val=&quot;00C35659&quot;/&gt;&lt;wsp:rsid wsp:val=&quot;00C3566B&quot;/&gt;&lt;wsp:rsid wsp:val=&quot;00C35675&quot;/&gt;&lt;wsp:rsid wsp:val=&quot;00C35A42&quot;/&gt;&lt;wsp:rsid wsp:val=&quot;00C35B23&quot;/&gt;&lt;wsp:rsid wsp:val=&quot;00C35CFA&quot;/&gt;&lt;wsp:rsid wsp:val=&quot;00C35D4F&quot;/&gt;&lt;wsp:rsid wsp:val=&quot;00C36DAD&quot;/&gt;&lt;wsp:rsid wsp:val=&quot;00C37050&quot;/&gt;&lt;wsp:rsid wsp:val=&quot;00C37493&quot;/&gt;&lt;wsp:rsid wsp:val=&quot;00C37AEC&quot;/&gt;&lt;wsp:rsid wsp:val=&quot;00C37F07&quot;/&gt;&lt;wsp:rsid wsp:val=&quot;00C37F85&quot;/&gt;&lt;wsp:rsid wsp:val=&quot;00C37F8D&quot;/&gt;&lt;wsp:rsid wsp:val=&quot;00C4018E&quot;/&gt;&lt;wsp:rsid wsp:val=&quot;00C404D5&quot;/&gt;&lt;wsp:rsid wsp:val=&quot;00C40509&quot;/&gt;&lt;wsp:rsid wsp:val=&quot;00C40876&quot;/&gt;&lt;wsp:rsid wsp:val=&quot;00C40B7D&quot;/&gt;&lt;wsp:rsid wsp:val=&quot;00C41C71&quot;/&gt;&lt;wsp:rsid wsp:val=&quot;00C41CB0&quot;/&gt;&lt;wsp:rsid wsp:val=&quot;00C41CC9&quot;/&gt;&lt;wsp:rsid wsp:val=&quot;00C42130&quot;/&gt;&lt;wsp:rsid wsp:val=&quot;00C4218C&quot;/&gt;&lt;wsp:rsid wsp:val=&quot;00C42784&quot;/&gt;&lt;wsp:rsid wsp:val=&quot;00C429E1&quot;/&gt;&lt;wsp:rsid wsp:val=&quot;00C43421&quot;/&gt;&lt;wsp:rsid wsp:val=&quot;00C439F0&quot;/&gt;&lt;wsp:rsid wsp:val=&quot;00C43CE7&quot;/&gt;&lt;wsp:rsid wsp:val=&quot;00C44189&quot;/&gt;&lt;wsp:rsid wsp:val=&quot;00C4464F&quot;/&gt;&lt;wsp:rsid wsp:val=&quot;00C447FB&quot;/&gt;&lt;wsp:rsid wsp:val=&quot;00C44ADA&quot;/&gt;&lt;wsp:rsid wsp:val=&quot;00C453B8&quot;/&gt;&lt;wsp:rsid wsp:val=&quot;00C45A9C&quot;/&gt;&lt;wsp:rsid wsp:val=&quot;00C460F0&quot;/&gt;&lt;wsp:rsid wsp:val=&quot;00C46253&quot;/&gt;&lt;wsp:rsid wsp:val=&quot;00C46B53&quot;/&gt;&lt;wsp:rsid wsp:val=&quot;00C46D57&quot;/&gt;&lt;wsp:rsid wsp:val=&quot;00C46D92&quot;/&gt;&lt;wsp:rsid wsp:val=&quot;00C470AA&quot;/&gt;&lt;wsp:rsid wsp:val=&quot;00C47202&quot;/&gt;&lt;wsp:rsid wsp:val=&quot;00C47AE8&quot;/&gt;&lt;wsp:rsid wsp:val=&quot;00C5008A&quot;/&gt;&lt;wsp:rsid wsp:val=&quot;00C50420&quot;/&gt;&lt;wsp:rsid wsp:val=&quot;00C508B7&quot;/&gt;&lt;wsp:rsid wsp:val=&quot;00C50D41&quot;/&gt;&lt;wsp:rsid wsp:val=&quot;00C514F3&quot;/&gt;&lt;wsp:rsid wsp:val=&quot;00C515CC&quot;/&gt;&lt;wsp:rsid wsp:val=&quot;00C5196E&quot;/&gt;&lt;wsp:rsid wsp:val=&quot;00C51D11&quot;/&gt;&lt;wsp:rsid wsp:val=&quot;00C5257E&quot;/&gt;&lt;wsp:rsid wsp:val=&quot;00C531B4&quot;/&gt;&lt;wsp:rsid wsp:val=&quot;00C532F9&quot;/&gt;&lt;wsp:rsid wsp:val=&quot;00C5393D&quot;/&gt;&lt;wsp:rsid wsp:val=&quot;00C53E22&quot;/&gt;&lt;wsp:rsid wsp:val=&quot;00C544DE&quot;/&gt;&lt;wsp:rsid wsp:val=&quot;00C54757&quot;/&gt;&lt;wsp:rsid wsp:val=&quot;00C54C62&quot;/&gt;&lt;wsp:rsid wsp:val=&quot;00C5553D&quot;/&gt;&lt;wsp:rsid wsp:val=&quot;00C55ADC&quot;/&gt;&lt;wsp:rsid wsp:val=&quot;00C55B02&quot;/&gt;&lt;wsp:rsid wsp:val=&quot;00C55F3A&quot;/&gt;&lt;wsp:rsid wsp:val=&quot;00C56282&quot;/&gt;&lt;wsp:rsid wsp:val=&quot;00C5638E&quot;/&gt;&lt;wsp:rsid wsp:val=&quot;00C56918&quot;/&gt;&lt;wsp:rsid wsp:val=&quot;00C569CA&quot;/&gt;&lt;wsp:rsid wsp:val=&quot;00C56A29&quot;/&gt;&lt;wsp:rsid wsp:val=&quot;00C5707E&quot;/&gt;&lt;wsp:rsid wsp:val=&quot;00C57CC6&quot;/&gt;&lt;wsp:rsid wsp:val=&quot;00C601EB&quot;/&gt;&lt;wsp:rsid wsp:val=&quot;00C60EC1&quot;/&gt;&lt;wsp:rsid wsp:val=&quot;00C61ECD&quot;/&gt;&lt;wsp:rsid wsp:val=&quot;00C62027&quot;/&gt;&lt;wsp:rsid wsp:val=&quot;00C62163&quot;/&gt;&lt;wsp:rsid wsp:val=&quot;00C621EC&quot;/&gt;&lt;wsp:rsid wsp:val=&quot;00C62271&quot;/&gt;&lt;wsp:rsid wsp:val=&quot;00C62997&quot;/&gt;&lt;wsp:rsid wsp:val=&quot;00C629E0&quot;/&gt;&lt;wsp:rsid wsp:val=&quot;00C62BE7&quot;/&gt;&lt;wsp:rsid wsp:val=&quot;00C62C31&quot;/&gt;&lt;wsp:rsid wsp:val=&quot;00C633AB&quot;/&gt;&lt;wsp:rsid wsp:val=&quot;00C6343A&quot;/&gt;&lt;wsp:rsid wsp:val=&quot;00C63D17&quot;/&gt;&lt;wsp:rsid wsp:val=&quot;00C64376&quot;/&gt;&lt;wsp:rsid wsp:val=&quot;00C64626&quot;/&gt;&lt;wsp:rsid wsp:val=&quot;00C646FA&quot;/&gt;&lt;wsp:rsid wsp:val=&quot;00C64849&quot;/&gt;&lt;wsp:rsid wsp:val=&quot;00C64EDC&quot;/&gt;&lt;wsp:rsid wsp:val=&quot;00C65488&quot;/&gt;&lt;wsp:rsid wsp:val=&quot;00C658B2&quot;/&gt;&lt;wsp:rsid wsp:val=&quot;00C65D24&quot;/&gt;&lt;wsp:rsid wsp:val=&quot;00C65F58&quot;/&gt;&lt;wsp:rsid wsp:val=&quot;00C66571&quot;/&gt;&lt;wsp:rsid wsp:val=&quot;00C666DB&quot;/&gt;&lt;wsp:rsid wsp:val=&quot;00C667F6&quot;/&gt;&lt;wsp:rsid wsp:val=&quot;00C66B89&quot;/&gt;&lt;wsp:rsid wsp:val=&quot;00C66C34&quot;/&gt;&lt;wsp:rsid wsp:val=&quot;00C66FAE&quot;/&gt;&lt;wsp:rsid wsp:val=&quot;00C67231&quot;/&gt;&lt;wsp:rsid wsp:val=&quot;00C700D4&quot;/&gt;&lt;wsp:rsid wsp:val=&quot;00C7040D&quot;/&gt;&lt;wsp:rsid wsp:val=&quot;00C705AD&quot;/&gt;&lt;wsp:rsid wsp:val=&quot;00C70950&quot;/&gt;&lt;wsp:rsid wsp:val=&quot;00C70B8C&quot;/&gt;&lt;wsp:rsid wsp:val=&quot;00C710B3&quot;/&gt;&lt;wsp:rsid wsp:val=&quot;00C71468&quot;/&gt;&lt;wsp:rsid wsp:val=&quot;00C723AF&quot;/&gt;&lt;wsp:rsid wsp:val=&quot;00C7251B&quot;/&gt;&lt;wsp:rsid wsp:val=&quot;00C72EF5&quot;/&gt;&lt;wsp:rsid wsp:val=&quot;00C73102&quot;/&gt;&lt;wsp:rsid wsp:val=&quot;00C73224&quot;/&gt;&lt;wsp:rsid wsp:val=&quot;00C732C5&quot;/&gt;&lt;wsp:rsid wsp:val=&quot;00C73302&quot;/&gt;&lt;wsp:rsid wsp:val=&quot;00C7357D&quot;/&gt;&lt;wsp:rsid wsp:val=&quot;00C73979&quot;/&gt;&lt;wsp:rsid wsp:val=&quot;00C73E3E&quot;/&gt;&lt;wsp:rsid wsp:val=&quot;00C740FD&quot;/&gt;&lt;wsp:rsid wsp:val=&quot;00C74157&quot;/&gt;&lt;wsp:rsid wsp:val=&quot;00C7448E&quot;/&gt;&lt;wsp:rsid wsp:val=&quot;00C748E2&quot;/&gt;&lt;wsp:rsid wsp:val=&quot;00C74DC2&quot;/&gt;&lt;wsp:rsid wsp:val=&quot;00C75004&quot;/&gt;&lt;wsp:rsid wsp:val=&quot;00C755E8&quot;/&gt;&lt;wsp:rsid wsp:val=&quot;00C7576B&quot;/&gt;&lt;wsp:rsid wsp:val=&quot;00C75970&quot;/&gt;&lt;wsp:rsid wsp:val=&quot;00C75AC4&quot;/&gt;&lt;wsp:rsid wsp:val=&quot;00C75B22&quot;/&gt;&lt;wsp:rsid wsp:val=&quot;00C75C9D&quot;/&gt;&lt;wsp:rsid wsp:val=&quot;00C75CD0&quot;/&gt;&lt;wsp:rsid wsp:val=&quot;00C75EF9&quot;/&gt;&lt;wsp:rsid wsp:val=&quot;00C76778&quot;/&gt;&lt;wsp:rsid wsp:val=&quot;00C76816&quot;/&gt;&lt;wsp:rsid wsp:val=&quot;00C76A56&quot;/&gt;&lt;wsp:rsid wsp:val=&quot;00C76A6B&quot;/&gt;&lt;wsp:rsid wsp:val=&quot;00C7731D&quot;/&gt;&lt;wsp:rsid wsp:val=&quot;00C774B9&quot;/&gt;&lt;wsp:rsid wsp:val=&quot;00C775EF&quot;/&gt;&lt;wsp:rsid wsp:val=&quot;00C7799E&quot;/&gt;&lt;wsp:rsid wsp:val=&quot;00C77DF7&quot;/&gt;&lt;wsp:rsid wsp:val=&quot;00C80279&quot;/&gt;&lt;wsp:rsid wsp:val=&quot;00C80547&quot;/&gt;&lt;wsp:rsid wsp:val=&quot;00C80FD1&quot;/&gt;&lt;wsp:rsid wsp:val=&quot;00C8198E&quot;/&gt;&lt;wsp:rsid wsp:val=&quot;00C81B30&quot;/&gt;&lt;wsp:rsid wsp:val=&quot;00C82387&quot;/&gt;&lt;wsp:rsid wsp:val=&quot;00C82A08&quot;/&gt;&lt;wsp:rsid wsp:val=&quot;00C83E22&quot;/&gt;&lt;wsp:rsid wsp:val=&quot;00C85253&quot;/&gt;&lt;wsp:rsid wsp:val=&quot;00C8534D&quot;/&gt;&lt;wsp:rsid wsp:val=&quot;00C86131&quot;/&gt;&lt;wsp:rsid wsp:val=&quot;00C8624E&quot;/&gt;&lt;wsp:rsid wsp:val=&quot;00C86379&quot;/&gt;&lt;wsp:rsid wsp:val=&quot;00C864C3&quot;/&gt;&lt;wsp:rsid wsp:val=&quot;00C864DB&quot;/&gt;&lt;wsp:rsid wsp:val=&quot;00C87183&quot;/&gt;&lt;wsp:rsid wsp:val=&quot;00C87304&quot;/&gt;&lt;wsp:rsid wsp:val=&quot;00C8781D&quot;/&gt;&lt;wsp:rsid wsp:val=&quot;00C901A9&quot;/&gt;&lt;wsp:rsid wsp:val=&quot;00C905AC&quot;/&gt;&lt;wsp:rsid wsp:val=&quot;00C90B43&quot;/&gt;&lt;wsp:rsid wsp:val=&quot;00C90C65&quot;/&gt;&lt;wsp:rsid wsp:val=&quot;00C90C82&quot;/&gt;&lt;wsp:rsid wsp:val=&quot;00C90F7A&quot;/&gt;&lt;wsp:rsid wsp:val=&quot;00C912A0&quot;/&gt;&lt;wsp:rsid wsp:val=&quot;00C91516&quot;/&gt;&lt;wsp:rsid wsp:val=&quot;00C91707&quot;/&gt;&lt;wsp:rsid wsp:val=&quot;00C91AB8&quot;/&gt;&lt;wsp:rsid wsp:val=&quot;00C91CFB&quot;/&gt;&lt;wsp:rsid wsp:val=&quot;00C91FAC&quot;/&gt;&lt;wsp:rsid wsp:val=&quot;00C9220C&quot;/&gt;&lt;wsp:rsid wsp:val=&quot;00C92215&quot;/&gt;&lt;wsp:rsid wsp:val=&quot;00C922C5&quot;/&gt;&lt;wsp:rsid wsp:val=&quot;00C92352&quot;/&gt;&lt;wsp:rsid wsp:val=&quot;00C924D8&quot;/&gt;&lt;wsp:rsid wsp:val=&quot;00C92C2A&quot;/&gt;&lt;wsp:rsid wsp:val=&quot;00C92FE9&quot;/&gt;&lt;wsp:rsid wsp:val=&quot;00C9318C&quot;/&gt;&lt;wsp:rsid wsp:val=&quot;00C93297&quot;/&gt;&lt;wsp:rsid wsp:val=&quot;00C93651&quot;/&gt;&lt;wsp:rsid wsp:val=&quot;00C93B27&quot;/&gt;&lt;wsp:rsid wsp:val=&quot;00C93C3E&quot;/&gt;&lt;wsp:rsid wsp:val=&quot;00C93D37&quot;/&gt;&lt;wsp:rsid wsp:val=&quot;00C94508&quot;/&gt;&lt;wsp:rsid wsp:val=&quot;00C945A6&quot;/&gt;&lt;wsp:rsid wsp:val=&quot;00C945EC&quot;/&gt;&lt;wsp:rsid wsp:val=&quot;00C94AA5&quot;/&gt;&lt;wsp:rsid wsp:val=&quot;00C94C81&quot;/&gt;&lt;wsp:rsid wsp:val=&quot;00C94E45&quot;/&gt;&lt;wsp:rsid wsp:val=&quot;00C95300&quot;/&gt;&lt;wsp:rsid wsp:val=&quot;00C95380&quot;/&gt;&lt;wsp:rsid wsp:val=&quot;00C95548&quot;/&gt;&lt;wsp:rsid wsp:val=&quot;00C955AD&quot;/&gt;&lt;wsp:rsid wsp:val=&quot;00C95730&quot;/&gt;&lt;wsp:rsid wsp:val=&quot;00C957CD&quot;/&gt;&lt;wsp:rsid wsp:val=&quot;00C95962&quot;/&gt;&lt;wsp:rsid wsp:val=&quot;00C95A8A&quot;/&gt;&lt;wsp:rsid wsp:val=&quot;00C95B26&quot;/&gt;&lt;wsp:rsid wsp:val=&quot;00C95B2F&quot;/&gt;&lt;wsp:rsid wsp:val=&quot;00C95CCD&quot;/&gt;&lt;wsp:rsid wsp:val=&quot;00C95CD4&quot;/&gt;&lt;wsp:rsid wsp:val=&quot;00C96A19&quot;/&gt;&lt;wsp:rsid wsp:val=&quot;00C96FE0&quot;/&gt;&lt;wsp:rsid wsp:val=&quot;00C973E2&quot;/&gt;&lt;wsp:rsid wsp:val=&quot;00C975B2&quot;/&gt;&lt;wsp:rsid wsp:val=&quot;00C97AF1&quot;/&gt;&lt;wsp:rsid wsp:val=&quot;00CA09AA&quot;/&gt;&lt;wsp:rsid wsp:val=&quot;00CA0BAF&quot;/&gt;&lt;wsp:rsid wsp:val=&quot;00CA10AC&quot;/&gt;&lt;wsp:rsid wsp:val=&quot;00CA114D&quot;/&gt;&lt;wsp:rsid wsp:val=&quot;00CA1225&quot;/&gt;&lt;wsp:rsid wsp:val=&quot;00CA18D2&quot;/&gt;&lt;wsp:rsid wsp:val=&quot;00CA2919&quot;/&gt;&lt;wsp:rsid wsp:val=&quot;00CA2A7E&quot;/&gt;&lt;wsp:rsid wsp:val=&quot;00CA2B09&quot;/&gt;&lt;wsp:rsid wsp:val=&quot;00CA2C56&quot;/&gt;&lt;wsp:rsid wsp:val=&quot;00CA2E5D&quot;/&gt;&lt;wsp:rsid wsp:val=&quot;00CA3860&quot;/&gt;&lt;wsp:rsid wsp:val=&quot;00CA48F7&quot;/&gt;&lt;wsp:rsid wsp:val=&quot;00CA4A3F&quot;/&gt;&lt;wsp:rsid wsp:val=&quot;00CA4C14&quot;/&gt;&lt;wsp:rsid wsp:val=&quot;00CA4FE7&quot;/&gt;&lt;wsp:rsid wsp:val=&quot;00CA51A0&quot;/&gt;&lt;wsp:rsid wsp:val=&quot;00CA572F&quot;/&gt;&lt;wsp:rsid wsp:val=&quot;00CA58B2&quot;/&gt;&lt;wsp:rsid wsp:val=&quot;00CA5BEE&quot;/&gt;&lt;wsp:rsid wsp:val=&quot;00CA5EB2&quot;/&gt;&lt;wsp:rsid wsp:val=&quot;00CA6121&quot;/&gt;&lt;wsp:rsid wsp:val=&quot;00CA6164&quot;/&gt;&lt;wsp:rsid wsp:val=&quot;00CA63C6&quot;/&gt;&lt;wsp:rsid wsp:val=&quot;00CA6435&quot;/&gt;&lt;wsp:rsid wsp:val=&quot;00CA669B&quot;/&gt;&lt;wsp:rsid wsp:val=&quot;00CA73B2&quot;/&gt;&lt;wsp:rsid wsp:val=&quot;00CA74E8&quot;/&gt;&lt;wsp:rsid wsp:val=&quot;00CA765C&quot;/&gt;&lt;wsp:rsid wsp:val=&quot;00CA7EE9&quot;/&gt;&lt;wsp:rsid wsp:val=&quot;00CB016A&quot;/&gt;&lt;wsp:rsid wsp:val=&quot;00CB047F&quot;/&gt;&lt;wsp:rsid wsp:val=&quot;00CB0C2A&quot;/&gt;&lt;wsp:rsid wsp:val=&quot;00CB11BD&quot;/&gt;&lt;wsp:rsid wsp:val=&quot;00CB1368&quot;/&gt;&lt;wsp:rsid wsp:val=&quot;00CB1F2A&quot;/&gt;&lt;wsp:rsid wsp:val=&quot;00CB2836&quot;/&gt;&lt;wsp:rsid wsp:val=&quot;00CB2F65&quot;/&gt;&lt;wsp:rsid wsp:val=&quot;00CB480A&quot;/&gt;&lt;wsp:rsid wsp:val=&quot;00CB4FA5&quot;/&gt;&lt;wsp:rsid wsp:val=&quot;00CB558B&quot;/&gt;&lt;wsp:rsid wsp:val=&quot;00CB5751&quot;/&gt;&lt;wsp:rsid wsp:val=&quot;00CB58DD&quot;/&gt;&lt;wsp:rsid wsp:val=&quot;00CB5A90&quot;/&gt;&lt;wsp:rsid wsp:val=&quot;00CB5A9F&quot;/&gt;&lt;wsp:rsid wsp:val=&quot;00CB5EF8&quot;/&gt;&lt;wsp:rsid wsp:val=&quot;00CB6343&quot;/&gt;&lt;wsp:rsid wsp:val=&quot;00CB6590&quot;/&gt;&lt;wsp:rsid wsp:val=&quot;00CB68B3&quot;/&gt;&lt;wsp:rsid wsp:val=&quot;00CB68CD&quot;/&gt;&lt;wsp:rsid wsp:val=&quot;00CB6AF4&quot;/&gt;&lt;wsp:rsid wsp:val=&quot;00CB6F13&quot;/&gt;&lt;wsp:rsid wsp:val=&quot;00CB6F9E&quot;/&gt;&lt;wsp:rsid wsp:val=&quot;00CB7648&quot;/&gt;&lt;wsp:rsid wsp:val=&quot;00CB77AE&quot;/&gt;&lt;wsp:rsid wsp:val=&quot;00CB7B6B&quot;/&gt;&lt;wsp:rsid wsp:val=&quot;00CC009C&quot;/&gt;&lt;wsp:rsid wsp:val=&quot;00CC00B7&quot;/&gt;&lt;wsp:rsid wsp:val=&quot;00CC034B&quot;/&gt;&lt;wsp:rsid wsp:val=&quot;00CC054D&quot;/&gt;&lt;wsp:rsid wsp:val=&quot;00CC0AA7&quot;/&gt;&lt;wsp:rsid wsp:val=&quot;00CC0C70&quot;/&gt;&lt;wsp:rsid wsp:val=&quot;00CC0E56&quot;/&gt;&lt;wsp:rsid wsp:val=&quot;00CC172A&quot;/&gt;&lt;wsp:rsid wsp:val=&quot;00CC17E2&quot;/&gt;&lt;wsp:rsid wsp:val=&quot;00CC1A18&quot;/&gt;&lt;wsp:rsid wsp:val=&quot;00CC1C42&quot;/&gt;&lt;wsp:rsid wsp:val=&quot;00CC1CA3&quot;/&gt;&lt;wsp:rsid wsp:val=&quot;00CC1E3E&quot;/&gt;&lt;wsp:rsid wsp:val=&quot;00CC1E40&quot;/&gt;&lt;wsp:rsid wsp:val=&quot;00CC2559&quot;/&gt;&lt;wsp:rsid wsp:val=&quot;00CC27F5&quot;/&gt;&lt;wsp:rsid wsp:val=&quot;00CC2A12&quot;/&gt;&lt;wsp:rsid wsp:val=&quot;00CC2D18&quot;/&gt;&lt;wsp:rsid wsp:val=&quot;00CC2EFE&quot;/&gt;&lt;wsp:rsid wsp:val=&quot;00CC2F54&quot;/&gt;&lt;wsp:rsid wsp:val=&quot;00CC30F3&quot;/&gt;&lt;wsp:rsid wsp:val=&quot;00CC3822&quot;/&gt;&lt;wsp:rsid wsp:val=&quot;00CC3941&quot;/&gt;&lt;wsp:rsid wsp:val=&quot;00CC3E8C&quot;/&gt;&lt;wsp:rsid wsp:val=&quot;00CC4005&quot;/&gt;&lt;wsp:rsid wsp:val=&quot;00CC400F&quot;/&gt;&lt;wsp:rsid wsp:val=&quot;00CC4365&quot;/&gt;&lt;wsp:rsid wsp:val=&quot;00CC4C5E&quot;/&gt;&lt;wsp:rsid wsp:val=&quot;00CC4CCF&quot;/&gt;&lt;wsp:rsid wsp:val=&quot;00CC4F58&quot;/&gt;&lt;wsp:rsid wsp:val=&quot;00CC501E&quot;/&gt;&lt;wsp:rsid wsp:val=&quot;00CC57AE&quot;/&gt;&lt;wsp:rsid wsp:val=&quot;00CC5DD0&quot;/&gt;&lt;wsp:rsid wsp:val=&quot;00CC606C&quot;/&gt;&lt;wsp:rsid wsp:val=&quot;00CC69E8&quot;/&gt;&lt;wsp:rsid wsp:val=&quot;00CC6B0F&quot;/&gt;&lt;wsp:rsid wsp:val=&quot;00CC6B27&quot;/&gt;&lt;wsp:rsid wsp:val=&quot;00CC6B9F&quot;/&gt;&lt;wsp:rsid wsp:val=&quot;00CC6C99&quot;/&gt;&lt;wsp:rsid wsp:val=&quot;00CC728B&quot;/&gt;&lt;wsp:rsid wsp:val=&quot;00CC7356&quot;/&gt;&lt;wsp:rsid wsp:val=&quot;00CC74D5&quot;/&gt;&lt;wsp:rsid wsp:val=&quot;00CC7A6D&quot;/&gt;&lt;wsp:rsid wsp:val=&quot;00CC7BD9&quot;/&gt;&lt;wsp:rsid wsp:val=&quot;00CC7DF3&quot;/&gt;&lt;wsp:rsid wsp:val=&quot;00CC7DF5&quot;/&gt;&lt;wsp:rsid wsp:val=&quot;00CD04B6&quot;/&gt;&lt;wsp:rsid wsp:val=&quot;00CD04FE&quot;/&gt;&lt;wsp:rsid wsp:val=&quot;00CD0740&quot;/&gt;&lt;wsp:rsid wsp:val=&quot;00CD0768&quot;/&gt;&lt;wsp:rsid wsp:val=&quot;00CD0A59&quot;/&gt;&lt;wsp:rsid wsp:val=&quot;00CD14CB&quot;/&gt;&lt;wsp:rsid wsp:val=&quot;00CD150B&quot;/&gt;&lt;wsp:rsid wsp:val=&quot;00CD179D&quot;/&gt;&lt;wsp:rsid wsp:val=&quot;00CD1E16&quot;/&gt;&lt;wsp:rsid wsp:val=&quot;00CD1E6A&quot;/&gt;&lt;wsp:rsid wsp:val=&quot;00CD1E74&quot;/&gt;&lt;wsp:rsid wsp:val=&quot;00CD223B&quot;/&gt;&lt;wsp:rsid wsp:val=&quot;00CD2585&quot;/&gt;&lt;wsp:rsid wsp:val=&quot;00CD25A6&quot;/&gt;&lt;wsp:rsid wsp:val=&quot;00CD283A&quot;/&gt;&lt;wsp:rsid wsp:val=&quot;00CD2903&quot;/&gt;&lt;wsp:rsid wsp:val=&quot;00CD2C72&quot;/&gt;&lt;wsp:rsid wsp:val=&quot;00CD309B&quot;/&gt;&lt;wsp:rsid wsp:val=&quot;00CD3122&quot;/&gt;&lt;wsp:rsid wsp:val=&quot;00CD325D&quot;/&gt;&lt;wsp:rsid wsp:val=&quot;00CD325F&quot;/&gt;&lt;wsp:rsid wsp:val=&quot;00CD3675&quot;/&gt;&lt;wsp:rsid wsp:val=&quot;00CD3B2F&quot;/&gt;&lt;wsp:rsid wsp:val=&quot;00CD3D0C&quot;/&gt;&lt;wsp:rsid wsp:val=&quot;00CD3E10&quot;/&gt;&lt;wsp:rsid wsp:val=&quot;00CD3F09&quot;/&gt;&lt;wsp:rsid wsp:val=&quot;00CD3FAF&quot;/&gt;&lt;wsp:rsid wsp:val=&quot;00CD4358&quot;/&gt;&lt;wsp:rsid wsp:val=&quot;00CD43D9&quot;/&gt;&lt;wsp:rsid wsp:val=&quot;00CD492B&quot;/&gt;&lt;wsp:rsid wsp:val=&quot;00CD58A4&quot;/&gt;&lt;wsp:rsid wsp:val=&quot;00CD5C02&quot;/&gt;&lt;wsp:rsid wsp:val=&quot;00CD61E3&quot;/&gt;&lt;wsp:rsid wsp:val=&quot;00CD63C5&quot;/&gt;&lt;wsp:rsid wsp:val=&quot;00CD6814&quot;/&gt;&lt;wsp:rsid wsp:val=&quot;00CD6E0B&quot;/&gt;&lt;wsp:rsid wsp:val=&quot;00CD6F88&quot;/&gt;&lt;wsp:rsid wsp:val=&quot;00CD706B&quot;/&gt;&lt;wsp:rsid wsp:val=&quot;00CD787F&quot;/&gt;&lt;wsp:rsid wsp:val=&quot;00CE025E&quot;/&gt;&lt;wsp:rsid wsp:val=&quot;00CE030D&quot;/&gt;&lt;wsp:rsid wsp:val=&quot;00CE03B6&quot;/&gt;&lt;wsp:rsid wsp:val=&quot;00CE05F2&quot;/&gt;&lt;wsp:rsid wsp:val=&quot;00CE069B&quot;/&gt;&lt;wsp:rsid wsp:val=&quot;00CE0B1F&quot;/&gt;&lt;wsp:rsid wsp:val=&quot;00CE0B40&quot;/&gt;&lt;wsp:rsid wsp:val=&quot;00CE0CBF&quot;/&gt;&lt;wsp:rsid wsp:val=&quot;00CE112E&quot;/&gt;&lt;wsp:rsid wsp:val=&quot;00CE1162&quot;/&gt;&lt;wsp:rsid wsp:val=&quot;00CE1225&quot;/&gt;&lt;wsp:rsid wsp:val=&quot;00CE132D&quot;/&gt;&lt;wsp:rsid wsp:val=&quot;00CE152F&quot;/&gt;&lt;wsp:rsid wsp:val=&quot;00CE1A8E&quot;/&gt;&lt;wsp:rsid wsp:val=&quot;00CE212D&quot;/&gt;&lt;wsp:rsid wsp:val=&quot;00CE253D&quot;/&gt;&lt;wsp:rsid wsp:val=&quot;00CE2561&quot;/&gt;&lt;wsp:rsid wsp:val=&quot;00CE2E29&quot;/&gt;&lt;wsp:rsid wsp:val=&quot;00CE3257&quot;/&gt;&lt;wsp:rsid wsp:val=&quot;00CE3654&quot;/&gt;&lt;wsp:rsid wsp:val=&quot;00CE37BB&quot;/&gt;&lt;wsp:rsid wsp:val=&quot;00CE4D41&quot;/&gt;&lt;wsp:rsid wsp:val=&quot;00CE4FAE&quot;/&gt;&lt;wsp:rsid wsp:val=&quot;00CE5180&quot;/&gt;&lt;wsp:rsid wsp:val=&quot;00CE56E1&quot;/&gt;&lt;wsp:rsid wsp:val=&quot;00CE5A7E&quot;/&gt;&lt;wsp:rsid wsp:val=&quot;00CE5E50&quot;/&gt;&lt;wsp:rsid wsp:val=&quot;00CE66BE&quot;/&gt;&lt;wsp:rsid wsp:val=&quot;00CE697C&quot;/&gt;&lt;wsp:rsid wsp:val=&quot;00CE69F3&quot;/&gt;&lt;wsp:rsid wsp:val=&quot;00CE6AD5&quot;/&gt;&lt;wsp:rsid wsp:val=&quot;00CE6E24&quot;/&gt;&lt;wsp:rsid wsp:val=&quot;00CE733A&quot;/&gt;&lt;wsp:rsid wsp:val=&quot;00CE76BD&quot;/&gt;&lt;wsp:rsid wsp:val=&quot;00CE79BC&quot;/&gt;&lt;wsp:rsid wsp:val=&quot;00CE7E65&quot;/&gt;&lt;wsp:rsid wsp:val=&quot;00CF02AC&quot;/&gt;&lt;wsp:rsid wsp:val=&quot;00CF057C&quot;/&gt;&lt;wsp:rsid wsp:val=&quot;00CF06E6&quot;/&gt;&lt;wsp:rsid wsp:val=&quot;00CF18AB&quot;/&gt;&lt;wsp:rsid wsp:val=&quot;00CF1AA6&quot;/&gt;&lt;wsp:rsid wsp:val=&quot;00CF20C8&quot;/&gt;&lt;wsp:rsid wsp:val=&quot;00CF22F9&quot;/&gt;&lt;wsp:rsid wsp:val=&quot;00CF233B&quot;/&gt;&lt;wsp:rsid wsp:val=&quot;00CF23D5&quot;/&gt;&lt;wsp:rsid wsp:val=&quot;00CF2639&quot;/&gt;&lt;wsp:rsid wsp:val=&quot;00CF277A&quot;/&gt;&lt;wsp:rsid wsp:val=&quot;00CF2FBF&quot;/&gt;&lt;wsp:rsid wsp:val=&quot;00CF33BA&quot;/&gt;&lt;wsp:rsid wsp:val=&quot;00CF3F01&quot;/&gt;&lt;wsp:rsid wsp:val=&quot;00CF4079&quot;/&gt;&lt;wsp:rsid wsp:val=&quot;00CF40BA&quot;/&gt;&lt;wsp:rsid wsp:val=&quot;00CF43E3&quot;/&gt;&lt;wsp:rsid wsp:val=&quot;00CF46E1&quot;/&gt;&lt;wsp:rsid wsp:val=&quot;00CF4743&quot;/&gt;&lt;wsp:rsid wsp:val=&quot;00CF4FF0&quot;/&gt;&lt;wsp:rsid wsp:val=&quot;00CF50A9&quot;/&gt;&lt;wsp:rsid wsp:val=&quot;00CF52CF&quot;/&gt;&lt;wsp:rsid wsp:val=&quot;00CF542D&quot;/&gt;&lt;wsp:rsid wsp:val=&quot;00CF5A88&quot;/&gt;&lt;wsp:rsid wsp:val=&quot;00CF5BC8&quot;/&gt;&lt;wsp:rsid wsp:val=&quot;00CF61A3&quot;/&gt;&lt;wsp:rsid wsp:val=&quot;00CF667C&quot;/&gt;&lt;wsp:rsid wsp:val=&quot;00CF66DE&quot;/&gt;&lt;wsp:rsid wsp:val=&quot;00CF6848&quot;/&gt;&lt;wsp:rsid wsp:val=&quot;00CF6AF3&quot;/&gt;&lt;wsp:rsid wsp:val=&quot;00CF6C9A&quot;/&gt;&lt;wsp:rsid wsp:val=&quot;00CF6E82&quot;/&gt;&lt;wsp:rsid wsp:val=&quot;00CF6F64&quot;/&gt;&lt;wsp:rsid wsp:val=&quot;00CF741A&quot;/&gt;&lt;wsp:rsid wsp:val=&quot;00CF7CCF&quot;/&gt;&lt;wsp:rsid wsp:val=&quot;00CF7FC8&quot;/&gt;&lt;wsp:rsid wsp:val=&quot;00D00419&quot;/&gt;&lt;wsp:rsid wsp:val=&quot;00D00522&quot;/&gt;&lt;wsp:rsid wsp:val=&quot;00D00B22&quot;/&gt;&lt;wsp:rsid wsp:val=&quot;00D00D29&quot;/&gt;&lt;wsp:rsid wsp:val=&quot;00D017EE&quot;/&gt;&lt;wsp:rsid wsp:val=&quot;00D0181F&quot;/&gt;&lt;wsp:rsid wsp:val=&quot;00D0182B&quot;/&gt;&lt;wsp:rsid wsp:val=&quot;00D0186E&quot;/&gt;&lt;wsp:rsid wsp:val=&quot;00D01C73&quot;/&gt;&lt;wsp:rsid wsp:val=&quot;00D01E6B&quot;/&gt;&lt;wsp:rsid wsp:val=&quot;00D01F7D&quot;/&gt;&lt;wsp:rsid wsp:val=&quot;00D02369&quot;/&gt;&lt;wsp:rsid wsp:val=&quot;00D02592&quot;/&gt;&lt;wsp:rsid wsp:val=&quot;00D02978&quot;/&gt;&lt;wsp:rsid wsp:val=&quot;00D02A86&quot;/&gt;&lt;wsp:rsid wsp:val=&quot;00D02C36&quot;/&gt;&lt;wsp:rsid wsp:val=&quot;00D02E17&quot;/&gt;&lt;wsp:rsid wsp:val=&quot;00D03E71&quot;/&gt;&lt;wsp:rsid wsp:val=&quot;00D04F60&quot;/&gt;&lt;wsp:rsid wsp:val=&quot;00D04FC8&quot;/&gt;&lt;wsp:rsid wsp:val=&quot;00D05393&quot;/&gt;&lt;wsp:rsid wsp:val=&quot;00D05962&quot;/&gt;&lt;wsp:rsid wsp:val=&quot;00D05FD4&quot;/&gt;&lt;wsp:rsid wsp:val=&quot;00D06088&quot;/&gt;&lt;wsp:rsid wsp:val=&quot;00D0675C&quot;/&gt;&lt;wsp:rsid wsp:val=&quot;00D06800&quot;/&gt;&lt;wsp:rsid wsp:val=&quot;00D06B22&quot;/&gt;&lt;wsp:rsid wsp:val=&quot;00D06DED&quot;/&gt;&lt;wsp:rsid wsp:val=&quot;00D0735B&quot;/&gt;&lt;wsp:rsid wsp:val=&quot;00D078A9&quot;/&gt;&lt;wsp:rsid wsp:val=&quot;00D078C9&quot;/&gt;&lt;wsp:rsid wsp:val=&quot;00D0794F&quot;/&gt;&lt;wsp:rsid wsp:val=&quot;00D07DCA&quot;/&gt;&lt;wsp:rsid wsp:val=&quot;00D07DFE&quot;/&gt;&lt;wsp:rsid wsp:val=&quot;00D105EB&quot;/&gt;&lt;wsp:rsid wsp:val=&quot;00D11668&quot;/&gt;&lt;wsp:rsid wsp:val=&quot;00D11873&quot;/&gt;&lt;wsp:rsid wsp:val=&quot;00D11C58&quot;/&gt;&lt;wsp:rsid wsp:val=&quot;00D11C73&quot;/&gt;&lt;wsp:rsid wsp:val=&quot;00D11EEE&quot;/&gt;&lt;wsp:rsid wsp:val=&quot;00D11FAE&quot;/&gt;&lt;wsp:rsid wsp:val=&quot;00D12440&quot;/&gt;&lt;wsp:rsid wsp:val=&quot;00D12487&quot;/&gt;&lt;wsp:rsid wsp:val=&quot;00D126E6&quot;/&gt;&lt;wsp:rsid wsp:val=&quot;00D12B75&quot;/&gt;&lt;wsp:rsid wsp:val=&quot;00D12D9D&quot;/&gt;&lt;wsp:rsid wsp:val=&quot;00D132BF&quot;/&gt;&lt;wsp:rsid wsp:val=&quot;00D13880&quot;/&gt;&lt;wsp:rsid wsp:val=&quot;00D13BBC&quot;/&gt;&lt;wsp:rsid wsp:val=&quot;00D13CCD&quot;/&gt;&lt;wsp:rsid wsp:val=&quot;00D14204&quot;/&gt;&lt;wsp:rsid wsp:val=&quot;00D142BC&quot;/&gt;&lt;wsp:rsid wsp:val=&quot;00D14BB2&quot;/&gt;&lt;wsp:rsid wsp:val=&quot;00D153CD&quot;/&gt;&lt;wsp:rsid wsp:val=&quot;00D156B2&quot;/&gt;&lt;wsp:rsid wsp:val=&quot;00D15D9D&quot;/&gt;&lt;wsp:rsid wsp:val=&quot;00D1624D&quot;/&gt;&lt;wsp:rsid wsp:val=&quot;00D16AC4&quot;/&gt;&lt;wsp:rsid wsp:val=&quot;00D16BA8&quot;/&gt;&lt;wsp:rsid wsp:val=&quot;00D174E5&quot;/&gt;&lt;wsp:rsid wsp:val=&quot;00D175B8&quot;/&gt;&lt;wsp:rsid wsp:val=&quot;00D17748&quot;/&gt;&lt;wsp:rsid wsp:val=&quot;00D17F37&quot;/&gt;&lt;wsp:rsid wsp:val=&quot;00D20171&quot;/&gt;&lt;wsp:rsid wsp:val=&quot;00D202D3&quot;/&gt;&lt;wsp:rsid wsp:val=&quot;00D20F77&quot;/&gt;&lt;wsp:rsid wsp:val=&quot;00D2109E&quot;/&gt;&lt;wsp:rsid wsp:val=&quot;00D215E6&quot;/&gt;&lt;wsp:rsid wsp:val=&quot;00D2171B&quot;/&gt;&lt;wsp:rsid wsp:val=&quot;00D217CE&quot;/&gt;&lt;wsp:rsid wsp:val=&quot;00D22148&quot;/&gt;&lt;wsp:rsid wsp:val=&quot;00D22D2B&quot;/&gt;&lt;wsp:rsid wsp:val=&quot;00D2322E&quot;/&gt;&lt;wsp:rsid wsp:val=&quot;00D23556&quot;/&gt;&lt;wsp:rsid wsp:val=&quot;00D2390D&quot;/&gt;&lt;wsp:rsid wsp:val=&quot;00D23972&quot;/&gt;&lt;wsp:rsid wsp:val=&quot;00D23B89&quot;/&gt;&lt;wsp:rsid wsp:val=&quot;00D23CE2&quot;/&gt;&lt;wsp:rsid wsp:val=&quot;00D23EAA&quot;/&gt;&lt;wsp:rsid wsp:val=&quot;00D24F96&quot;/&gt;&lt;wsp:rsid wsp:val=&quot;00D258A8&quot;/&gt;&lt;wsp:rsid wsp:val=&quot;00D2592C&quot;/&gt;&lt;wsp:rsid wsp:val=&quot;00D25A50&quot;/&gt;&lt;wsp:rsid wsp:val=&quot;00D26199&quot;/&gt;&lt;wsp:rsid wsp:val=&quot;00D261FB&quot;/&gt;&lt;wsp:rsid wsp:val=&quot;00D26283&quot;/&gt;&lt;wsp:rsid wsp:val=&quot;00D263B5&quot;/&gt;&lt;wsp:rsid wsp:val=&quot;00D26586&quot;/&gt;&lt;wsp:rsid wsp:val=&quot;00D268F4&quot;/&gt;&lt;wsp:rsid wsp:val=&quot;00D269DE&quot;/&gt;&lt;wsp:rsid wsp:val=&quot;00D26B1E&quot;/&gt;&lt;wsp:rsid wsp:val=&quot;00D26DBE&quot;/&gt;&lt;wsp:rsid wsp:val=&quot;00D27628&quot;/&gt;&lt;wsp:rsid wsp:val=&quot;00D27843&quot;/&gt;&lt;wsp:rsid wsp:val=&quot;00D27DF2&quot;/&gt;&lt;wsp:rsid wsp:val=&quot;00D27F01&quot;/&gt;&lt;wsp:rsid wsp:val=&quot;00D30B60&quot;/&gt;&lt;wsp:rsid wsp:val=&quot;00D30C46&quot;/&gt;&lt;wsp:rsid wsp:val=&quot;00D30FC7&quot;/&gt;&lt;wsp:rsid wsp:val=&quot;00D31B9F&quot;/&gt;&lt;wsp:rsid wsp:val=&quot;00D31BEA&quot;/&gt;&lt;wsp:rsid wsp:val=&quot;00D31E85&quot;/&gt;&lt;wsp:rsid wsp:val=&quot;00D32120&quot;/&gt;&lt;wsp:rsid wsp:val=&quot;00D32446&quot;/&gt;&lt;wsp:rsid wsp:val=&quot;00D3298A&quot;/&gt;&lt;wsp:rsid wsp:val=&quot;00D329ED&quot;/&gt;&lt;wsp:rsid wsp:val=&quot;00D32B6E&quot;/&gt;&lt;wsp:rsid wsp:val=&quot;00D33313&quot;/&gt;&lt;wsp:rsid wsp:val=&quot;00D33410&quot;/&gt;&lt;wsp:rsid wsp:val=&quot;00D33AB3&quot;/&gt;&lt;wsp:rsid wsp:val=&quot;00D33AFC&quot;/&gt;&lt;wsp:rsid wsp:val=&quot;00D33D07&quot;/&gt;&lt;wsp:rsid wsp:val=&quot;00D3410B&quot;/&gt;&lt;wsp:rsid wsp:val=&quot;00D344C9&quot;/&gt;&lt;wsp:rsid wsp:val=&quot;00D3461F&quot;/&gt;&lt;wsp:rsid wsp:val=&quot;00D35272&quot;/&gt;&lt;wsp:rsid wsp:val=&quot;00D353FF&quot;/&gt;&lt;wsp:rsid wsp:val=&quot;00D35BE8&quot;/&gt;&lt;wsp:rsid wsp:val=&quot;00D3609F&quot;/&gt;&lt;wsp:rsid wsp:val=&quot;00D3610A&quot;/&gt;&lt;wsp:rsid wsp:val=&quot;00D361F6&quot;/&gt;&lt;wsp:rsid wsp:val=&quot;00D3646C&quot;/&gt;&lt;wsp:rsid wsp:val=&quot;00D3668C&quot;/&gt;&lt;wsp:rsid wsp:val=&quot;00D366E7&quot;/&gt;&lt;wsp:rsid wsp:val=&quot;00D369EA&quot;/&gt;&lt;wsp:rsid wsp:val=&quot;00D36C8E&quot;/&gt;&lt;wsp:rsid wsp:val=&quot;00D36ED5&quot;/&gt;&lt;wsp:rsid wsp:val=&quot;00D37568&quot;/&gt;&lt;wsp:rsid wsp:val=&quot;00D37C2D&quot;/&gt;&lt;wsp:rsid wsp:val=&quot;00D403D9&quot;/&gt;&lt;wsp:rsid wsp:val=&quot;00D404CE&quot;/&gt;&lt;wsp:rsid wsp:val=&quot;00D40E24&quot;/&gt;&lt;wsp:rsid wsp:val=&quot;00D40E25&quot;/&gt;&lt;wsp:rsid wsp:val=&quot;00D40E78&quot;/&gt;&lt;wsp:rsid wsp:val=&quot;00D41009&quot;/&gt;&lt;wsp:rsid wsp:val=&quot;00D41901&quot;/&gt;&lt;wsp:rsid wsp:val=&quot;00D41B4E&quot;/&gt;&lt;wsp:rsid wsp:val=&quot;00D41B97&quot;/&gt;&lt;wsp:rsid wsp:val=&quot;00D41BD5&quot;/&gt;&lt;wsp:rsid wsp:val=&quot;00D41CD0&quot;/&gt;&lt;wsp:rsid wsp:val=&quot;00D41D9A&quot;/&gt;&lt;wsp:rsid wsp:val=&quot;00D420DA&quot;/&gt;&lt;wsp:rsid wsp:val=&quot;00D421D9&quot;/&gt;&lt;wsp:rsid wsp:val=&quot;00D422E4&quot;/&gt;&lt;wsp:rsid wsp:val=&quot;00D429DA&quot;/&gt;&lt;wsp:rsid wsp:val=&quot;00D42B71&quot;/&gt;&lt;wsp:rsid wsp:val=&quot;00D42B88&quot;/&gt;&lt;wsp:rsid wsp:val=&quot;00D435FC&quot;/&gt;&lt;wsp:rsid wsp:val=&quot;00D43888&quot;/&gt;&lt;wsp:rsid wsp:val=&quot;00D43E9E&quot;/&gt;&lt;wsp:rsid wsp:val=&quot;00D440D2&quot;/&gt;&lt;wsp:rsid wsp:val=&quot;00D44232&quot;/&gt;&lt;wsp:rsid wsp:val=&quot;00D4429F&quot;/&gt;&lt;wsp:rsid wsp:val=&quot;00D44336&quot;/&gt;&lt;wsp:rsid wsp:val=&quot;00D448BD&quot;/&gt;&lt;wsp:rsid wsp:val=&quot;00D44A5C&quot;/&gt;&lt;wsp:rsid wsp:val=&quot;00D44A68&quot;/&gt;&lt;wsp:rsid wsp:val=&quot;00D4501C&quot;/&gt;&lt;wsp:rsid wsp:val=&quot;00D4551B&quot;/&gt;&lt;wsp:rsid wsp:val=&quot;00D45581&quot;/&gt;&lt;wsp:rsid wsp:val=&quot;00D45C69&quot;/&gt;&lt;wsp:rsid wsp:val=&quot;00D45ED8&quot;/&gt;&lt;wsp:rsid wsp:val=&quot;00D466E5&quot;/&gt;&lt;wsp:rsid wsp:val=&quot;00D467C7&quot;/&gt;&lt;wsp:rsid wsp:val=&quot;00D4688E&quot;/&gt;&lt;wsp:rsid wsp:val=&quot;00D46899&quot;/&gt;&lt;wsp:rsid wsp:val=&quot;00D46B9E&quot;/&gt;&lt;wsp:rsid wsp:val=&quot;00D46C9C&quot;/&gt;&lt;wsp:rsid wsp:val=&quot;00D46F2D&quot;/&gt;&lt;wsp:rsid wsp:val=&quot;00D471EF&quot;/&gt;&lt;wsp:rsid wsp:val=&quot;00D471F9&quot;/&gt;&lt;wsp:rsid wsp:val=&quot;00D475CC&quot;/&gt;&lt;wsp:rsid wsp:val=&quot;00D4774B&quot;/&gt;&lt;wsp:rsid wsp:val=&quot;00D477E2&quot;/&gt;&lt;wsp:rsid wsp:val=&quot;00D47C14&quot;/&gt;&lt;wsp:rsid wsp:val=&quot;00D501B2&quot;/&gt;&lt;wsp:rsid wsp:val=&quot;00D502B4&quot;/&gt;&lt;wsp:rsid wsp:val=&quot;00D5044A&quot;/&gt;&lt;wsp:rsid wsp:val=&quot;00D5082A&quot;/&gt;&lt;wsp:rsid wsp:val=&quot;00D50C12&quot;/&gt;&lt;wsp:rsid wsp:val=&quot;00D50F95&quot;/&gt;&lt;wsp:rsid wsp:val=&quot;00D5102A&quot;/&gt;&lt;wsp:rsid wsp:val=&quot;00D513F0&quot;/&gt;&lt;wsp:rsid wsp:val=&quot;00D5146D&quot;/&gt;&lt;wsp:rsid wsp:val=&quot;00D51565&quot;/&gt;&lt;wsp:rsid wsp:val=&quot;00D5163E&quot;/&gt;&lt;wsp:rsid wsp:val=&quot;00D51AAF&quot;/&gt;&lt;wsp:rsid wsp:val=&quot;00D51CBB&quot;/&gt;&lt;wsp:rsid wsp:val=&quot;00D51F84&quot;/&gt;&lt;wsp:rsid wsp:val=&quot;00D51F90&quot;/&gt;&lt;wsp:rsid wsp:val=&quot;00D52200&quot;/&gt;&lt;wsp:rsid wsp:val=&quot;00D525A6&quot;/&gt;&lt;wsp:rsid wsp:val=&quot;00D5294C&quot;/&gt;&lt;wsp:rsid wsp:val=&quot;00D5342F&quot;/&gt;&lt;wsp:rsid wsp:val=&quot;00D53539&quot;/&gt;&lt;wsp:rsid wsp:val=&quot;00D53768&quot;/&gt;&lt;wsp:rsid wsp:val=&quot;00D53C63&quot;/&gt;&lt;wsp:rsid wsp:val=&quot;00D54B87&quot;/&gt;&lt;wsp:rsid wsp:val=&quot;00D54C59&quot;/&gt;&lt;wsp:rsid wsp:val=&quot;00D54D88&quot;/&gt;&lt;wsp:rsid wsp:val=&quot;00D55115&quot;/&gt;&lt;wsp:rsid wsp:val=&quot;00D5521C&quot;/&gt;&lt;wsp:rsid wsp:val=&quot;00D552BA&quot;/&gt;&lt;wsp:rsid wsp:val=&quot;00D554E6&quot;/&gt;&lt;wsp:rsid wsp:val=&quot;00D55723&quot;/&gt;&lt;wsp:rsid wsp:val=&quot;00D55B68&quot;/&gt;&lt;wsp:rsid wsp:val=&quot;00D55C37&quot;/&gt;&lt;wsp:rsid wsp:val=&quot;00D5627D&quot;/&gt;&lt;wsp:rsid wsp:val=&quot;00D56330&quot;/&gt;&lt;wsp:rsid wsp:val=&quot;00D563C2&quot;/&gt;&lt;wsp:rsid wsp:val=&quot;00D56450&quot;/&gt;&lt;wsp:rsid wsp:val=&quot;00D56544&quot;/&gt;&lt;wsp:rsid wsp:val=&quot;00D56561&quot;/&gt;&lt;wsp:rsid wsp:val=&quot;00D56C31&quot;/&gt;&lt;wsp:rsid wsp:val=&quot;00D56D65&quot;/&gt;&lt;wsp:rsid wsp:val=&quot;00D56E86&quot;/&gt;&lt;wsp:rsid wsp:val=&quot;00D57291&quot;/&gt;&lt;wsp:rsid wsp:val=&quot;00D572B2&quot;/&gt;&lt;wsp:rsid wsp:val=&quot;00D578C5&quot;/&gt;&lt;wsp:rsid wsp:val=&quot;00D57C20&quot;/&gt;&lt;wsp:rsid wsp:val=&quot;00D57CEB&quot;/&gt;&lt;wsp:rsid wsp:val=&quot;00D57F0A&quot;/&gt;&lt;wsp:rsid wsp:val=&quot;00D600BE&quot;/&gt;&lt;wsp:rsid wsp:val=&quot;00D601BA&quot;/&gt;&lt;wsp:rsid wsp:val=&quot;00D60207&quot;/&gt;&lt;wsp:rsid wsp:val=&quot;00D60356&quot;/&gt;&lt;wsp:rsid wsp:val=&quot;00D60BCB&quot;/&gt;&lt;wsp:rsid wsp:val=&quot;00D60CB2&quot;/&gt;&lt;wsp:rsid wsp:val=&quot;00D60DD4&quot;/&gt;&lt;wsp:rsid wsp:val=&quot;00D610A5&quot;/&gt;&lt;wsp:rsid wsp:val=&quot;00D61834&quot;/&gt;&lt;wsp:rsid wsp:val=&quot;00D620D9&quot;/&gt;&lt;wsp:rsid wsp:val=&quot;00D62243&quot;/&gt;&lt;wsp:rsid wsp:val=&quot;00D62334&quot;/&gt;&lt;wsp:rsid wsp:val=&quot;00D6278F&quot;/&gt;&lt;wsp:rsid wsp:val=&quot;00D62798&quot;/&gt;&lt;wsp:rsid wsp:val=&quot;00D62949&quot;/&gt;&lt;wsp:rsid wsp:val=&quot;00D62B51&quot;/&gt;&lt;wsp:rsid wsp:val=&quot;00D62DEC&quot;/&gt;&lt;wsp:rsid wsp:val=&quot;00D634D4&quot;/&gt;&lt;wsp:rsid wsp:val=&quot;00D63BAD&quot;/&gt;&lt;wsp:rsid wsp:val=&quot;00D63C5F&quot;/&gt;&lt;wsp:rsid wsp:val=&quot;00D640A3&quot;/&gt;&lt;wsp:rsid wsp:val=&quot;00D6410E&quot;/&gt;&lt;wsp:rsid wsp:val=&quot;00D64176&quot;/&gt;&lt;wsp:rsid wsp:val=&quot;00D64280&quot;/&gt;&lt;wsp:rsid wsp:val=&quot;00D6433E&quot;/&gt;&lt;wsp:rsid wsp:val=&quot;00D64346&quot;/&gt;&lt;wsp:rsid wsp:val=&quot;00D6447E&quot;/&gt;&lt;wsp:rsid wsp:val=&quot;00D647F9&quot;/&gt;&lt;wsp:rsid wsp:val=&quot;00D6485C&quot;/&gt;&lt;wsp:rsid wsp:val=&quot;00D64CB8&quot;/&gt;&lt;wsp:rsid wsp:val=&quot;00D65404&quot;/&gt;&lt;wsp:rsid wsp:val=&quot;00D6575A&quot;/&gt;&lt;wsp:rsid wsp:val=&quot;00D65837&quot;/&gt;&lt;wsp:rsid wsp:val=&quot;00D65AAD&quot;/&gt;&lt;wsp:rsid wsp:val=&quot;00D66022&quot;/&gt;&lt;wsp:rsid wsp:val=&quot;00D66065&quot;/&gt;&lt;wsp:rsid wsp:val=&quot;00D662E2&quot;/&gt;&lt;wsp:rsid wsp:val=&quot;00D66657&quot;/&gt;&lt;wsp:rsid wsp:val=&quot;00D668FD&quot;/&gt;&lt;wsp:rsid wsp:val=&quot;00D66DAA&quot;/&gt;&lt;wsp:rsid wsp:val=&quot;00D7010A&quot;/&gt;&lt;wsp:rsid wsp:val=&quot;00D7040B&quot;/&gt;&lt;wsp:rsid wsp:val=&quot;00D70824&quot;/&gt;&lt;wsp:rsid wsp:val=&quot;00D70F5E&quot;/&gt;&lt;wsp:rsid wsp:val=&quot;00D70F87&quot;/&gt;&lt;wsp:rsid wsp:val=&quot;00D7116B&quot;/&gt;&lt;wsp:rsid wsp:val=&quot;00D7123A&quot;/&gt;&lt;wsp:rsid wsp:val=&quot;00D71259&quot;/&gt;&lt;wsp:rsid wsp:val=&quot;00D71D45&quot;/&gt;&lt;wsp:rsid wsp:val=&quot;00D73209&quot;/&gt;&lt;wsp:rsid wsp:val=&quot;00D73337&quot;/&gt;&lt;wsp:rsid wsp:val=&quot;00D73347&quot;/&gt;&lt;wsp:rsid wsp:val=&quot;00D73A3C&quot;/&gt;&lt;wsp:rsid wsp:val=&quot;00D73A6B&quot;/&gt;&lt;wsp:rsid wsp:val=&quot;00D73B96&quot;/&gt;&lt;wsp:rsid wsp:val=&quot;00D73DAD&quot;/&gt;&lt;wsp:rsid wsp:val=&quot;00D73DE0&quot;/&gt;&lt;wsp:rsid wsp:val=&quot;00D73E0D&quot;/&gt;&lt;wsp:rsid wsp:val=&quot;00D740A5&quot;/&gt;&lt;wsp:rsid wsp:val=&quot;00D74461&quot;/&gt;&lt;wsp:rsid wsp:val=&quot;00D7480B&quot;/&gt;&lt;wsp:rsid wsp:val=&quot;00D74AF7&quot;/&gt;&lt;wsp:rsid wsp:val=&quot;00D74EA0&quot;/&gt;&lt;wsp:rsid wsp:val=&quot;00D7505F&quot;/&gt;&lt;wsp:rsid wsp:val=&quot;00D7568F&quot;/&gt;&lt;wsp:rsid wsp:val=&quot;00D75843&quot;/&gt;&lt;wsp:rsid wsp:val=&quot;00D758A0&quot;/&gt;&lt;wsp:rsid wsp:val=&quot;00D758A1&quot;/&gt;&lt;wsp:rsid wsp:val=&quot;00D75CD8&quot;/&gt;&lt;wsp:rsid wsp:val=&quot;00D75E85&quot;/&gt;&lt;wsp:rsid wsp:val=&quot;00D761CB&quot;/&gt;&lt;wsp:rsid wsp:val=&quot;00D76A4B&quot;/&gt;&lt;wsp:rsid wsp:val=&quot;00D76DDA&quot;/&gt;&lt;wsp:rsid wsp:val=&quot;00D76E83&quot;/&gt;&lt;wsp:rsid wsp:val=&quot;00D771C9&quot;/&gt;&lt;wsp:rsid wsp:val=&quot;00D776EF&quot;/&gt;&lt;wsp:rsid wsp:val=&quot;00D778C8&quot;/&gt;&lt;wsp:rsid wsp:val=&quot;00D77B6A&quot;/&gt;&lt;wsp:rsid wsp:val=&quot;00D77C05&quot;/&gt;&lt;wsp:rsid wsp:val=&quot;00D800A1&quot;/&gt;&lt;wsp:rsid wsp:val=&quot;00D801DE&quot;/&gt;&lt;wsp:rsid wsp:val=&quot;00D8036A&quot;/&gt;&lt;wsp:rsid wsp:val=&quot;00D80AB8&quot;/&gt;&lt;wsp:rsid wsp:val=&quot;00D80C93&quot;/&gt;&lt;wsp:rsid wsp:val=&quot;00D80CCB&quot;/&gt;&lt;wsp:rsid wsp:val=&quot;00D812D3&quot;/&gt;&lt;wsp:rsid wsp:val=&quot;00D81307&quot;/&gt;&lt;wsp:rsid wsp:val=&quot;00D81491&quot;/&gt;&lt;wsp:rsid wsp:val=&quot;00D817FD&quot;/&gt;&lt;wsp:rsid wsp:val=&quot;00D81AF1&quot;/&gt;&lt;wsp:rsid wsp:val=&quot;00D81E9C&quot;/&gt;&lt;wsp:rsid wsp:val=&quot;00D820F3&quot;/&gt;&lt;wsp:rsid wsp:val=&quot;00D82543&quot;/&gt;&lt;wsp:rsid wsp:val=&quot;00D829AC&quot;/&gt;&lt;wsp:rsid wsp:val=&quot;00D82CF4&quot;/&gt;&lt;wsp:rsid wsp:val=&quot;00D83401&quot;/&gt;&lt;wsp:rsid wsp:val=&quot;00D838CD&quot;/&gt;&lt;wsp:rsid wsp:val=&quot;00D83B14&quot;/&gt;&lt;wsp:rsid wsp:val=&quot;00D83EE4&quot;/&gt;&lt;wsp:rsid wsp:val=&quot;00D84268&quot;/&gt;&lt;wsp:rsid wsp:val=&quot;00D84464&quot;/&gt;&lt;wsp:rsid wsp:val=&quot;00D846C5&quot;/&gt;&lt;wsp:rsid wsp:val=&quot;00D84B19&quot;/&gt;&lt;wsp:rsid wsp:val=&quot;00D853C3&quot;/&gt;&lt;wsp:rsid wsp:val=&quot;00D8588D&quot;/&gt;&lt;wsp:rsid wsp:val=&quot;00D85C44&quot;/&gt;&lt;wsp:rsid wsp:val=&quot;00D86343&quot;/&gt;&lt;wsp:rsid wsp:val=&quot;00D86B2B&quot;/&gt;&lt;wsp:rsid wsp:val=&quot;00D86B37&quot;/&gt;&lt;wsp:rsid wsp:val=&quot;00D86ED1&quot;/&gt;&lt;wsp:rsid wsp:val=&quot;00D87154&quot;/&gt;&lt;wsp:rsid wsp:val=&quot;00D8757E&quot;/&gt;&lt;wsp:rsid wsp:val=&quot;00D8778A&quot;/&gt;&lt;wsp:rsid wsp:val=&quot;00D87F82&quot;/&gt;&lt;wsp:rsid wsp:val=&quot;00D91009&quot;/&gt;&lt;wsp:rsid wsp:val=&quot;00D9120D&quot;/&gt;&lt;wsp:rsid wsp:val=&quot;00D9126A&quot;/&gt;&lt;wsp:rsid wsp:val=&quot;00D912DF&quot;/&gt;&lt;wsp:rsid wsp:val=&quot;00D9160F&quot;/&gt;&lt;wsp:rsid wsp:val=&quot;00D9163E&quot;/&gt;&lt;wsp:rsid wsp:val=&quot;00D919CC&quot;/&gt;&lt;wsp:rsid wsp:val=&quot;00D91C54&quot;/&gt;&lt;wsp:rsid wsp:val=&quot;00D91E52&quot;/&gt;&lt;wsp:rsid wsp:val=&quot;00D91F8C&quot;/&gt;&lt;wsp:rsid wsp:val=&quot;00D921E5&quot;/&gt;&lt;wsp:rsid wsp:val=&quot;00D92265&quot;/&gt;&lt;wsp:rsid wsp:val=&quot;00D9230B&quot;/&gt;&lt;wsp:rsid wsp:val=&quot;00D923B9&quot;/&gt;&lt;wsp:rsid wsp:val=&quot;00D92558&quot;/&gt;&lt;wsp:rsid wsp:val=&quot;00D92559&quot;/&gt;&lt;wsp:rsid wsp:val=&quot;00D925F1&quot;/&gt;&lt;wsp:rsid wsp:val=&quot;00D92633&quot;/&gt;&lt;wsp:rsid wsp:val=&quot;00D92CBC&quot;/&gt;&lt;wsp:rsid wsp:val=&quot;00D92FD3&quot;/&gt;&lt;wsp:rsid wsp:val=&quot;00D931F2&quot;/&gt;&lt;wsp:rsid wsp:val=&quot;00D93D5E&quot;/&gt;&lt;wsp:rsid wsp:val=&quot;00D948A0&quot;/&gt;&lt;wsp:rsid wsp:val=&quot;00D94BB0&quot;/&gt;&lt;wsp:rsid wsp:val=&quot;00D94C0C&quot;/&gt;&lt;wsp:rsid wsp:val=&quot;00D94FF3&quot;/&gt;&lt;wsp:rsid wsp:val=&quot;00D957C0&quot;/&gt;&lt;wsp:rsid wsp:val=&quot;00D95BF0&quot;/&gt;&lt;wsp:rsid wsp:val=&quot;00D95BFF&quot;/&gt;&lt;wsp:rsid wsp:val=&quot;00D95F44&quot;/&gt;&lt;wsp:rsid wsp:val=&quot;00D96193&quot;/&gt;&lt;wsp:rsid wsp:val=&quot;00D96780&quot;/&gt;&lt;wsp:rsid wsp:val=&quot;00D96DD2&quot;/&gt;&lt;wsp:rsid wsp:val=&quot;00D97DCE&quot;/&gt;&lt;wsp:rsid wsp:val=&quot;00D97E86&quot;/&gt;&lt;wsp:rsid wsp:val=&quot;00DA0FC0&quot;/&gt;&lt;wsp:rsid wsp:val=&quot;00DA1054&quot;/&gt;&lt;wsp:rsid wsp:val=&quot;00DA1D80&quot;/&gt;&lt;wsp:rsid wsp:val=&quot;00DA2046&quot;/&gt;&lt;wsp:rsid wsp:val=&quot;00DA23D2&quot;/&gt;&lt;wsp:rsid wsp:val=&quot;00DA25F8&quot;/&gt;&lt;wsp:rsid wsp:val=&quot;00DA29C4&quot;/&gt;&lt;wsp:rsid wsp:val=&quot;00DA2B47&quot;/&gt;&lt;wsp:rsid wsp:val=&quot;00DA2CD7&quot;/&gt;&lt;wsp:rsid wsp:val=&quot;00DA2D90&quot;/&gt;&lt;wsp:rsid wsp:val=&quot;00DA3335&quot;/&gt;&lt;wsp:rsid wsp:val=&quot;00DA3462&quot;/&gt;&lt;wsp:rsid wsp:val=&quot;00DA392D&quot;/&gt;&lt;wsp:rsid wsp:val=&quot;00DA3A76&quot;/&gt;&lt;wsp:rsid wsp:val=&quot;00DA3B43&quot;/&gt;&lt;wsp:rsid wsp:val=&quot;00DA3BE7&quot;/&gt;&lt;wsp:rsid wsp:val=&quot;00DA3EEC&quot;/&gt;&lt;wsp:rsid wsp:val=&quot;00DA3F00&quot;/&gt;&lt;wsp:rsid wsp:val=&quot;00DA43CA&quot;/&gt;&lt;wsp:rsid wsp:val=&quot;00DA492A&quot;/&gt;&lt;wsp:rsid wsp:val=&quot;00DA4A0C&quot;/&gt;&lt;wsp:rsid wsp:val=&quot;00DA4D11&quot;/&gt;&lt;wsp:rsid wsp:val=&quot;00DA571D&quot;/&gt;&lt;wsp:rsid wsp:val=&quot;00DA59A6&quot;/&gt;&lt;wsp:rsid wsp:val=&quot;00DA5A53&quot;/&gt;&lt;wsp:rsid wsp:val=&quot;00DA5CA9&quot;/&gt;&lt;wsp:rsid wsp:val=&quot;00DA5E35&quot;/&gt;&lt;wsp:rsid wsp:val=&quot;00DA5E7E&quot;/&gt;&lt;wsp:rsid wsp:val=&quot;00DA5EB0&quot;/&gt;&lt;wsp:rsid wsp:val=&quot;00DA64EB&quot;/&gt;&lt;wsp:rsid wsp:val=&quot;00DA714A&quot;/&gt;&lt;wsp:rsid wsp:val=&quot;00DA71AF&quot;/&gt;&lt;wsp:rsid wsp:val=&quot;00DA727D&quot;/&gt;&lt;wsp:rsid wsp:val=&quot;00DA7A85&quot;/&gt;&lt;wsp:rsid wsp:val=&quot;00DA7B43&quot;/&gt;&lt;wsp:rsid wsp:val=&quot;00DA7BC7&quot;/&gt;&lt;wsp:rsid wsp:val=&quot;00DA7E4C&quot;/&gt;&lt;wsp:rsid wsp:val=&quot;00DB0487&quot;/&gt;&lt;wsp:rsid wsp:val=&quot;00DB0564&quot;/&gt;&lt;wsp:rsid wsp:val=&quot;00DB081D&quot;/&gt;&lt;wsp:rsid wsp:val=&quot;00DB09EE&quot;/&gt;&lt;wsp:rsid wsp:val=&quot;00DB1239&quot;/&gt;&lt;wsp:rsid wsp:val=&quot;00DB1539&quot;/&gt;&lt;wsp:rsid wsp:val=&quot;00DB1F98&quot;/&gt;&lt;wsp:rsid wsp:val=&quot;00DB2551&quot;/&gt;&lt;wsp:rsid wsp:val=&quot;00DB286C&quot;/&gt;&lt;wsp:rsid wsp:val=&quot;00DB2B98&quot;/&gt;&lt;wsp:rsid wsp:val=&quot;00DB2DC2&quot;/&gt;&lt;wsp:rsid wsp:val=&quot;00DB35C7&quot;/&gt;&lt;wsp:rsid wsp:val=&quot;00DB39DE&quot;/&gt;&lt;wsp:rsid wsp:val=&quot;00DB3D52&quot;/&gt;&lt;wsp:rsid wsp:val=&quot;00DB4267&quot;/&gt;&lt;wsp:rsid wsp:val=&quot;00DB42C3&quot;/&gt;&lt;wsp:rsid wsp:val=&quot;00DB4322&quot;/&gt;&lt;wsp:rsid wsp:val=&quot;00DB4F9D&quot;/&gt;&lt;wsp:rsid wsp:val=&quot;00DB5512&quot;/&gt;&lt;wsp:rsid wsp:val=&quot;00DB5863&quot;/&gt;&lt;wsp:rsid wsp:val=&quot;00DB5A21&quot;/&gt;&lt;wsp:rsid wsp:val=&quot;00DB5BEA&quot;/&gt;&lt;wsp:rsid wsp:val=&quot;00DB5CAA&quot;/&gt;&lt;wsp:rsid wsp:val=&quot;00DB5DEB&quot;/&gt;&lt;wsp:rsid wsp:val=&quot;00DB5EE5&quot;/&gt;&lt;wsp:rsid wsp:val=&quot;00DB62A6&quot;/&gt;&lt;wsp:rsid wsp:val=&quot;00DB6500&quot;/&gt;&lt;wsp:rsid wsp:val=&quot;00DB6598&quot;/&gt;&lt;wsp:rsid wsp:val=&quot;00DB6798&quot;/&gt;&lt;wsp:rsid wsp:val=&quot;00DB68B4&quot;/&gt;&lt;wsp:rsid wsp:val=&quot;00DB68FF&quot;/&gt;&lt;wsp:rsid wsp:val=&quot;00DB6FA9&quot;/&gt;&lt;wsp:rsid wsp:val=&quot;00DB71FD&quot;/&gt;&lt;wsp:rsid wsp:val=&quot;00DB7427&quot;/&gt;&lt;wsp:rsid wsp:val=&quot;00DB749A&quot;/&gt;&lt;wsp:rsid wsp:val=&quot;00DB777F&quot;/&gt;&lt;wsp:rsid wsp:val=&quot;00DB79CC&quot;/&gt;&lt;wsp:rsid wsp:val=&quot;00DB7D70&quot;/&gt;&lt;wsp:rsid wsp:val=&quot;00DB7E8C&quot;/&gt;&lt;wsp:rsid wsp:val=&quot;00DC0715&quot;/&gt;&lt;wsp:rsid wsp:val=&quot;00DC0856&quot;/&gt;&lt;wsp:rsid wsp:val=&quot;00DC0F93&quot;/&gt;&lt;wsp:rsid wsp:val=&quot;00DC12FB&quot;/&gt;&lt;wsp:rsid wsp:val=&quot;00DC1384&quot;/&gt;&lt;wsp:rsid wsp:val=&quot;00DC13D4&quot;/&gt;&lt;wsp:rsid wsp:val=&quot;00DC1479&quot;/&gt;&lt;wsp:rsid wsp:val=&quot;00DC1624&quot;/&gt;&lt;wsp:rsid wsp:val=&quot;00DC162B&quot;/&gt;&lt;wsp:rsid wsp:val=&quot;00DC1763&quot;/&gt;&lt;wsp:rsid wsp:val=&quot;00DC2188&quot;/&gt;&lt;wsp:rsid wsp:val=&quot;00DC22B7&quot;/&gt;&lt;wsp:rsid wsp:val=&quot;00DC22C5&quot;/&gt;&lt;wsp:rsid wsp:val=&quot;00DC257F&quot;/&gt;&lt;wsp:rsid wsp:val=&quot;00DC2898&quot;/&gt;&lt;wsp:rsid wsp:val=&quot;00DC28A6&quot;/&gt;&lt;wsp:rsid wsp:val=&quot;00DC28EC&quot;/&gt;&lt;wsp:rsid wsp:val=&quot;00DC392F&quot;/&gt;&lt;wsp:rsid wsp:val=&quot;00DC3E1F&quot;/&gt;&lt;wsp:rsid wsp:val=&quot;00DC452B&quot;/&gt;&lt;wsp:rsid wsp:val=&quot;00DC4B72&quot;/&gt;&lt;wsp:rsid wsp:val=&quot;00DC4CCD&quot;/&gt;&lt;wsp:rsid wsp:val=&quot;00DC4D82&quot;/&gt;&lt;wsp:rsid wsp:val=&quot;00DC4E9C&quot;/&gt;&lt;wsp:rsid wsp:val=&quot;00DC522A&quot;/&gt;&lt;wsp:rsid wsp:val=&quot;00DC522F&quot;/&gt;&lt;wsp:rsid wsp:val=&quot;00DC560A&quot;/&gt;&lt;wsp:rsid wsp:val=&quot;00DC574D&quot;/&gt;&lt;wsp:rsid wsp:val=&quot;00DC588E&quot;/&gt;&lt;wsp:rsid wsp:val=&quot;00DC592C&quot;/&gt;&lt;wsp:rsid wsp:val=&quot;00DC5E66&quot;/&gt;&lt;wsp:rsid wsp:val=&quot;00DC65D8&quot;/&gt;&lt;wsp:rsid wsp:val=&quot;00DC6A94&quot;/&gt;&lt;wsp:rsid wsp:val=&quot;00DC6B82&quot;/&gt;&lt;wsp:rsid wsp:val=&quot;00DC7073&quot;/&gt;&lt;wsp:rsid wsp:val=&quot;00DC765F&quot;/&gt;&lt;wsp:rsid wsp:val=&quot;00DC7722&quot;/&gt;&lt;wsp:rsid wsp:val=&quot;00DC7890&quot;/&gt;&lt;wsp:rsid wsp:val=&quot;00DC7DAD&quot;/&gt;&lt;wsp:rsid wsp:val=&quot;00DC7E92&quot;/&gt;&lt;wsp:rsid wsp:val=&quot;00DD02C4&quot;/&gt;&lt;wsp:rsid wsp:val=&quot;00DD0877&quot;/&gt;&lt;wsp:rsid wsp:val=&quot;00DD0C93&quot;/&gt;&lt;wsp:rsid wsp:val=&quot;00DD0D46&quot;/&gt;&lt;wsp:rsid wsp:val=&quot;00DD1213&quot;/&gt;&lt;wsp:rsid wsp:val=&quot;00DD128A&quot;/&gt;&lt;wsp:rsid wsp:val=&quot;00DD12B1&quot;/&gt;&lt;wsp:rsid wsp:val=&quot;00DD12B5&quot;/&gt;&lt;wsp:rsid wsp:val=&quot;00DD1422&quot;/&gt;&lt;wsp:rsid wsp:val=&quot;00DD1947&quot;/&gt;&lt;wsp:rsid wsp:val=&quot;00DD1A59&quot;/&gt;&lt;wsp:rsid wsp:val=&quot;00DD1ED7&quot;/&gt;&lt;wsp:rsid wsp:val=&quot;00DD242B&quot;/&gt;&lt;wsp:rsid wsp:val=&quot;00DD2FE5&quot;/&gt;&lt;wsp:rsid wsp:val=&quot;00DD3184&quot;/&gt;&lt;wsp:rsid wsp:val=&quot;00DD3401&quot;/&gt;&lt;wsp:rsid wsp:val=&quot;00DD3430&quot;/&gt;&lt;wsp:rsid wsp:val=&quot;00DD3480&quot;/&gt;&lt;wsp:rsid wsp:val=&quot;00DD3565&quot;/&gt;&lt;wsp:rsid wsp:val=&quot;00DD35E2&quot;/&gt;&lt;wsp:rsid wsp:val=&quot;00DD476F&quot;/&gt;&lt;wsp:rsid wsp:val=&quot;00DD49D3&quot;/&gt;&lt;wsp:rsid wsp:val=&quot;00DD50F2&quot;/&gt;&lt;wsp:rsid wsp:val=&quot;00DD550A&quot;/&gt;&lt;wsp:rsid wsp:val=&quot;00DD598B&quot;/&gt;&lt;wsp:rsid wsp:val=&quot;00DD59BF&quot;/&gt;&lt;wsp:rsid wsp:val=&quot;00DD5BBE&quot;/&gt;&lt;wsp:rsid wsp:val=&quot;00DD6396&quot;/&gt;&lt;wsp:rsid wsp:val=&quot;00DD6A58&quot;/&gt;&lt;wsp:rsid wsp:val=&quot;00DD6C70&quot;/&gt;&lt;wsp:rsid wsp:val=&quot;00DD6CED&quot;/&gt;&lt;wsp:rsid wsp:val=&quot;00DD6DA2&quot;/&gt;&lt;wsp:rsid wsp:val=&quot;00DD7153&quot;/&gt;&lt;wsp:rsid wsp:val=&quot;00DD761C&quot;/&gt;&lt;wsp:rsid wsp:val=&quot;00DD76AF&quot;/&gt;&lt;wsp:rsid wsp:val=&quot;00DD7B13&quot;/&gt;&lt;wsp:rsid wsp:val=&quot;00DD7DF3&quot;/&gt;&lt;wsp:rsid wsp:val=&quot;00DE0171&quot;/&gt;&lt;wsp:rsid wsp:val=&quot;00DE01E6&quot;/&gt;&lt;wsp:rsid wsp:val=&quot;00DE0333&quot;/&gt;&lt;wsp:rsid wsp:val=&quot;00DE0558&quot;/&gt;&lt;wsp:rsid wsp:val=&quot;00DE1039&quot;/&gt;&lt;wsp:rsid wsp:val=&quot;00DE151C&quot;/&gt;&lt;wsp:rsid wsp:val=&quot;00DE1E5B&quot;/&gt;&lt;wsp:rsid wsp:val=&quot;00DE21CF&quot;/&gt;&lt;wsp:rsid wsp:val=&quot;00DE26D3&quot;/&gt;&lt;wsp:rsid wsp:val=&quot;00DE279F&quot;/&gt;&lt;wsp:rsid wsp:val=&quot;00DE27ED&quot;/&gt;&lt;wsp:rsid wsp:val=&quot;00DE2D4B&quot;/&gt;&lt;wsp:rsid wsp:val=&quot;00DE3083&quot;/&gt;&lt;wsp:rsid wsp:val=&quot;00DE38C2&quot;/&gt;&lt;wsp:rsid wsp:val=&quot;00DE3915&quot;/&gt;&lt;wsp:rsid wsp:val=&quot;00DE3DC5&quot;/&gt;&lt;wsp:rsid wsp:val=&quot;00DE3E7C&quot;/&gt;&lt;wsp:rsid wsp:val=&quot;00DE3F63&quot;/&gt;&lt;wsp:rsid wsp:val=&quot;00DE464E&quot;/&gt;&lt;wsp:rsid wsp:val=&quot;00DE4664&quot;/&gt;&lt;wsp:rsid wsp:val=&quot;00DE47CE&quot;/&gt;&lt;wsp:rsid wsp:val=&quot;00DE480D&quot;/&gt;&lt;wsp:rsid wsp:val=&quot;00DE4B0C&quot;/&gt;&lt;wsp:rsid wsp:val=&quot;00DE4D74&quot;/&gt;&lt;wsp:rsid wsp:val=&quot;00DE516B&quot;/&gt;&lt;wsp:rsid wsp:val=&quot;00DE53E4&quot;/&gt;&lt;wsp:rsid wsp:val=&quot;00DE5E4B&quot;/&gt;&lt;wsp:rsid wsp:val=&quot;00DE603C&quot;/&gt;&lt;wsp:rsid wsp:val=&quot;00DE61AA&quot;/&gt;&lt;wsp:rsid wsp:val=&quot;00DE629B&quot;/&gt;&lt;wsp:rsid wsp:val=&quot;00DE62E3&quot;/&gt;&lt;wsp:rsid wsp:val=&quot;00DE7012&quot;/&gt;&lt;wsp:rsid wsp:val=&quot;00DE7391&quot;/&gt;&lt;wsp:rsid wsp:val=&quot;00DE7521&quot;/&gt;&lt;wsp:rsid wsp:val=&quot;00DE7D03&quot;/&gt;&lt;wsp:rsid wsp:val=&quot;00DF02EC&quot;/&gt;&lt;wsp:rsid wsp:val=&quot;00DF0D33&quot;/&gt;&lt;wsp:rsid wsp:val=&quot;00DF0E63&quot;/&gt;&lt;wsp:rsid wsp:val=&quot;00DF1225&quot;/&gt;&lt;wsp:rsid wsp:val=&quot;00DF1280&quot;/&gt;&lt;wsp:rsid wsp:val=&quot;00DF1300&quot;/&gt;&lt;wsp:rsid wsp:val=&quot;00DF1453&quot;/&gt;&lt;wsp:rsid wsp:val=&quot;00DF1ADA&quot;/&gt;&lt;wsp:rsid wsp:val=&quot;00DF1CFA&quot;/&gt;&lt;wsp:rsid wsp:val=&quot;00DF1DE2&quot;/&gt;&lt;wsp:rsid wsp:val=&quot;00DF1FD6&quot;/&gt;&lt;wsp:rsid wsp:val=&quot;00DF26D0&quot;/&gt;&lt;wsp:rsid wsp:val=&quot;00DF28A8&quot;/&gt;&lt;wsp:rsid wsp:val=&quot;00DF2B37&quot;/&gt;&lt;wsp:rsid wsp:val=&quot;00DF2DDB&quot;/&gt;&lt;wsp:rsid wsp:val=&quot;00DF3195&quot;/&gt;&lt;wsp:rsid wsp:val=&quot;00DF32AF&quot;/&gt;&lt;wsp:rsid wsp:val=&quot;00DF3307&quot;/&gt;&lt;wsp:rsid wsp:val=&quot;00DF3492&quot;/&gt;&lt;wsp:rsid wsp:val=&quot;00DF3A17&quot;/&gt;&lt;wsp:rsid wsp:val=&quot;00DF3A6C&quot;/&gt;&lt;wsp:rsid wsp:val=&quot;00DF4091&quot;/&gt;&lt;wsp:rsid wsp:val=&quot;00DF4158&quot;/&gt;&lt;wsp:rsid wsp:val=&quot;00DF440F&quot;/&gt;&lt;wsp:rsid wsp:val=&quot;00DF4430&quot;/&gt;&lt;wsp:rsid wsp:val=&quot;00DF452A&quot;/&gt;&lt;wsp:rsid wsp:val=&quot;00DF4920&quot;/&gt;&lt;wsp:rsid wsp:val=&quot;00DF4BE5&quot;/&gt;&lt;wsp:rsid wsp:val=&quot;00DF4C07&quot;/&gt;&lt;wsp:rsid wsp:val=&quot;00DF4DEA&quot;/&gt;&lt;wsp:rsid wsp:val=&quot;00DF4F19&quot;/&gt;&lt;wsp:rsid wsp:val=&quot;00DF5270&quot;/&gt;&lt;wsp:rsid wsp:val=&quot;00DF54BE&quot;/&gt;&lt;wsp:rsid wsp:val=&quot;00DF5759&quot;/&gt;&lt;wsp:rsid wsp:val=&quot;00DF6014&quot;/&gt;&lt;wsp:rsid wsp:val=&quot;00DF6154&quot;/&gt;&lt;wsp:rsid wsp:val=&quot;00DF66C2&quot;/&gt;&lt;wsp:rsid wsp:val=&quot;00DF6824&quot;/&gt;&lt;wsp:rsid wsp:val=&quot;00DF6D9C&quot;/&gt;&lt;wsp:rsid wsp:val=&quot;00DF7226&quot;/&gt;&lt;wsp:rsid wsp:val=&quot;00DF7644&quot;/&gt;&lt;wsp:rsid wsp:val=&quot;00DF7C0A&quot;/&gt;&lt;wsp:rsid wsp:val=&quot;00E00018&quot;/&gt;&lt;wsp:rsid wsp:val=&quot;00E004D1&quot;/&gt;&lt;wsp:rsid wsp:val=&quot;00E00A07&quot;/&gt;&lt;wsp:rsid wsp:val=&quot;00E00EFF&quot;/&gt;&lt;wsp:rsid wsp:val=&quot;00E019EA&quot;/&gt;&lt;wsp:rsid wsp:val=&quot;00E0243C&quot;/&gt;&lt;wsp:rsid wsp:val=&quot;00E028E6&quot;/&gt;&lt;wsp:rsid wsp:val=&quot;00E02C20&quot;/&gt;&lt;wsp:rsid wsp:val=&quot;00E03016&quot;/&gt;&lt;wsp:rsid wsp:val=&quot;00E032C1&quot;/&gt;&lt;wsp:rsid wsp:val=&quot;00E039C0&quot;/&gt;&lt;wsp:rsid wsp:val=&quot;00E046C1&quot;/&gt;&lt;wsp:rsid wsp:val=&quot;00E049EC&quot;/&gt;&lt;wsp:rsid wsp:val=&quot;00E04EE6&quot;/&gt;&lt;wsp:rsid wsp:val=&quot;00E04FFA&quot;/&gt;&lt;wsp:rsid wsp:val=&quot;00E05A43&quot;/&gt;&lt;wsp:rsid wsp:val=&quot;00E05B03&quot;/&gt;&lt;wsp:rsid wsp:val=&quot;00E05C6E&quot;/&gt;&lt;wsp:rsid wsp:val=&quot;00E060A2&quot;/&gt;&lt;wsp:rsid wsp:val=&quot;00E069D6&quot;/&gt;&lt;wsp:rsid wsp:val=&quot;00E06AF4&quot;/&gt;&lt;wsp:rsid wsp:val=&quot;00E072FB&quot;/&gt;&lt;wsp:rsid wsp:val=&quot;00E07686&quot;/&gt;&lt;wsp:rsid wsp:val=&quot;00E079CA&quot;/&gt;&lt;wsp:rsid wsp:val=&quot;00E07E45&quot;/&gt;&lt;wsp:rsid wsp:val=&quot;00E07F16&quot;/&gt;&lt;wsp:rsid wsp:val=&quot;00E1007C&quot;/&gt;&lt;wsp:rsid wsp:val=&quot;00E102BD&quot;/&gt;&lt;wsp:rsid wsp:val=&quot;00E1039D&quot;/&gt;&lt;wsp:rsid wsp:val=&quot;00E103F8&quot;/&gt;&lt;wsp:rsid wsp:val=&quot;00E104DE&quot;/&gt;&lt;wsp:rsid wsp:val=&quot;00E1074E&quot;/&gt;&lt;wsp:rsid wsp:val=&quot;00E1084A&quot;/&gt;&lt;wsp:rsid wsp:val=&quot;00E10E38&quot;/&gt;&lt;wsp:rsid wsp:val=&quot;00E11DCD&quot;/&gt;&lt;wsp:rsid wsp:val=&quot;00E11EB8&quot;/&gt;&lt;wsp:rsid wsp:val=&quot;00E125EE&quot;/&gt;&lt;wsp:rsid wsp:val=&quot;00E12775&quot;/&gt;&lt;wsp:rsid wsp:val=&quot;00E12A5A&quot;/&gt;&lt;wsp:rsid wsp:val=&quot;00E12BDF&quot;/&gt;&lt;wsp:rsid wsp:val=&quot;00E12DAD&quot;/&gt;&lt;wsp:rsid wsp:val=&quot;00E136AE&quot;/&gt;&lt;wsp:rsid wsp:val=&quot;00E136E0&quot;/&gt;&lt;wsp:rsid wsp:val=&quot;00E139D0&quot;/&gt;&lt;wsp:rsid wsp:val=&quot;00E13AA4&quot;/&gt;&lt;wsp:rsid wsp:val=&quot;00E143F1&quot;/&gt;&lt;wsp:rsid wsp:val=&quot;00E145E0&quot;/&gt;&lt;wsp:rsid wsp:val=&quot;00E14913&quot;/&gt;&lt;wsp:rsid wsp:val=&quot;00E14BB9&quot;/&gt;&lt;wsp:rsid wsp:val=&quot;00E150B1&quot;/&gt;&lt;wsp:rsid wsp:val=&quot;00E15170&quot;/&gt;&lt;wsp:rsid wsp:val=&quot;00E15352&quot;/&gt;&lt;wsp:rsid wsp:val=&quot;00E154A1&quot;/&gt;&lt;wsp:rsid wsp:val=&quot;00E15686&quot;/&gt;&lt;wsp:rsid wsp:val=&quot;00E15B4D&quot;/&gt;&lt;wsp:rsid wsp:val=&quot;00E1626E&quot;/&gt;&lt;wsp:rsid wsp:val=&quot;00E164E8&quot;/&gt;&lt;wsp:rsid wsp:val=&quot;00E1654E&quot;/&gt;&lt;wsp:rsid wsp:val=&quot;00E167D4&quot;/&gt;&lt;wsp:rsid wsp:val=&quot;00E175FF&quot;/&gt;&lt;wsp:rsid wsp:val=&quot;00E17C0D&quot;/&gt;&lt;wsp:rsid wsp:val=&quot;00E17C3F&quot;/&gt;&lt;wsp:rsid wsp:val=&quot;00E17CFB&quot;/&gt;&lt;wsp:rsid wsp:val=&quot;00E20008&quot;/&gt;&lt;wsp:rsid wsp:val=&quot;00E202F9&quot;/&gt;&lt;wsp:rsid wsp:val=&quot;00E2038B&quot;/&gt;&lt;wsp:rsid wsp:val=&quot;00E203C4&quot;/&gt;&lt;wsp:rsid wsp:val=&quot;00E20661&quot;/&gt;&lt;wsp:rsid wsp:val=&quot;00E20775&quot;/&gt;&lt;wsp:rsid wsp:val=&quot;00E20862&quot;/&gt;&lt;wsp:rsid wsp:val=&quot;00E20AD1&quot;/&gt;&lt;wsp:rsid wsp:val=&quot;00E20B2D&quot;/&gt;&lt;wsp:rsid wsp:val=&quot;00E20E6F&quot;/&gt;&lt;wsp:rsid wsp:val=&quot;00E214FB&quot;/&gt;&lt;wsp:rsid wsp:val=&quot;00E216A5&quot;/&gt;&lt;wsp:rsid wsp:val=&quot;00E2189F&quot;/&gt;&lt;wsp:rsid wsp:val=&quot;00E21CCC&quot;/&gt;&lt;wsp:rsid wsp:val=&quot;00E21F88&quot;/&gt;&lt;wsp:rsid wsp:val=&quot;00E21FD8&quot;/&gt;&lt;wsp:rsid wsp:val=&quot;00E224C9&quot;/&gt;&lt;wsp:rsid wsp:val=&quot;00E226D4&quot;/&gt;&lt;wsp:rsid wsp:val=&quot;00E229F7&quot;/&gt;&lt;wsp:rsid wsp:val=&quot;00E22A10&quot;/&gt;&lt;wsp:rsid wsp:val=&quot;00E22EE3&quot;/&gt;&lt;wsp:rsid wsp:val=&quot;00E23179&quot;/&gt;&lt;wsp:rsid wsp:val=&quot;00E23224&quot;/&gt;&lt;wsp:rsid wsp:val=&quot;00E23232&quot;/&gt;&lt;wsp:rsid wsp:val=&quot;00E23851&quot;/&gt;&lt;wsp:rsid wsp:val=&quot;00E23ACC&quot;/&gt;&lt;wsp:rsid wsp:val=&quot;00E23ADB&quot;/&gt;&lt;wsp:rsid wsp:val=&quot;00E243E6&quot;/&gt;&lt;wsp:rsid wsp:val=&quot;00E2446F&quot;/&gt;&lt;wsp:rsid wsp:val=&quot;00E250DB&quot;/&gt;&lt;wsp:rsid wsp:val=&quot;00E259BD&quot;/&gt;&lt;wsp:rsid wsp:val=&quot;00E25F49&quot;/&gt;&lt;wsp:rsid wsp:val=&quot;00E2617B&quot;/&gt;&lt;wsp:rsid wsp:val=&quot;00E26295&quot;/&gt;&lt;wsp:rsid wsp:val=&quot;00E264F5&quot;/&gt;&lt;wsp:rsid wsp:val=&quot;00E2690E&quot;/&gt;&lt;wsp:rsid wsp:val=&quot;00E272FE&quot;/&gt;&lt;wsp:rsid wsp:val=&quot;00E27AA2&quot;/&gt;&lt;wsp:rsid wsp:val=&quot;00E27E5C&quot;/&gt;&lt;wsp:rsid wsp:val=&quot;00E300F1&quot;/&gt;&lt;wsp:rsid wsp:val=&quot;00E30388&quot;/&gt;&lt;wsp:rsid wsp:val=&quot;00E30505&quot;/&gt;&lt;wsp:rsid wsp:val=&quot;00E30517&quot;/&gt;&lt;wsp:rsid wsp:val=&quot;00E3070A&quot;/&gt;&lt;wsp:rsid wsp:val=&quot;00E30A72&quot;/&gt;&lt;wsp:rsid wsp:val=&quot;00E31371&quot;/&gt;&lt;wsp:rsid wsp:val=&quot;00E31506&quot;/&gt;&lt;wsp:rsid wsp:val=&quot;00E3169E&quot;/&gt;&lt;wsp:rsid wsp:val=&quot;00E31E91&quot;/&gt;&lt;wsp:rsid wsp:val=&quot;00E3222F&quot;/&gt;&lt;wsp:rsid wsp:val=&quot;00E32551&quot;/&gt;&lt;wsp:rsid wsp:val=&quot;00E327EE&quot;/&gt;&lt;wsp:rsid wsp:val=&quot;00E32D3A&quot;/&gt;&lt;wsp:rsid wsp:val=&quot;00E32E0E&quot;/&gt;&lt;wsp:rsid wsp:val=&quot;00E33592&quot;/&gt;&lt;wsp:rsid wsp:val=&quot;00E3370B&quot;/&gt;&lt;wsp:rsid wsp:val=&quot;00E337FB&quot;/&gt;&lt;wsp:rsid wsp:val=&quot;00E33802&quot;/&gt;&lt;wsp:rsid wsp:val=&quot;00E33814&quot;/&gt;&lt;wsp:rsid wsp:val=&quot;00E339C6&quot;/&gt;&lt;wsp:rsid wsp:val=&quot;00E33B1B&quot;/&gt;&lt;wsp:rsid wsp:val=&quot;00E33B7B&quot;/&gt;&lt;wsp:rsid wsp:val=&quot;00E33BB9&quot;/&gt;&lt;wsp:rsid wsp:val=&quot;00E33E4D&quot;/&gt;&lt;wsp:rsid wsp:val=&quot;00E340EC&quot;/&gt;&lt;wsp:rsid wsp:val=&quot;00E3457A&quot;/&gt;&lt;wsp:rsid wsp:val=&quot;00E34ED3&quot;/&gt;&lt;wsp:rsid wsp:val=&quot;00E34F08&quot;/&gt;&lt;wsp:rsid wsp:val=&quot;00E35225&quot;/&gt;&lt;wsp:rsid wsp:val=&quot;00E35F47&quot;/&gt;&lt;wsp:rsid wsp:val=&quot;00E360A5&quot;/&gt;&lt;wsp:rsid wsp:val=&quot;00E362BC&quot;/&gt;&lt;wsp:rsid wsp:val=&quot;00E36D92&quot;/&gt;&lt;wsp:rsid wsp:val=&quot;00E36E65&quot;/&gt;&lt;wsp:rsid wsp:val=&quot;00E377BF&quot;/&gt;&lt;wsp:rsid wsp:val=&quot;00E37C25&quot;/&gt;&lt;wsp:rsid wsp:val=&quot;00E37FDC&quot;/&gt;&lt;wsp:rsid wsp:val=&quot;00E40362&quot;/&gt;&lt;wsp:rsid wsp:val=&quot;00E40DAE&quot;/&gt;&lt;wsp:rsid wsp:val=&quot;00E41479&quot;/&gt;&lt;wsp:rsid wsp:val=&quot;00E416D6&quot;/&gt;&lt;wsp:rsid wsp:val=&quot;00E41A3E&quot;/&gt;&lt;wsp:rsid wsp:val=&quot;00E41D2F&quot;/&gt;&lt;wsp:rsid wsp:val=&quot;00E41DE5&quot;/&gt;&lt;wsp:rsid wsp:val=&quot;00E426ED&quot;/&gt;&lt;wsp:rsid wsp:val=&quot;00E42FF3&quot;/&gt;&lt;wsp:rsid wsp:val=&quot;00E430D1&quot;/&gt;&lt;wsp:rsid wsp:val=&quot;00E432AE&quot;/&gt;&lt;wsp:rsid wsp:val=&quot;00E4333D&quot;/&gt;&lt;wsp:rsid wsp:val=&quot;00E4356E&quot;/&gt;&lt;wsp:rsid wsp:val=&quot;00E43926&quot;/&gt;&lt;wsp:rsid wsp:val=&quot;00E43F1E&quot;/&gt;&lt;wsp:rsid wsp:val=&quot;00E43FBE&quot;/&gt;&lt;wsp:rsid wsp:val=&quot;00E441F2&quot;/&gt;&lt;wsp:rsid wsp:val=&quot;00E44F3C&quot;/&gt;&lt;wsp:rsid wsp:val=&quot;00E452D0&quot;/&gt;&lt;wsp:rsid wsp:val=&quot;00E45A9D&quot;/&gt;&lt;wsp:rsid wsp:val=&quot;00E460A1&quot;/&gt;&lt;wsp:rsid wsp:val=&quot;00E4664C&quot;/&gt;&lt;wsp:rsid wsp:val=&quot;00E46669&quot;/&gt;&lt;wsp:rsid wsp:val=&quot;00E46809&quot;/&gt;&lt;wsp:rsid wsp:val=&quot;00E46814&quot;/&gt;&lt;wsp:rsid wsp:val=&quot;00E46CC9&quot;/&gt;&lt;wsp:rsid wsp:val=&quot;00E47419&quot;/&gt;&lt;wsp:rsid wsp:val=&quot;00E47428&quot;/&gt;&lt;wsp:rsid wsp:val=&quot;00E477CA&quot;/&gt;&lt;wsp:rsid wsp:val=&quot;00E47878&quot;/&gt;&lt;wsp:rsid wsp:val=&quot;00E47B8B&quot;/&gt;&lt;wsp:rsid wsp:val=&quot;00E47D5F&quot;/&gt;&lt;wsp:rsid wsp:val=&quot;00E47D96&quot;/&gt;&lt;wsp:rsid wsp:val=&quot;00E47F91&quot;/&gt;&lt;wsp:rsid wsp:val=&quot;00E50315&quot;/&gt;&lt;wsp:rsid wsp:val=&quot;00E509DA&quot;/&gt;&lt;wsp:rsid wsp:val=&quot;00E50FF0&quot;/&gt;&lt;wsp:rsid wsp:val=&quot;00E510B5&quot;/&gt;&lt;wsp:rsid wsp:val=&quot;00E51548&quot;/&gt;&lt;wsp:rsid wsp:val=&quot;00E515A3&quot;/&gt;&lt;wsp:rsid wsp:val=&quot;00E516B4&quot;/&gt;&lt;wsp:rsid wsp:val=&quot;00E51817&quot;/&gt;&lt;wsp:rsid wsp:val=&quot;00E51A31&quot;/&gt;&lt;wsp:rsid wsp:val=&quot;00E51ABD&quot;/&gt;&lt;wsp:rsid wsp:val=&quot;00E51E23&quot;/&gt;&lt;wsp:rsid wsp:val=&quot;00E51E68&quot;/&gt;&lt;wsp:rsid wsp:val=&quot;00E52CCE&quot;/&gt;&lt;wsp:rsid wsp:val=&quot;00E52F76&quot;/&gt;&lt;wsp:rsid wsp:val=&quot;00E5315C&quot;/&gt;&lt;wsp:rsid wsp:val=&quot;00E53370&quot;/&gt;&lt;wsp:rsid wsp:val=&quot;00E538E0&quot;/&gt;&lt;wsp:rsid wsp:val=&quot;00E54D33&quot;/&gt;&lt;wsp:rsid wsp:val=&quot;00E55221&quot;/&gt;&lt;wsp:rsid wsp:val=&quot;00E55627&quot;/&gt;&lt;wsp:rsid wsp:val=&quot;00E55AEB&quot;/&gt;&lt;wsp:rsid wsp:val=&quot;00E56064&quot;/&gt;&lt;wsp:rsid wsp:val=&quot;00E56E29&quot;/&gt;&lt;wsp:rsid wsp:val=&quot;00E5711F&quot;/&gt;&lt;wsp:rsid wsp:val=&quot;00E57121&quot;/&gt;&lt;wsp:rsid wsp:val=&quot;00E572B2&quot;/&gt;&lt;wsp:rsid wsp:val=&quot;00E572CE&quot;/&gt;&lt;wsp:rsid wsp:val=&quot;00E5765B&quot;/&gt;&lt;wsp:rsid wsp:val=&quot;00E57A3C&quot;/&gt;&lt;wsp:rsid wsp:val=&quot;00E57DA7&quot;/&gt;&lt;wsp:rsid wsp:val=&quot;00E6000E&quot;/&gt;&lt;wsp:rsid wsp:val=&quot;00E602C9&quot;/&gt;&lt;wsp:rsid wsp:val=&quot;00E6043C&quot;/&gt;&lt;wsp:rsid wsp:val=&quot;00E60730&quot;/&gt;&lt;wsp:rsid wsp:val=&quot;00E608B7&quot;/&gt;&lt;wsp:rsid wsp:val=&quot;00E60D6F&quot;/&gt;&lt;wsp:rsid wsp:val=&quot;00E60F80&quot;/&gt;&lt;wsp:rsid wsp:val=&quot;00E61DAC&quot;/&gt;&lt;wsp:rsid wsp:val=&quot;00E624DA&quot;/&gt;&lt;wsp:rsid wsp:val=&quot;00E6275D&quot;/&gt;&lt;wsp:rsid wsp:val=&quot;00E629F9&quot;/&gt;&lt;wsp:rsid wsp:val=&quot;00E62AF2&quot;/&gt;&lt;wsp:rsid wsp:val=&quot;00E62B5D&quot;/&gt;&lt;wsp:rsid wsp:val=&quot;00E62D6E&quot;/&gt;&lt;wsp:rsid wsp:val=&quot;00E630F7&quot;/&gt;&lt;wsp:rsid wsp:val=&quot;00E632B7&quot;/&gt;&lt;wsp:rsid wsp:val=&quot;00E63AF2&quot;/&gt;&lt;wsp:rsid wsp:val=&quot;00E63F57&quot;/&gt;&lt;wsp:rsid wsp:val=&quot;00E6412A&quot;/&gt;&lt;wsp:rsid wsp:val=&quot;00E64286&quot;/&gt;&lt;wsp:rsid wsp:val=&quot;00E64763&quot;/&gt;&lt;wsp:rsid wsp:val=&quot;00E64B6C&quot;/&gt;&lt;wsp:rsid wsp:val=&quot;00E64C11&quot;/&gt;&lt;wsp:rsid wsp:val=&quot;00E65321&quot;/&gt;&lt;wsp:rsid wsp:val=&quot;00E6538C&quot;/&gt;&lt;wsp:rsid wsp:val=&quot;00E65E39&quot;/&gt;&lt;wsp:rsid wsp:val=&quot;00E65E6B&quot;/&gt;&lt;wsp:rsid wsp:val=&quot;00E6640D&quot;/&gt;&lt;wsp:rsid wsp:val=&quot;00E6682F&quot;/&gt;&lt;wsp:rsid wsp:val=&quot;00E701D0&quot;/&gt;&lt;wsp:rsid wsp:val=&quot;00E705E5&quot;/&gt;&lt;wsp:rsid wsp:val=&quot;00E70B0C&quot;/&gt;&lt;wsp:rsid wsp:val=&quot;00E70F1E&quot;/&gt;&lt;wsp:rsid wsp:val=&quot;00E71DF1&quot;/&gt;&lt;wsp:rsid wsp:val=&quot;00E722EF&quot;/&gt;&lt;wsp:rsid wsp:val=&quot;00E723D3&quot;/&gt;&lt;wsp:rsid wsp:val=&quot;00E7242A&quot;/&gt;&lt;wsp:rsid wsp:val=&quot;00E7245A&quot;/&gt;&lt;wsp:rsid wsp:val=&quot;00E72A2A&quot;/&gt;&lt;wsp:rsid wsp:val=&quot;00E72ABE&quot;/&gt;&lt;wsp:rsid wsp:val=&quot;00E72BCC&quot;/&gt;&lt;wsp:rsid wsp:val=&quot;00E73065&quot;/&gt;&lt;wsp:rsid wsp:val=&quot;00E7306F&quot;/&gt;&lt;wsp:rsid wsp:val=&quot;00E73E01&quot;/&gt;&lt;wsp:rsid wsp:val=&quot;00E74038&quot;/&gt;&lt;wsp:rsid wsp:val=&quot;00E7476B&quot;/&gt;&lt;wsp:rsid wsp:val=&quot;00E74844&quot;/&gt;&lt;wsp:rsid wsp:val=&quot;00E749FA&quot;/&gt;&lt;wsp:rsid wsp:val=&quot;00E74B5A&quot;/&gt;&lt;wsp:rsid wsp:val=&quot;00E74C98&quot;/&gt;&lt;wsp:rsid wsp:val=&quot;00E74CA1&quot;/&gt;&lt;wsp:rsid wsp:val=&quot;00E74DDD&quot;/&gt;&lt;wsp:rsid wsp:val=&quot;00E7524F&quot;/&gt;&lt;wsp:rsid wsp:val=&quot;00E7556D&quot;/&gt;&lt;wsp:rsid wsp:val=&quot;00E756FB&quot;/&gt;&lt;wsp:rsid wsp:val=&quot;00E75F9B&quot;/&gt;&lt;wsp:rsid wsp:val=&quot;00E76141&quot;/&gt;&lt;wsp:rsid wsp:val=&quot;00E76270&quot;/&gt;&lt;wsp:rsid wsp:val=&quot;00E76316&quot;/&gt;&lt;wsp:rsid wsp:val=&quot;00E76ED7&quot;/&gt;&lt;wsp:rsid wsp:val=&quot;00E77040&quot;/&gt;&lt;wsp:rsid wsp:val=&quot;00E773D4&quot;/&gt;&lt;wsp:rsid wsp:val=&quot;00E7780B&quot;/&gt;&lt;wsp:rsid wsp:val=&quot;00E7797B&quot;/&gt;&lt;wsp:rsid wsp:val=&quot;00E77C66&quot;/&gt;&lt;wsp:rsid wsp:val=&quot;00E8016D&quot;/&gt;&lt;wsp:rsid wsp:val=&quot;00E80487&quot;/&gt;&lt;wsp:rsid wsp:val=&quot;00E80B75&quot;/&gt;&lt;wsp:rsid wsp:val=&quot;00E810EC&quot;/&gt;&lt;wsp:rsid wsp:val=&quot;00E8117B&quot;/&gt;&lt;wsp:rsid wsp:val=&quot;00E81490&quot;/&gt;&lt;wsp:rsid wsp:val=&quot;00E81F9F&quot;/&gt;&lt;wsp:rsid wsp:val=&quot;00E81FFC&quot;/&gt;&lt;wsp:rsid wsp:val=&quot;00E826C8&quot;/&gt;&lt;wsp:rsid wsp:val=&quot;00E828DA&quot;/&gt;&lt;wsp:rsid wsp:val=&quot;00E82B9F&quot;/&gt;&lt;wsp:rsid wsp:val=&quot;00E83280&quot;/&gt;&lt;wsp:rsid wsp:val=&quot;00E832C9&quot;/&gt;&lt;wsp:rsid wsp:val=&quot;00E83469&quot;/&gt;&lt;wsp:rsid wsp:val=&quot;00E83D52&quot;/&gt;&lt;wsp:rsid wsp:val=&quot;00E83E6E&quot;/&gt;&lt;wsp:rsid wsp:val=&quot;00E83EE9&quot;/&gt;&lt;wsp:rsid wsp:val=&quot;00E843C5&quot;/&gt;&lt;wsp:rsid wsp:val=&quot;00E84A16&quot;/&gt;&lt;wsp:rsid wsp:val=&quot;00E84A59&quot;/&gt;&lt;wsp:rsid wsp:val=&quot;00E84E78&quot;/&gt;&lt;wsp:rsid wsp:val=&quot;00E850F7&quot;/&gt;&lt;wsp:rsid wsp:val=&quot;00E852EE&quot;/&gt;&lt;wsp:rsid wsp:val=&quot;00E85483&quot;/&gt;&lt;wsp:rsid wsp:val=&quot;00E859CA&quot;/&gt;&lt;wsp:rsid wsp:val=&quot;00E86057&quot;/&gt;&lt;wsp:rsid wsp:val=&quot;00E861F7&quot;/&gt;&lt;wsp:rsid wsp:val=&quot;00E86647&quot;/&gt;&lt;wsp:rsid wsp:val=&quot;00E86BA9&quot;/&gt;&lt;wsp:rsid wsp:val=&quot;00E87565&quot;/&gt;&lt;wsp:rsid wsp:val=&quot;00E877D8&quot;/&gt;&lt;wsp:rsid wsp:val=&quot;00E879F0&quot;/&gt;&lt;wsp:rsid wsp:val=&quot;00E87AE6&quot;/&gt;&lt;wsp:rsid wsp:val=&quot;00E87DC6&quot;/&gt;&lt;wsp:rsid wsp:val=&quot;00E87DCE&quot;/&gt;&lt;wsp:rsid wsp:val=&quot;00E87F95&quot;/&gt;&lt;wsp:rsid wsp:val=&quot;00E90199&quot;/&gt;&lt;wsp:rsid wsp:val=&quot;00E9035E&quot;/&gt;&lt;wsp:rsid wsp:val=&quot;00E90433&quot;/&gt;&lt;wsp:rsid wsp:val=&quot;00E90F08&quot;/&gt;&lt;wsp:rsid wsp:val=&quot;00E913F0&quot;/&gt;&lt;wsp:rsid wsp:val=&quot;00E91514&quot;/&gt;&lt;wsp:rsid wsp:val=&quot;00E915E1&quot;/&gt;&lt;wsp:rsid wsp:val=&quot;00E919F0&quot;/&gt;&lt;wsp:rsid wsp:val=&quot;00E91BF2&quot;/&gt;&lt;wsp:rsid wsp:val=&quot;00E91DDE&quot;/&gt;&lt;wsp:rsid wsp:val=&quot;00E91E61&quot;/&gt;&lt;wsp:rsid wsp:val=&quot;00E91EFC&quot;/&gt;&lt;wsp:rsid wsp:val=&quot;00E920B8&quot;/&gt;&lt;wsp:rsid wsp:val=&quot;00E9232D&quot;/&gt;&lt;wsp:rsid wsp:val=&quot;00E924C7&quot;/&gt;&lt;wsp:rsid wsp:val=&quot;00E92915&quot;/&gt;&lt;wsp:rsid wsp:val=&quot;00E92A07&quot;/&gt;&lt;wsp:rsid wsp:val=&quot;00E92E29&quot;/&gt;&lt;wsp:rsid wsp:val=&quot;00E92F0A&quot;/&gt;&lt;wsp:rsid wsp:val=&quot;00E93168&quot;/&gt;&lt;wsp:rsid wsp:val=&quot;00E9346A&quot;/&gt;&lt;wsp:rsid wsp:val=&quot;00E93A7A&quot;/&gt;&lt;wsp:rsid wsp:val=&quot;00E93B3D&quot;/&gt;&lt;wsp:rsid wsp:val=&quot;00E93CA2&quot;/&gt;&lt;wsp:rsid wsp:val=&quot;00E93D80&quot;/&gt;&lt;wsp:rsid wsp:val=&quot;00E942A2&quot;/&gt;&lt;wsp:rsid wsp:val=&quot;00E94307&quot;/&gt;&lt;wsp:rsid wsp:val=&quot;00E94762&quot;/&gt;&lt;wsp:rsid wsp:val=&quot;00E94CE0&quot;/&gt;&lt;wsp:rsid wsp:val=&quot;00E94DEC&quot;/&gt;&lt;wsp:rsid wsp:val=&quot;00E95129&quot;/&gt;&lt;wsp:rsid wsp:val=&quot;00E952D6&quot;/&gt;&lt;wsp:rsid wsp:val=&quot;00E9543A&quot;/&gt;&lt;wsp:rsid wsp:val=&quot;00E954F5&quot;/&gt;&lt;wsp:rsid wsp:val=&quot;00E95754&quot;/&gt;&lt;wsp:rsid wsp:val=&quot;00E95859&quot;/&gt;&lt;wsp:rsid wsp:val=&quot;00E95B52&quot;/&gt;&lt;wsp:rsid wsp:val=&quot;00E95D01&quot;/&gt;&lt;wsp:rsid wsp:val=&quot;00E9627E&quot;/&gt;&lt;wsp:rsid wsp:val=&quot;00E963F1&quot;/&gt;&lt;wsp:rsid wsp:val=&quot;00E9640F&quot;/&gt;&lt;wsp:rsid wsp:val=&quot;00E9694A&quot;/&gt;&lt;wsp:rsid wsp:val=&quot;00E96B89&quot;/&gt;&lt;wsp:rsid wsp:val=&quot;00E96C84&quot;/&gt;&lt;wsp:rsid wsp:val=&quot;00E96EB3&quot;/&gt;&lt;wsp:rsid wsp:val=&quot;00E96FBC&quot;/&gt;&lt;wsp:rsid wsp:val=&quot;00E971B7&quot;/&gt;&lt;wsp:rsid wsp:val=&quot;00E9738B&quot;/&gt;&lt;wsp:rsid wsp:val=&quot;00E97507&quot;/&gt;&lt;wsp:rsid wsp:val=&quot;00EA0281&quot;/&gt;&lt;wsp:rsid wsp:val=&quot;00EA04AD&quot;/&gt;&lt;wsp:rsid wsp:val=&quot;00EA0BD3&quot;/&gt;&lt;wsp:rsid wsp:val=&quot;00EA0BFA&quot;/&gt;&lt;wsp:rsid wsp:val=&quot;00EA0E04&quot;/&gt;&lt;wsp:rsid wsp:val=&quot;00EA0E05&quot;/&gt;&lt;wsp:rsid wsp:val=&quot;00EA0E10&quot;/&gt;&lt;wsp:rsid wsp:val=&quot;00EA1814&quot;/&gt;&lt;wsp:rsid wsp:val=&quot;00EA1B4A&quot;/&gt;&lt;wsp:rsid wsp:val=&quot;00EA1E52&quot;/&gt;&lt;wsp:rsid wsp:val=&quot;00EA1F8B&quot;/&gt;&lt;wsp:rsid wsp:val=&quot;00EA2271&quot;/&gt;&lt;wsp:rsid wsp:val=&quot;00EA23B9&quot;/&gt;&lt;wsp:rsid wsp:val=&quot;00EA2730&quot;/&gt;&lt;wsp:rsid wsp:val=&quot;00EA2ECB&quot;/&gt;&lt;wsp:rsid wsp:val=&quot;00EA300C&quot;/&gt;&lt;wsp:rsid wsp:val=&quot;00EA32DE&quot;/&gt;&lt;wsp:rsid wsp:val=&quot;00EA3601&quot;/&gt;&lt;wsp:rsid wsp:val=&quot;00EA3D67&quot;/&gt;&lt;wsp:rsid wsp:val=&quot;00EA3DB9&quot;/&gt;&lt;wsp:rsid wsp:val=&quot;00EA475F&quot;/&gt;&lt;wsp:rsid wsp:val=&quot;00EA4877&quot;/&gt;&lt;wsp:rsid wsp:val=&quot;00EA4AC2&quot;/&gt;&lt;wsp:rsid wsp:val=&quot;00EA5029&quot;/&gt;&lt;wsp:rsid wsp:val=&quot;00EA530D&quot;/&gt;&lt;wsp:rsid wsp:val=&quot;00EA5335&quot;/&gt;&lt;wsp:rsid wsp:val=&quot;00EA6039&quot;/&gt;&lt;wsp:rsid wsp:val=&quot;00EA6506&quot;/&gt;&lt;wsp:rsid wsp:val=&quot;00EA7051&quot;/&gt;&lt;wsp:rsid wsp:val=&quot;00EA708C&quot;/&gt;&lt;wsp:rsid wsp:val=&quot;00EA7A7E&quot;/&gt;&lt;wsp:rsid wsp:val=&quot;00EA7AF2&quot;/&gt;&lt;wsp:rsid wsp:val=&quot;00EA7C2F&quot;/&gt;&lt;wsp:rsid wsp:val=&quot;00EA7CE6&quot;/&gt;&lt;wsp:rsid wsp:val=&quot;00EA7E15&quot;/&gt;&lt;wsp:rsid wsp:val=&quot;00EA7E9E&quot;/&gt;&lt;wsp:rsid wsp:val=&quot;00EA7EF5&quot;/&gt;&lt;wsp:rsid wsp:val=&quot;00EA7F1F&quot;/&gt;&lt;wsp:rsid wsp:val=&quot;00EA7F74&quot;/&gt;&lt;wsp:rsid wsp:val=&quot;00EB0073&quot;/&gt;&lt;wsp:rsid wsp:val=&quot;00EB05DC&quot;/&gt;&lt;wsp:rsid wsp:val=&quot;00EB061D&quot;/&gt;&lt;wsp:rsid wsp:val=&quot;00EB06B4&quot;/&gt;&lt;wsp:rsid wsp:val=&quot;00EB077E&quot;/&gt;&lt;wsp:rsid wsp:val=&quot;00EB0CB0&quot;/&gt;&lt;wsp:rsid wsp:val=&quot;00EB0FCD&quot;/&gt;&lt;wsp:rsid wsp:val=&quot;00EB16A8&quot;/&gt;&lt;wsp:rsid wsp:val=&quot;00EB1705&quot;/&gt;&lt;wsp:rsid wsp:val=&quot;00EB2435&quot;/&gt;&lt;wsp:rsid wsp:val=&quot;00EB269A&quot;/&gt;&lt;wsp:rsid wsp:val=&quot;00EB2B2A&quot;/&gt;&lt;wsp:rsid wsp:val=&quot;00EB338E&quot;/&gt;&lt;wsp:rsid wsp:val=&quot;00EB3495&quot;/&gt;&lt;wsp:rsid wsp:val=&quot;00EB35D4&quot;/&gt;&lt;wsp:rsid wsp:val=&quot;00EB3619&quot;/&gt;&lt;wsp:rsid wsp:val=&quot;00EB3953&quot;/&gt;&lt;wsp:rsid wsp:val=&quot;00EB3AAB&quot;/&gt;&lt;wsp:rsid wsp:val=&quot;00EB3CE0&quot;/&gt;&lt;wsp:rsid wsp:val=&quot;00EB3DB0&quot;/&gt;&lt;wsp:rsid wsp:val=&quot;00EB410B&quot;/&gt;&lt;wsp:rsid wsp:val=&quot;00EB42C8&quot;/&gt;&lt;wsp:rsid wsp:val=&quot;00EB4878&quot;/&gt;&lt;wsp:rsid wsp:val=&quot;00EB4A13&quot;/&gt;&lt;wsp:rsid wsp:val=&quot;00EB52C5&quot;/&gt;&lt;wsp:rsid wsp:val=&quot;00EB534C&quot;/&gt;&lt;wsp:rsid wsp:val=&quot;00EB55D2&quot;/&gt;&lt;wsp:rsid wsp:val=&quot;00EB57E7&quot;/&gt;&lt;wsp:rsid wsp:val=&quot;00EB5A0B&quot;/&gt;&lt;wsp:rsid wsp:val=&quot;00EB5CC3&quot;/&gt;&lt;wsp:rsid wsp:val=&quot;00EB63A7&quot;/&gt;&lt;wsp:rsid wsp:val=&quot;00EB6440&quot;/&gt;&lt;wsp:rsid wsp:val=&quot;00EB6504&quot;/&gt;&lt;wsp:rsid wsp:val=&quot;00EB6698&quot;/&gt;&lt;wsp:rsid wsp:val=&quot;00EB6C27&quot;/&gt;&lt;wsp:rsid wsp:val=&quot;00EB6C53&quot;/&gt;&lt;wsp:rsid wsp:val=&quot;00EB77A5&quot;/&gt;&lt;wsp:rsid wsp:val=&quot;00EB7832&quot;/&gt;&lt;wsp:rsid wsp:val=&quot;00EB7B45&quot;/&gt;&lt;wsp:rsid wsp:val=&quot;00EB7C50&quot;/&gt;&lt;wsp:rsid wsp:val=&quot;00EB7E4D&quot;/&gt;&lt;wsp:rsid wsp:val=&quot;00EB7FE8&quot;/&gt;&lt;wsp:rsid wsp:val=&quot;00EC01DE&quot;/&gt;&lt;wsp:rsid wsp:val=&quot;00EC0A9B&quot;/&gt;&lt;wsp:rsid wsp:val=&quot;00EC0BF0&quot;/&gt;&lt;wsp:rsid wsp:val=&quot;00EC0C90&quot;/&gt;&lt;wsp:rsid wsp:val=&quot;00EC117E&quot;/&gt;&lt;wsp:rsid wsp:val=&quot;00EC1443&quot;/&gt;&lt;wsp:rsid wsp:val=&quot;00EC183D&quot;/&gt;&lt;wsp:rsid wsp:val=&quot;00EC1B6D&quot;/&gt;&lt;wsp:rsid wsp:val=&quot;00EC1D83&quot;/&gt;&lt;wsp:rsid wsp:val=&quot;00EC1E45&quot;/&gt;&lt;wsp:rsid wsp:val=&quot;00EC2E21&quot;/&gt;&lt;wsp:rsid wsp:val=&quot;00EC331F&quot;/&gt;&lt;wsp:rsid wsp:val=&quot;00EC36DD&quot;/&gt;&lt;wsp:rsid wsp:val=&quot;00EC3B1C&quot;/&gt;&lt;wsp:rsid wsp:val=&quot;00EC4D77&quot;/&gt;&lt;wsp:rsid wsp:val=&quot;00EC4D7B&quot;/&gt;&lt;wsp:rsid wsp:val=&quot;00EC4E2E&quot;/&gt;&lt;wsp:rsid wsp:val=&quot;00EC54F9&quot;/&gt;&lt;wsp:rsid wsp:val=&quot;00EC555C&quot;/&gt;&lt;wsp:rsid wsp:val=&quot;00EC5A0B&quot;/&gt;&lt;wsp:rsid wsp:val=&quot;00EC5A47&quot;/&gt;&lt;wsp:rsid wsp:val=&quot;00EC5D48&quot;/&gt;&lt;wsp:rsid wsp:val=&quot;00EC5F1A&quot;/&gt;&lt;wsp:rsid wsp:val=&quot;00EC6337&quot;/&gt;&lt;wsp:rsid wsp:val=&quot;00EC6D68&quot;/&gt;&lt;wsp:rsid wsp:val=&quot;00EC7183&quot;/&gt;&lt;wsp:rsid wsp:val=&quot;00EC71AB&quot;/&gt;&lt;wsp:rsid wsp:val=&quot;00EC7C94&quot;/&gt;&lt;wsp:rsid wsp:val=&quot;00ED00D1&quot;/&gt;&lt;wsp:rsid wsp:val=&quot;00ED022F&quot;/&gt;&lt;wsp:rsid wsp:val=&quot;00ED0CE1&quot;/&gt;&lt;wsp:rsid wsp:val=&quot;00ED0DE8&quot;/&gt;&lt;wsp:rsid wsp:val=&quot;00ED0EB9&quot;/&gt;&lt;wsp:rsid wsp:val=&quot;00ED1447&quot;/&gt;&lt;wsp:rsid wsp:val=&quot;00ED19B6&quot;/&gt;&lt;wsp:rsid wsp:val=&quot;00ED1A39&quot;/&gt;&lt;wsp:rsid wsp:val=&quot;00ED20F7&quot;/&gt;&lt;wsp:rsid wsp:val=&quot;00ED24AE&quot;/&gt;&lt;wsp:rsid wsp:val=&quot;00ED28B9&quot;/&gt;&lt;wsp:rsid wsp:val=&quot;00ED2FF1&quot;/&gt;&lt;wsp:rsid wsp:val=&quot;00ED309A&quot;/&gt;&lt;wsp:rsid wsp:val=&quot;00ED3118&quot;/&gt;&lt;wsp:rsid wsp:val=&quot;00ED3207&quot;/&gt;&lt;wsp:rsid wsp:val=&quot;00ED32E7&quot;/&gt;&lt;wsp:rsid wsp:val=&quot;00ED3534&quot;/&gt;&lt;wsp:rsid wsp:val=&quot;00ED35B9&quot;/&gt;&lt;wsp:rsid wsp:val=&quot;00ED367B&quot;/&gt;&lt;wsp:rsid wsp:val=&quot;00ED38D7&quot;/&gt;&lt;wsp:rsid wsp:val=&quot;00ED3B7D&quot;/&gt;&lt;wsp:rsid wsp:val=&quot;00ED3E6E&quot;/&gt;&lt;wsp:rsid wsp:val=&quot;00ED5122&quot;/&gt;&lt;wsp:rsid wsp:val=&quot;00ED520E&quot;/&gt;&lt;wsp:rsid wsp:val=&quot;00ED54F7&quot;/&gt;&lt;wsp:rsid wsp:val=&quot;00ED5618&quot;/&gt;&lt;wsp:rsid wsp:val=&quot;00ED58F2&quot;/&gt;&lt;wsp:rsid wsp:val=&quot;00EE08BC&quot;/&gt;&lt;wsp:rsid wsp:val=&quot;00EE09EA&quot;/&gt;&lt;wsp:rsid wsp:val=&quot;00EE0A49&quot;/&gt;&lt;wsp:rsid wsp:val=&quot;00EE0E09&quot;/&gt;&lt;wsp:rsid wsp:val=&quot;00EE12DA&quot;/&gt;&lt;wsp:rsid wsp:val=&quot;00EE14B3&quot;/&gt;&lt;wsp:rsid wsp:val=&quot;00EE15CA&quot;/&gt;&lt;wsp:rsid wsp:val=&quot;00EE18B4&quot;/&gt;&lt;wsp:rsid wsp:val=&quot;00EE18BB&quot;/&gt;&lt;wsp:rsid wsp:val=&quot;00EE1CDA&quot;/&gt;&lt;wsp:rsid wsp:val=&quot;00EE23E0&quot;/&gt;&lt;wsp:rsid wsp:val=&quot;00EE24B7&quot;/&gt;&lt;wsp:rsid wsp:val=&quot;00EE2AAB&quot;/&gt;&lt;wsp:rsid wsp:val=&quot;00EE2F97&quot;/&gt;&lt;wsp:rsid wsp:val=&quot;00EE3203&quot;/&gt;&lt;wsp:rsid wsp:val=&quot;00EE33A6&quot;/&gt;&lt;wsp:rsid wsp:val=&quot;00EE381B&quot;/&gt;&lt;wsp:rsid wsp:val=&quot;00EE3CE0&quot;/&gt;&lt;wsp:rsid wsp:val=&quot;00EE3DCB&quot;/&gt;&lt;wsp:rsid wsp:val=&quot;00EE5112&quot;/&gt;&lt;wsp:rsid wsp:val=&quot;00EE62B4&quot;/&gt;&lt;wsp:rsid wsp:val=&quot;00EE636D&quot;/&gt;&lt;wsp:rsid wsp:val=&quot;00EE66B1&quot;/&gt;&lt;wsp:rsid wsp:val=&quot;00EE6CC0&quot;/&gt;&lt;wsp:rsid wsp:val=&quot;00EE6E60&quot;/&gt;&lt;wsp:rsid wsp:val=&quot;00EE75D6&quot;/&gt;&lt;wsp:rsid wsp:val=&quot;00EE7966&quot;/&gt;&lt;wsp:rsid wsp:val=&quot;00EE7D91&quot;/&gt;&lt;wsp:rsid wsp:val=&quot;00EE7ECE&quot;/&gt;&lt;wsp:rsid wsp:val=&quot;00EF0225&quot;/&gt;&lt;wsp:rsid wsp:val=&quot;00EF05A6&quot;/&gt;&lt;wsp:rsid wsp:val=&quot;00EF082A&quot;/&gt;&lt;wsp:rsid wsp:val=&quot;00EF0A28&quot;/&gt;&lt;wsp:rsid wsp:val=&quot;00EF0E50&quot;/&gt;&lt;wsp:rsid wsp:val=&quot;00EF118F&quot;/&gt;&lt;wsp:rsid wsp:val=&quot;00EF1287&quot;/&gt;&lt;wsp:rsid wsp:val=&quot;00EF1333&quot;/&gt;&lt;wsp:rsid wsp:val=&quot;00EF20FD&quot;/&gt;&lt;wsp:rsid wsp:val=&quot;00EF2786&quot;/&gt;&lt;wsp:rsid wsp:val=&quot;00EF2A1F&quot;/&gt;&lt;wsp:rsid wsp:val=&quot;00EF2C3D&quot;/&gt;&lt;wsp:rsid wsp:val=&quot;00EF2EC7&quot;/&gt;&lt;wsp:rsid wsp:val=&quot;00EF34CD&quot;/&gt;&lt;wsp:rsid wsp:val=&quot;00EF386B&quot;/&gt;&lt;wsp:rsid wsp:val=&quot;00EF3A28&quot;/&gt;&lt;wsp:rsid wsp:val=&quot;00EF3A3D&quot;/&gt;&lt;wsp:rsid wsp:val=&quot;00EF3A4A&quot;/&gt;&lt;wsp:rsid wsp:val=&quot;00EF3D43&quot;/&gt;&lt;wsp:rsid wsp:val=&quot;00EF447D&quot;/&gt;&lt;wsp:rsid wsp:val=&quot;00EF493B&quot;/&gt;&lt;wsp:rsid wsp:val=&quot;00EF4F32&quot;/&gt;&lt;wsp:rsid wsp:val=&quot;00EF5326&quot;/&gt;&lt;wsp:rsid wsp:val=&quot;00EF5392&quot;/&gt;&lt;wsp:rsid wsp:val=&quot;00EF5861&quot;/&gt;&lt;wsp:rsid wsp:val=&quot;00EF5B7C&quot;/&gt;&lt;wsp:rsid wsp:val=&quot;00EF6141&quot;/&gt;&lt;wsp:rsid wsp:val=&quot;00EF650F&quot;/&gt;&lt;wsp:rsid wsp:val=&quot;00EF6BC3&quot;/&gt;&lt;wsp:rsid wsp:val=&quot;00EF6EF5&quot;/&gt;&lt;wsp:rsid wsp:val=&quot;00EF73ED&quot;/&gt;&lt;wsp:rsid wsp:val=&quot;00EF7614&quot;/&gt;&lt;wsp:rsid wsp:val=&quot;00EF767A&quot;/&gt;&lt;wsp:rsid wsp:val=&quot;00EF770D&quot;/&gt;&lt;wsp:rsid wsp:val=&quot;00EF7878&quot;/&gt;&lt;wsp:rsid wsp:val=&quot;00EF7CE8&quot;/&gt;&lt;wsp:rsid wsp:val=&quot;00F000F0&quot;/&gt;&lt;wsp:rsid wsp:val=&quot;00F00180&quot;/&gt;&lt;wsp:rsid wsp:val=&quot;00F005AF&quot;/&gt;&lt;wsp:rsid wsp:val=&quot;00F006E4&quot;/&gt;&lt;wsp:rsid wsp:val=&quot;00F00923&quot;/&gt;&lt;wsp:rsid wsp:val=&quot;00F00C9D&quot;/&gt;&lt;wsp:rsid wsp:val=&quot;00F01165&quot;/&gt;&lt;wsp:rsid wsp:val=&quot;00F017CB&quot;/&gt;&lt;wsp:rsid wsp:val=&quot;00F0197D&quot;/&gt;&lt;wsp:rsid wsp:val=&quot;00F01A58&quot;/&gt;&lt;wsp:rsid wsp:val=&quot;00F023A1&quot;/&gt;&lt;wsp:rsid wsp:val=&quot;00F024CA&quot;/&gt;&lt;wsp:rsid wsp:val=&quot;00F024E9&quot;/&gt;&lt;wsp:rsid wsp:val=&quot;00F024F0&quot;/&gt;&lt;wsp:rsid wsp:val=&quot;00F026AE&quot;/&gt;&lt;wsp:rsid wsp:val=&quot;00F027FF&quot;/&gt;&lt;wsp:rsid wsp:val=&quot;00F0301D&quot;/&gt;&lt;wsp:rsid wsp:val=&quot;00F0324C&quot;/&gt;&lt;wsp:rsid wsp:val=&quot;00F032D4&quot;/&gt;&lt;wsp:rsid wsp:val=&quot;00F032DF&quot;/&gt;&lt;wsp:rsid wsp:val=&quot;00F03466&quot;/&gt;&lt;wsp:rsid wsp:val=&quot;00F0388F&quot;/&gt;&lt;wsp:rsid wsp:val=&quot;00F03891&quot;/&gt;&lt;wsp:rsid wsp:val=&quot;00F03C67&quot;/&gt;&lt;wsp:rsid wsp:val=&quot;00F04551&quot;/&gt;&lt;wsp:rsid wsp:val=&quot;00F04568&quot;/&gt;&lt;wsp:rsid wsp:val=&quot;00F04D51&quot;/&gt;&lt;wsp:rsid wsp:val=&quot;00F04F3E&quot;/&gt;&lt;wsp:rsid wsp:val=&quot;00F0522E&quot;/&gt;&lt;wsp:rsid wsp:val=&quot;00F05382&quot;/&gt;&lt;wsp:rsid wsp:val=&quot;00F05C50&quot;/&gt;&lt;wsp:rsid wsp:val=&quot;00F05EED&quot;/&gt;&lt;wsp:rsid wsp:val=&quot;00F05FC8&quot;/&gt;&lt;wsp:rsid wsp:val=&quot;00F06B61&quot;/&gt;&lt;wsp:rsid wsp:val=&quot;00F06C9F&quot;/&gt;&lt;wsp:rsid wsp:val=&quot;00F06F02&quot;/&gt;&lt;wsp:rsid wsp:val=&quot;00F10437&quot;/&gt;&lt;wsp:rsid wsp:val=&quot;00F10465&quot;/&gt;&lt;wsp:rsid wsp:val=&quot;00F10474&quot;/&gt;&lt;wsp:rsid wsp:val=&quot;00F10864&quot;/&gt;&lt;wsp:rsid wsp:val=&quot;00F108F5&quot;/&gt;&lt;wsp:rsid wsp:val=&quot;00F10D2C&quot;/&gt;&lt;wsp:rsid wsp:val=&quot;00F10D5A&quot;/&gt;&lt;wsp:rsid wsp:val=&quot;00F11189&quot;/&gt;&lt;wsp:rsid wsp:val=&quot;00F1162A&quot;/&gt;&lt;wsp:rsid wsp:val=&quot;00F1165E&quot;/&gt;&lt;wsp:rsid wsp:val=&quot;00F11CF5&quot;/&gt;&lt;wsp:rsid wsp:val=&quot;00F124CB&quot;/&gt;&lt;wsp:rsid wsp:val=&quot;00F12B3D&quot;/&gt;&lt;wsp:rsid wsp:val=&quot;00F12D63&quot;/&gt;&lt;wsp:rsid wsp:val=&quot;00F1403E&quot;/&gt;&lt;wsp:rsid wsp:val=&quot;00F1415B&quot;/&gt;&lt;wsp:rsid wsp:val=&quot;00F1476B&quot;/&gt;&lt;wsp:rsid wsp:val=&quot;00F149F8&quot;/&gt;&lt;wsp:rsid wsp:val=&quot;00F14FB8&quot;/&gt;&lt;wsp:rsid wsp:val=&quot;00F155B5&quot;/&gt;&lt;wsp:rsid wsp:val=&quot;00F15860&quot;/&gt;&lt;wsp:rsid wsp:val=&quot;00F1698C&quot;/&gt;&lt;wsp:rsid wsp:val=&quot;00F16BB1&quot;/&gt;&lt;wsp:rsid wsp:val=&quot;00F17A8F&quot;/&gt;&lt;wsp:rsid wsp:val=&quot;00F17E4A&quot;/&gt;&lt;wsp:rsid wsp:val=&quot;00F17F6D&quot;/&gt;&lt;wsp:rsid wsp:val=&quot;00F20046&quot;/&gt;&lt;wsp:rsid wsp:val=&quot;00F206FE&quot;/&gt;&lt;wsp:rsid wsp:val=&quot;00F20EEB&quot;/&gt;&lt;wsp:rsid wsp:val=&quot;00F20F5B&quot;/&gt;&lt;wsp:rsid wsp:val=&quot;00F21048&quot;/&gt;&lt;wsp:rsid wsp:val=&quot;00F210AB&quot;/&gt;&lt;wsp:rsid wsp:val=&quot;00F21144&quot;/&gt;&lt;wsp:rsid wsp:val=&quot;00F211CB&quot;/&gt;&lt;wsp:rsid wsp:val=&quot;00F21484&quot;/&gt;&lt;wsp:rsid wsp:val=&quot;00F2149C&quot;/&gt;&lt;wsp:rsid wsp:val=&quot;00F215C3&quot;/&gt;&lt;wsp:rsid wsp:val=&quot;00F2175F&quot;/&gt;&lt;wsp:rsid wsp:val=&quot;00F21857&quot;/&gt;&lt;wsp:rsid wsp:val=&quot;00F218EF&quot;/&gt;&lt;wsp:rsid wsp:val=&quot;00F21A0B&quot;/&gt;&lt;wsp:rsid wsp:val=&quot;00F22444&quot;/&gt;&lt;wsp:rsid wsp:val=&quot;00F227B6&quot;/&gt;&lt;wsp:rsid wsp:val=&quot;00F22C96&quot;/&gt;&lt;wsp:rsid wsp:val=&quot;00F2334F&quot;/&gt;&lt;wsp:rsid wsp:val=&quot;00F2357F&quot;/&gt;&lt;wsp:rsid wsp:val=&quot;00F23BD0&quot;/&gt;&lt;wsp:rsid wsp:val=&quot;00F23FCA&quot;/&gt;&lt;wsp:rsid wsp:val=&quot;00F24275&quot;/&gt;&lt;wsp:rsid wsp:val=&quot;00F244C0&quot;/&gt;&lt;wsp:rsid wsp:val=&quot;00F2456B&quot;/&gt;&lt;wsp:rsid wsp:val=&quot;00F24846&quot;/&gt;&lt;wsp:rsid wsp:val=&quot;00F24A57&quot;/&gt;&lt;wsp:rsid wsp:val=&quot;00F24D1C&quot;/&gt;&lt;wsp:rsid wsp:val=&quot;00F24F4D&quot;/&gt;&lt;wsp:rsid wsp:val=&quot;00F24FA0&quot;/&gt;&lt;wsp:rsid wsp:val=&quot;00F250CE&quot;/&gt;&lt;wsp:rsid wsp:val=&quot;00F25157&quot;/&gt;&lt;wsp:rsid wsp:val=&quot;00F25EB4&quot;/&gt;&lt;wsp:rsid wsp:val=&quot;00F2617C&quot;/&gt;&lt;wsp:rsid wsp:val=&quot;00F2635E&quot;/&gt;&lt;wsp:rsid wsp:val=&quot;00F26421&quot;/&gt;&lt;wsp:rsid wsp:val=&quot;00F2643A&quot;/&gt;&lt;wsp:rsid wsp:val=&quot;00F26585&quot;/&gt;&lt;wsp:rsid wsp:val=&quot;00F267B6&quot;/&gt;&lt;wsp:rsid wsp:val=&quot;00F26886&quot;/&gt;&lt;wsp:rsid wsp:val=&quot;00F2699C&quot;/&gt;&lt;wsp:rsid wsp:val=&quot;00F26AF5&quot;/&gt;&lt;wsp:rsid wsp:val=&quot;00F26BB7&quot;/&gt;&lt;wsp:rsid wsp:val=&quot;00F27763&quot;/&gt;&lt;wsp:rsid wsp:val=&quot;00F27E0C&quot;/&gt;&lt;wsp:rsid wsp:val=&quot;00F27EF4&quot;/&gt;&lt;wsp:rsid wsp:val=&quot;00F3002F&quot;/&gt;&lt;wsp:rsid wsp:val=&quot;00F30031&quot;/&gt;&lt;wsp:rsid wsp:val=&quot;00F30353&quot;/&gt;&lt;wsp:rsid wsp:val=&quot;00F308C0&quot;/&gt;&lt;wsp:rsid wsp:val=&quot;00F30A6F&quot;/&gt;&lt;wsp:rsid wsp:val=&quot;00F30A78&quot;/&gt;&lt;wsp:rsid wsp:val=&quot;00F30BE8&quot;/&gt;&lt;wsp:rsid wsp:val=&quot;00F30FF2&quot;/&gt;&lt;wsp:rsid wsp:val=&quot;00F31375&quot;/&gt;&lt;wsp:rsid wsp:val=&quot;00F31597&quot;/&gt;&lt;wsp:rsid wsp:val=&quot;00F316ED&quot;/&gt;&lt;wsp:rsid wsp:val=&quot;00F318E7&quot;/&gt;&lt;wsp:rsid wsp:val=&quot;00F31F17&quot;/&gt;&lt;wsp:rsid wsp:val=&quot;00F3236F&quot;/&gt;&lt;wsp:rsid wsp:val=&quot;00F32374&quot;/&gt;&lt;wsp:rsid wsp:val=&quot;00F32F0E&quot;/&gt;&lt;wsp:rsid wsp:val=&quot;00F32F3E&quot;/&gt;&lt;wsp:rsid wsp:val=&quot;00F3372E&quot;/&gt;&lt;wsp:rsid wsp:val=&quot;00F3383E&quot;/&gt;&lt;wsp:rsid wsp:val=&quot;00F34057&quot;/&gt;&lt;wsp:rsid wsp:val=&quot;00F34286&quot;/&gt;&lt;wsp:rsid wsp:val=&quot;00F342E5&quot;/&gt;&lt;wsp:rsid wsp:val=&quot;00F343E5&quot;/&gt;&lt;wsp:rsid wsp:val=&quot;00F346BC&quot;/&gt;&lt;wsp:rsid wsp:val=&quot;00F3521B&quot;/&gt;&lt;wsp:rsid wsp:val=&quot;00F35561&quot;/&gt;&lt;wsp:rsid wsp:val=&quot;00F35865&quot;/&gt;&lt;wsp:rsid wsp:val=&quot;00F35E92&quot;/&gt;&lt;wsp:rsid wsp:val=&quot;00F3651B&quot;/&gt;&lt;wsp:rsid wsp:val=&quot;00F36919&quot;/&gt;&lt;wsp:rsid wsp:val=&quot;00F369F3&quot;/&gt;&lt;wsp:rsid wsp:val=&quot;00F36A25&quot;/&gt;&lt;wsp:rsid wsp:val=&quot;00F370CB&quot;/&gt;&lt;wsp:rsid wsp:val=&quot;00F370E3&quot;/&gt;&lt;wsp:rsid wsp:val=&quot;00F3734E&quot;/&gt;&lt;wsp:rsid wsp:val=&quot;00F377A2&quot;/&gt;&lt;wsp:rsid wsp:val=&quot;00F37922&quot;/&gt;&lt;wsp:rsid wsp:val=&quot;00F37A1D&quot;/&gt;&lt;wsp:rsid wsp:val=&quot;00F37AEF&quot;/&gt;&lt;wsp:rsid wsp:val=&quot;00F37B48&quot;/&gt;&lt;wsp:rsid wsp:val=&quot;00F40BB4&quot;/&gt;&lt;wsp:rsid wsp:val=&quot;00F4125D&quot;/&gt;&lt;wsp:rsid wsp:val=&quot;00F417B8&quot;/&gt;&lt;wsp:rsid wsp:val=&quot;00F4262F&quot;/&gt;&lt;wsp:rsid wsp:val=&quot;00F42910&quot;/&gt;&lt;wsp:rsid wsp:val=&quot;00F42A4D&quot;/&gt;&lt;wsp:rsid wsp:val=&quot;00F42BEE&quot;/&gt;&lt;wsp:rsid wsp:val=&quot;00F42C2B&quot;/&gt;&lt;wsp:rsid wsp:val=&quot;00F439C5&quot;/&gt;&lt;wsp:rsid wsp:val=&quot;00F4449D&quot;/&gt;&lt;wsp:rsid wsp:val=&quot;00F44833&quot;/&gt;&lt;wsp:rsid wsp:val=&quot;00F44E03&quot;/&gt;&lt;wsp:rsid wsp:val=&quot;00F4629D&quot;/&gt;&lt;wsp:rsid wsp:val=&quot;00F462EB&quot;/&gt;&lt;wsp:rsid wsp:val=&quot;00F465C1&quot;/&gt;&lt;wsp:rsid wsp:val=&quot;00F4678D&quot;/&gt;&lt;wsp:rsid wsp:val=&quot;00F467B0&quot;/&gt;&lt;wsp:rsid wsp:val=&quot;00F4683C&quot;/&gt;&lt;wsp:rsid wsp:val=&quot;00F46E40&quot;/&gt;&lt;wsp:rsid wsp:val=&quot;00F46F8B&quot;/&gt;&lt;wsp:rsid wsp:val=&quot;00F47132&quot;/&gt;&lt;wsp:rsid wsp:val=&quot;00F47728&quot;/&gt;&lt;wsp:rsid wsp:val=&quot;00F47AFE&quot;/&gt;&lt;wsp:rsid wsp:val=&quot;00F47BF5&quot;/&gt;&lt;wsp:rsid wsp:val=&quot;00F47CBA&quot;/&gt;&lt;wsp:rsid wsp:val=&quot;00F50020&quot;/&gt;&lt;wsp:rsid wsp:val=&quot;00F50671&quot;/&gt;&lt;wsp:rsid wsp:val=&quot;00F50691&quot;/&gt;&lt;wsp:rsid wsp:val=&quot;00F50849&quot;/&gt;&lt;wsp:rsid wsp:val=&quot;00F50A55&quot;/&gt;&lt;wsp:rsid wsp:val=&quot;00F513BA&quot;/&gt;&lt;wsp:rsid wsp:val=&quot;00F51447&quot;/&gt;&lt;wsp:rsid wsp:val=&quot;00F514EF&quot;/&gt;&lt;wsp:rsid wsp:val=&quot;00F516F4&quot;/&gt;&lt;wsp:rsid wsp:val=&quot;00F51D70&quot;/&gt;&lt;wsp:rsid wsp:val=&quot;00F524CD&quot;/&gt;&lt;wsp:rsid wsp:val=&quot;00F52756&quot;/&gt;&lt;wsp:rsid wsp:val=&quot;00F52A47&quot;/&gt;&lt;wsp:rsid wsp:val=&quot;00F52A4B&quot;/&gt;&lt;wsp:rsid wsp:val=&quot;00F52C6C&quot;/&gt;&lt;wsp:rsid wsp:val=&quot;00F52FA8&quot;/&gt;&lt;wsp:rsid wsp:val=&quot;00F5372B&quot;/&gt;&lt;wsp:rsid wsp:val=&quot;00F5388A&quot;/&gt;&lt;wsp:rsid wsp:val=&quot;00F538CD&quot;/&gt;&lt;wsp:rsid wsp:val=&quot;00F54192&quot;/&gt;&lt;wsp:rsid wsp:val=&quot;00F542D8&quot;/&gt;&lt;wsp:rsid wsp:val=&quot;00F546DB&quot;/&gt;&lt;wsp:rsid wsp:val=&quot;00F548C8&quot;/&gt;&lt;wsp:rsid wsp:val=&quot;00F55331&quot;/&gt;&lt;wsp:rsid wsp:val=&quot;00F55AC5&quot;/&gt;&lt;wsp:rsid wsp:val=&quot;00F568FF&quot;/&gt;&lt;wsp:rsid wsp:val=&quot;00F56918&quot;/&gt;&lt;wsp:rsid wsp:val=&quot;00F56B25&quot;/&gt;&lt;wsp:rsid wsp:val=&quot;00F570BA&quot;/&gt;&lt;wsp:rsid wsp:val=&quot;00F570D9&quot;/&gt;&lt;wsp:rsid wsp:val=&quot;00F5765A&quot;/&gt;&lt;wsp:rsid wsp:val=&quot;00F57704&quot;/&gt;&lt;wsp:rsid wsp:val=&quot;00F5777A&quot;/&gt;&lt;wsp:rsid wsp:val=&quot;00F577F9&quot;/&gt;&lt;wsp:rsid wsp:val=&quot;00F57BE9&quot;/&gt;&lt;wsp:rsid wsp:val=&quot;00F57C72&quot;/&gt;&lt;wsp:rsid wsp:val=&quot;00F57E66&quot;/&gt;&lt;wsp:rsid wsp:val=&quot;00F6021A&quot;/&gt;&lt;wsp:rsid wsp:val=&quot;00F60232&quot;/&gt;&lt;wsp:rsid wsp:val=&quot;00F60A82&quot;/&gt;&lt;wsp:rsid wsp:val=&quot;00F60C26&quot;/&gt;&lt;wsp:rsid wsp:val=&quot;00F61158&quot;/&gt;&lt;wsp:rsid wsp:val=&quot;00F61235&quot;/&gt;&lt;wsp:rsid wsp:val=&quot;00F61564&quot;/&gt;&lt;wsp:rsid wsp:val=&quot;00F6157C&quot;/&gt;&lt;wsp:rsid wsp:val=&quot;00F61701&quot;/&gt;&lt;wsp:rsid wsp:val=&quot;00F61902&quot;/&gt;&lt;wsp:rsid wsp:val=&quot;00F61FDE&quot;/&gt;&lt;wsp:rsid wsp:val=&quot;00F622E3&quot;/&gt;&lt;wsp:rsid wsp:val=&quot;00F62377&quot;/&gt;&lt;wsp:rsid wsp:val=&quot;00F62EEC&quot;/&gt;&lt;wsp:rsid wsp:val=&quot;00F63289&quot;/&gt;&lt;wsp:rsid wsp:val=&quot;00F63D79&quot;/&gt;&lt;wsp:rsid wsp:val=&quot;00F6404E&quot;/&gt;&lt;wsp:rsid wsp:val=&quot;00F6433C&quot;/&gt;&lt;wsp:rsid wsp:val=&quot;00F6474A&quot;/&gt;&lt;wsp:rsid wsp:val=&quot;00F64966&quot;/&gt;&lt;wsp:rsid wsp:val=&quot;00F64F9F&quot;/&gt;&lt;wsp:rsid wsp:val=&quot;00F660B8&quot;/&gt;&lt;wsp:rsid wsp:val=&quot;00F664DA&quot;/&gt;&lt;wsp:rsid wsp:val=&quot;00F669E3&quot;/&gt;&lt;wsp:rsid wsp:val=&quot;00F66B1A&quot;/&gt;&lt;wsp:rsid wsp:val=&quot;00F675DD&quot;/&gt;&lt;wsp:rsid wsp:val=&quot;00F67A85&quot;/&gt;&lt;wsp:rsid wsp:val=&quot;00F7059F&quot;/&gt;&lt;wsp:rsid wsp:val=&quot;00F70FF9&quot;/&gt;&lt;wsp:rsid wsp:val=&quot;00F71026&quot;/&gt;&lt;wsp:rsid wsp:val=&quot;00F71042&quot;/&gt;&lt;wsp:rsid wsp:val=&quot;00F710A0&quot;/&gt;&lt;wsp:rsid wsp:val=&quot;00F716EE&quot;/&gt;&lt;wsp:rsid wsp:val=&quot;00F71976&quot;/&gt;&lt;wsp:rsid wsp:val=&quot;00F71A99&quot;/&gt;&lt;wsp:rsid wsp:val=&quot;00F71C4F&quot;/&gt;&lt;wsp:rsid wsp:val=&quot;00F71EA2&quot;/&gt;&lt;wsp:rsid wsp:val=&quot;00F71F79&quot;/&gt;&lt;wsp:rsid wsp:val=&quot;00F72106&quot;/&gt;&lt;wsp:rsid wsp:val=&quot;00F721A1&quot;/&gt;&lt;wsp:rsid wsp:val=&quot;00F724E3&quot;/&gt;&lt;wsp:rsid wsp:val=&quot;00F727AA&quot;/&gt;&lt;wsp:rsid wsp:val=&quot;00F729CA&quot;/&gt;&lt;wsp:rsid wsp:val=&quot;00F72C94&quot;/&gt;&lt;wsp:rsid wsp:val=&quot;00F72D42&quot;/&gt;&lt;wsp:rsid wsp:val=&quot;00F7368C&quot;/&gt;&lt;wsp:rsid wsp:val=&quot;00F73A1B&quot;/&gt;&lt;wsp:rsid wsp:val=&quot;00F73D87&quot;/&gt;&lt;wsp:rsid wsp:val=&quot;00F73E55&quot;/&gt;&lt;wsp:rsid wsp:val=&quot;00F73F43&quot;/&gt;&lt;wsp:rsid wsp:val=&quot;00F74059&quot;/&gt;&lt;wsp:rsid wsp:val=&quot;00F74609&quot;/&gt;&lt;wsp:rsid wsp:val=&quot;00F74664&quot;/&gt;&lt;wsp:rsid wsp:val=&quot;00F74791&quot;/&gt;&lt;wsp:rsid wsp:val=&quot;00F74A7A&quot;/&gt;&lt;wsp:rsid wsp:val=&quot;00F74CEF&quot;/&gt;&lt;wsp:rsid wsp:val=&quot;00F74D26&quot;/&gt;&lt;wsp:rsid wsp:val=&quot;00F74E5A&quot;/&gt;&lt;wsp:rsid wsp:val=&quot;00F7564B&quot;/&gt;&lt;wsp:rsid wsp:val=&quot;00F76337&quot;/&gt;&lt;wsp:rsid wsp:val=&quot;00F763DF&quot;/&gt;&lt;wsp:rsid wsp:val=&quot;00F766F0&quot;/&gt;&lt;wsp:rsid wsp:val=&quot;00F76B74&quot;/&gt;&lt;wsp:rsid wsp:val=&quot;00F7792A&quot;/&gt;&lt;wsp:rsid wsp:val=&quot;00F77C47&quot;/&gt;&lt;wsp:rsid wsp:val=&quot;00F77CFA&quot;/&gt;&lt;wsp:rsid wsp:val=&quot;00F77DB3&quot;/&gt;&lt;wsp:rsid wsp:val=&quot;00F77F17&quot;/&gt;&lt;wsp:rsid wsp:val=&quot;00F80922&quot;/&gt;&lt;wsp:rsid wsp:val=&quot;00F80957&quot;/&gt;&lt;wsp:rsid wsp:val=&quot;00F80D8F&quot;/&gt;&lt;wsp:rsid wsp:val=&quot;00F81311&quot;/&gt;&lt;wsp:rsid wsp:val=&quot;00F81507&quot;/&gt;&lt;wsp:rsid wsp:val=&quot;00F81625&quot;/&gt;&lt;wsp:rsid wsp:val=&quot;00F81C47&quot;/&gt;&lt;wsp:rsid wsp:val=&quot;00F81D8F&quot;/&gt;&lt;wsp:rsid wsp:val=&quot;00F81E0E&quot;/&gt;&lt;wsp:rsid wsp:val=&quot;00F81E87&quot;/&gt;&lt;wsp:rsid wsp:val=&quot;00F81F25&quot;/&gt;&lt;wsp:rsid wsp:val=&quot;00F81F57&quot;/&gt;&lt;wsp:rsid wsp:val=&quot;00F8270B&quot;/&gt;&lt;wsp:rsid wsp:val=&quot;00F82CD8&quot;/&gt;&lt;wsp:rsid wsp:val=&quot;00F82D2D&quot;/&gt;&lt;wsp:rsid wsp:val=&quot;00F831B2&quot;/&gt;&lt;wsp:rsid wsp:val=&quot;00F83301&quot;/&gt;&lt;wsp:rsid wsp:val=&quot;00F837A7&quot;/&gt;&lt;wsp:rsid wsp:val=&quot;00F837DD&quot;/&gt;&lt;wsp:rsid wsp:val=&quot;00F841D0&quot;/&gt;&lt;wsp:rsid wsp:val=&quot;00F84232&quot;/&gt;&lt;wsp:rsid wsp:val=&quot;00F84849&quot;/&gt;&lt;wsp:rsid wsp:val=&quot;00F849D7&quot;/&gt;&lt;wsp:rsid wsp:val=&quot;00F84A2F&quot;/&gt;&lt;wsp:rsid wsp:val=&quot;00F84BAB&quot;/&gt;&lt;wsp:rsid wsp:val=&quot;00F84DDB&quot;/&gt;&lt;wsp:rsid wsp:val=&quot;00F850EB&quot;/&gt;&lt;wsp:rsid wsp:val=&quot;00F854D5&quot;/&gt;&lt;wsp:rsid wsp:val=&quot;00F854F8&quot;/&gt;&lt;wsp:rsid wsp:val=&quot;00F855CB&quot;/&gt;&lt;wsp:rsid wsp:val=&quot;00F856C8&quot;/&gt;&lt;wsp:rsid wsp:val=&quot;00F85744&quot;/&gt;&lt;wsp:rsid wsp:val=&quot;00F85913&quot;/&gt;&lt;wsp:rsid wsp:val=&quot;00F85F4B&quot;/&gt;&lt;wsp:rsid wsp:val=&quot;00F85F9B&quot;/&gt;&lt;wsp:rsid wsp:val=&quot;00F863EB&quot;/&gt;&lt;wsp:rsid wsp:val=&quot;00F86538&quot;/&gt;&lt;wsp:rsid wsp:val=&quot;00F8683A&quot;/&gt;&lt;wsp:rsid wsp:val=&quot;00F86B20&quot;/&gt;&lt;wsp:rsid wsp:val=&quot;00F86C43&quot;/&gt;&lt;wsp:rsid wsp:val=&quot;00F86E03&quot;/&gt;&lt;wsp:rsid wsp:val=&quot;00F8718E&quot;/&gt;&lt;wsp:rsid wsp:val=&quot;00F87201&quot;/&gt;&lt;wsp:rsid wsp:val=&quot;00F87317&quot;/&gt;&lt;wsp:rsid wsp:val=&quot;00F879C6&quot;/&gt;&lt;wsp:rsid wsp:val=&quot;00F87CB7&quot;/&gt;&lt;wsp:rsid wsp:val=&quot;00F87D07&quot;/&gt;&lt;wsp:rsid wsp:val=&quot;00F87D7F&quot;/&gt;&lt;wsp:rsid wsp:val=&quot;00F87E13&quot;/&gt;&lt;wsp:rsid wsp:val=&quot;00F87E81&quot;/&gt;&lt;wsp:rsid wsp:val=&quot;00F90184&quot;/&gt;&lt;wsp:rsid wsp:val=&quot;00F901EE&quot;/&gt;&lt;wsp:rsid wsp:val=&quot;00F90391&quot;/&gt;&lt;wsp:rsid wsp:val=&quot;00F9046C&quot;/&gt;&lt;wsp:rsid wsp:val=&quot;00F90BEE&quot;/&gt;&lt;wsp:rsid wsp:val=&quot;00F90C86&quot;/&gt;&lt;wsp:rsid wsp:val=&quot;00F90FD6&quot;/&gt;&lt;wsp:rsid wsp:val=&quot;00F910E4&quot;/&gt;&lt;wsp:rsid wsp:val=&quot;00F912B6&quot;/&gt;&lt;wsp:rsid wsp:val=&quot;00F915AB&quot;/&gt;&lt;wsp:rsid wsp:val=&quot;00F9174D&quot;/&gt;&lt;wsp:rsid wsp:val=&quot;00F91906&quot;/&gt;&lt;wsp:rsid wsp:val=&quot;00F91CA2&quot;/&gt;&lt;wsp:rsid wsp:val=&quot;00F91DAB&quot;/&gt;&lt;wsp:rsid wsp:val=&quot;00F91DAC&quot;/&gt;&lt;wsp:rsid wsp:val=&quot;00F91F14&quot;/&gt;&lt;wsp:rsid wsp:val=&quot;00F92174&quot;/&gt;&lt;wsp:rsid wsp:val=&quot;00F923DB&quot;/&gt;&lt;wsp:rsid wsp:val=&quot;00F92725&quot;/&gt;&lt;wsp:rsid wsp:val=&quot;00F9344F&quot;/&gt;&lt;wsp:rsid wsp:val=&quot;00F9383C&quot;/&gt;&lt;wsp:rsid wsp:val=&quot;00F93A3D&quot;/&gt;&lt;wsp:rsid wsp:val=&quot;00F93C3E&quot;/&gt;&lt;wsp:rsid wsp:val=&quot;00F93D13&quot;/&gt;&lt;wsp:rsid wsp:val=&quot;00F93EE6&quot;/&gt;&lt;wsp:rsid wsp:val=&quot;00F94003&quot;/&gt;&lt;wsp:rsid wsp:val=&quot;00F942C6&quot;/&gt;&lt;wsp:rsid wsp:val=&quot;00F94303&quot;/&gt;&lt;wsp:rsid wsp:val=&quot;00F94412&quot;/&gt;&lt;wsp:rsid wsp:val=&quot;00F94737&quot;/&gt;&lt;wsp:rsid wsp:val=&quot;00F9473D&quot;/&gt;&lt;wsp:rsid wsp:val=&quot;00F948D1&quot;/&gt;&lt;wsp:rsid wsp:val=&quot;00F9495D&quot;/&gt;&lt;wsp:rsid wsp:val=&quot;00F94A66&quot;/&gt;&lt;wsp:rsid wsp:val=&quot;00F94F50&quot;/&gt;&lt;wsp:rsid wsp:val=&quot;00F95013&quot;/&gt;&lt;wsp:rsid wsp:val=&quot;00F950BC&quot;/&gt;&lt;wsp:rsid wsp:val=&quot;00F951BD&quot;/&gt;&lt;wsp:rsid wsp:val=&quot;00F958CD&quot;/&gt;&lt;wsp:rsid wsp:val=&quot;00F9632D&quot;/&gt;&lt;wsp:rsid wsp:val=&quot;00F9644F&quot;/&gt;&lt;wsp:rsid wsp:val=&quot;00F965D9&quot;/&gt;&lt;wsp:rsid wsp:val=&quot;00F96764&quot;/&gt;&lt;wsp:rsid wsp:val=&quot;00F968CC&quot;/&gt;&lt;wsp:rsid wsp:val=&quot;00F96C7A&quot;/&gt;&lt;wsp:rsid wsp:val=&quot;00F96E7C&quot;/&gt;&lt;wsp:rsid wsp:val=&quot;00F96F5A&quot;/&gt;&lt;wsp:rsid wsp:val=&quot;00F975B5&quot;/&gt;&lt;wsp:rsid wsp:val=&quot;00F97D37&quot;/&gt;&lt;wsp:rsid wsp:val=&quot;00F97DE7&quot;/&gt;&lt;wsp:rsid wsp:val=&quot;00FA02F0&quot;/&gt;&lt;wsp:rsid wsp:val=&quot;00FA04BE&quot;/&gt;&lt;wsp:rsid wsp:val=&quot;00FA0509&quot;/&gt;&lt;wsp:rsid wsp:val=&quot;00FA0E7C&quot;/&gt;&lt;wsp:rsid wsp:val=&quot;00FA1177&quot;/&gt;&lt;wsp:rsid wsp:val=&quot;00FA1331&quot;/&gt;&lt;wsp:rsid wsp:val=&quot;00FA1CBF&quot;/&gt;&lt;wsp:rsid wsp:val=&quot;00FA1D8F&quot;/&gt;&lt;wsp:rsid wsp:val=&quot;00FA2002&quot;/&gt;&lt;wsp:rsid wsp:val=&quot;00FA2526&quot;/&gt;&lt;wsp:rsid wsp:val=&quot;00FA2AB0&quot;/&gt;&lt;wsp:rsid wsp:val=&quot;00FA3855&quot;/&gt;&lt;wsp:rsid wsp:val=&quot;00FA397A&quot;/&gt;&lt;wsp:rsid wsp:val=&quot;00FA3C84&quot;/&gt;&lt;wsp:rsid wsp:val=&quot;00FA3F33&quot;/&gt;&lt;wsp:rsid wsp:val=&quot;00FA3F45&quot;/&gt;&lt;wsp:rsid wsp:val=&quot;00FA4EDE&quot;/&gt;&lt;wsp:rsid wsp:val=&quot;00FA50E8&quot;/&gt;&lt;wsp:rsid wsp:val=&quot;00FA517D&quot;/&gt;&lt;wsp:rsid wsp:val=&quot;00FA526F&quot;/&gt;&lt;wsp:rsid wsp:val=&quot;00FA52BE&quot;/&gt;&lt;wsp:rsid wsp:val=&quot;00FA53C1&quot;/&gt;&lt;wsp:rsid wsp:val=&quot;00FA54C0&quot;/&gt;&lt;wsp:rsid wsp:val=&quot;00FA5527&quot;/&gt;&lt;wsp:rsid wsp:val=&quot;00FA5871&quot;/&gt;&lt;wsp:rsid wsp:val=&quot;00FA589E&quot;/&gt;&lt;wsp:rsid wsp:val=&quot;00FA58B1&quot;/&gt;&lt;wsp:rsid wsp:val=&quot;00FA5962&quot;/&gt;&lt;wsp:rsid wsp:val=&quot;00FA5995&quot;/&gt;&lt;wsp:rsid wsp:val=&quot;00FA5C6B&quot;/&gt;&lt;wsp:rsid wsp:val=&quot;00FA5DAC&quot;/&gt;&lt;wsp:rsid wsp:val=&quot;00FA5F3B&quot;/&gt;&lt;wsp:rsid wsp:val=&quot;00FA6225&quot;/&gt;&lt;wsp:rsid wsp:val=&quot;00FA656D&quot;/&gt;&lt;wsp:rsid wsp:val=&quot;00FA6686&quot;/&gt;&lt;wsp:rsid wsp:val=&quot;00FA6A4D&quot;/&gt;&lt;wsp:rsid wsp:val=&quot;00FA6A8C&quot;/&gt;&lt;wsp:rsid wsp:val=&quot;00FA6BCC&quot;/&gt;&lt;wsp:rsid wsp:val=&quot;00FA6C40&quot;/&gt;&lt;wsp:rsid wsp:val=&quot;00FA70DF&quot;/&gt;&lt;wsp:rsid wsp:val=&quot;00FA7152&quot;/&gt;&lt;wsp:rsid wsp:val=&quot;00FA737E&quot;/&gt;&lt;wsp:rsid wsp:val=&quot;00FA7A20&quot;/&gt;&lt;wsp:rsid wsp:val=&quot;00FA7AA6&quot;/&gt;&lt;wsp:rsid wsp:val=&quot;00FA7C04&quot;/&gt;&lt;wsp:rsid wsp:val=&quot;00FB0443&quot;/&gt;&lt;wsp:rsid wsp:val=&quot;00FB097A&quot;/&gt;&lt;wsp:rsid wsp:val=&quot;00FB0F2E&quot;/&gt;&lt;wsp:rsid wsp:val=&quot;00FB114F&quot;/&gt;&lt;wsp:rsid wsp:val=&quot;00FB11A4&quot;/&gt;&lt;wsp:rsid wsp:val=&quot;00FB1352&quot;/&gt;&lt;wsp:rsid wsp:val=&quot;00FB15D5&quot;/&gt;&lt;wsp:rsid wsp:val=&quot;00FB1694&quot;/&gt;&lt;wsp:rsid wsp:val=&quot;00FB18E8&quot;/&gt;&lt;wsp:rsid wsp:val=&quot;00FB18E9&quot;/&gt;&lt;wsp:rsid wsp:val=&quot;00FB19D8&quot;/&gt;&lt;wsp:rsid wsp:val=&quot;00FB22E5&quot;/&gt;&lt;wsp:rsid wsp:val=&quot;00FB2864&quot;/&gt;&lt;wsp:rsid wsp:val=&quot;00FB2E28&quot;/&gt;&lt;wsp:rsid wsp:val=&quot;00FB2F94&quot;/&gt;&lt;wsp:rsid wsp:val=&quot;00FB381C&quot;/&gt;&lt;wsp:rsid wsp:val=&quot;00FB3CBD&quot;/&gt;&lt;wsp:rsid wsp:val=&quot;00FB3CD6&quot;/&gt;&lt;wsp:rsid wsp:val=&quot;00FB4065&quot;/&gt;&lt;wsp:rsid wsp:val=&quot;00FB4760&quot;/&gt;&lt;wsp:rsid wsp:val=&quot;00FB47B5&quot;/&gt;&lt;wsp:rsid wsp:val=&quot;00FB4E96&quot;/&gt;&lt;wsp:rsid wsp:val=&quot;00FB52FD&quot;/&gt;&lt;wsp:rsid wsp:val=&quot;00FB5628&quot;/&gt;&lt;wsp:rsid wsp:val=&quot;00FB57A7&quot;/&gt;&lt;wsp:rsid wsp:val=&quot;00FB5A6F&quot;/&gt;&lt;wsp:rsid wsp:val=&quot;00FB612F&quot;/&gt;&lt;wsp:rsid wsp:val=&quot;00FB6401&quot;/&gt;&lt;wsp:rsid wsp:val=&quot;00FB68CE&quot;/&gt;&lt;wsp:rsid wsp:val=&quot;00FB6B9D&quot;/&gt;&lt;wsp:rsid wsp:val=&quot;00FB6F9E&quot;/&gt;&lt;wsp:rsid wsp:val=&quot;00FB72CB&quot;/&gt;&lt;wsp:rsid wsp:val=&quot;00FB7390&quot;/&gt;&lt;wsp:rsid wsp:val=&quot;00FB76E1&quot;/&gt;&lt;wsp:rsid wsp:val=&quot;00FB77BB&quot;/&gt;&lt;wsp:rsid wsp:val=&quot;00FB7A9C&quot;/&gt;&lt;wsp:rsid wsp:val=&quot;00FC0188&quot;/&gt;&lt;wsp:rsid wsp:val=&quot;00FC022F&quot;/&gt;&lt;wsp:rsid wsp:val=&quot;00FC0AB4&quot;/&gt;&lt;wsp:rsid wsp:val=&quot;00FC0B9B&quot;/&gt;&lt;wsp:rsid wsp:val=&quot;00FC0E12&quot;/&gt;&lt;wsp:rsid wsp:val=&quot;00FC10EB&quot;/&gt;&lt;wsp:rsid wsp:val=&quot;00FC1859&quot;/&gt;&lt;wsp:rsid wsp:val=&quot;00FC2075&quot;/&gt;&lt;wsp:rsid wsp:val=&quot;00FC22FE&quot;/&gt;&lt;wsp:rsid wsp:val=&quot;00FC23FA&quot;/&gt;&lt;wsp:rsid wsp:val=&quot;00FC254B&quot;/&gt;&lt;wsp:rsid wsp:val=&quot;00FC2742&quot;/&gt;&lt;wsp:rsid wsp:val=&quot;00FC27DB&quot;/&gt;&lt;wsp:rsid wsp:val=&quot;00FC330F&quot;/&gt;&lt;wsp:rsid wsp:val=&quot;00FC37F0&quot;/&gt;&lt;wsp:rsid wsp:val=&quot;00FC39B2&quot;/&gt;&lt;wsp:rsid wsp:val=&quot;00FC3B1A&quot;/&gt;&lt;wsp:rsid wsp:val=&quot;00FC3BBC&quot;/&gt;&lt;wsp:rsid wsp:val=&quot;00FC3DA6&quot;/&gt;&lt;wsp:rsid wsp:val=&quot;00FC3EEB&quot;/&gt;&lt;wsp:rsid wsp:val=&quot;00FC3F24&quot;/&gt;&lt;wsp:rsid wsp:val=&quot;00FC4278&quot;/&gt;&lt;wsp:rsid wsp:val=&quot;00FC42A4&quot;/&gt;&lt;wsp:rsid wsp:val=&quot;00FC4423&quot;/&gt;&lt;wsp:rsid wsp:val=&quot;00FC47D1&quot;/&gt;&lt;wsp:rsid wsp:val=&quot;00FC4CA4&quot;/&gt;&lt;wsp:rsid wsp:val=&quot;00FC4D8B&quot;/&gt;&lt;wsp:rsid wsp:val=&quot;00FC545C&quot;/&gt;&lt;wsp:rsid wsp:val=&quot;00FC54BA&quot;/&gt;&lt;wsp:rsid wsp:val=&quot;00FC553E&quot;/&gt;&lt;wsp:rsid wsp:val=&quot;00FC55BB&quot;/&gt;&lt;wsp:rsid wsp:val=&quot;00FC5958&quot;/&gt;&lt;wsp:rsid wsp:val=&quot;00FC60B6&quot;/&gt;&lt;wsp:rsid wsp:val=&quot;00FC65A0&quot;/&gt;&lt;wsp:rsid wsp:val=&quot;00FC6B41&quot;/&gt;&lt;wsp:rsid wsp:val=&quot;00FC7308&quot;/&gt;&lt;wsp:rsid wsp:val=&quot;00FC7554&quot;/&gt;&lt;wsp:rsid wsp:val=&quot;00FC76A7&quot;/&gt;&lt;wsp:rsid wsp:val=&quot;00FC7896&quot;/&gt;&lt;wsp:rsid wsp:val=&quot;00FC7F19&quot;/&gt;&lt;wsp:rsid wsp:val=&quot;00FC7F93&quot;/&gt;&lt;wsp:rsid wsp:val=&quot;00FC7FBF&quot;/&gt;&lt;wsp:rsid wsp:val=&quot;00FD091C&quot;/&gt;&lt;wsp:rsid wsp:val=&quot;00FD10D2&quot;/&gt;&lt;wsp:rsid wsp:val=&quot;00FD111E&quot;/&gt;&lt;wsp:rsid wsp:val=&quot;00FD14CB&quot;/&gt;&lt;wsp:rsid wsp:val=&quot;00FD14E4&quot;/&gt;&lt;wsp:rsid wsp:val=&quot;00FD1AC8&quot;/&gt;&lt;wsp:rsid wsp:val=&quot;00FD2804&quot;/&gt;&lt;wsp:rsid wsp:val=&quot;00FD282A&quot;/&gt;&lt;wsp:rsid wsp:val=&quot;00FD2A71&quot;/&gt;&lt;wsp:rsid wsp:val=&quot;00FD2F55&quot;/&gt;&lt;wsp:rsid wsp:val=&quot;00FD305B&quot;/&gt;&lt;wsp:rsid wsp:val=&quot;00FD33B3&quot;/&gt;&lt;wsp:rsid wsp:val=&quot;00FD3905&quot;/&gt;&lt;wsp:rsid wsp:val=&quot;00FD4124&quot;/&gt;&lt;wsp:rsid wsp:val=&quot;00FD4620&quot;/&gt;&lt;wsp:rsid wsp:val=&quot;00FD48FE&quot;/&gt;&lt;wsp:rsid wsp:val=&quot;00FD4CC0&quot;/&gt;&lt;wsp:rsid wsp:val=&quot;00FD4FF1&quot;/&gt;&lt;wsp:rsid wsp:val=&quot;00FD5502&quot;/&gt;&lt;wsp:rsid wsp:val=&quot;00FD6075&quot;/&gt;&lt;wsp:rsid wsp:val=&quot;00FD6318&quot;/&gt;&lt;wsp:rsid wsp:val=&quot;00FD6556&quot;/&gt;&lt;wsp:rsid wsp:val=&quot;00FD69A2&quot;/&gt;&lt;wsp:rsid wsp:val=&quot;00FD6A3D&quot;/&gt;&lt;wsp:rsid wsp:val=&quot;00FD6F9D&quot;/&gt;&lt;wsp:rsid wsp:val=&quot;00FD7001&quot;/&gt;&lt;wsp:rsid wsp:val=&quot;00FD7240&quot;/&gt;&lt;wsp:rsid wsp:val=&quot;00FD72D9&quot;/&gt;&lt;wsp:rsid wsp:val=&quot;00FD73AE&quot;/&gt;&lt;wsp:rsid wsp:val=&quot;00FD78EF&quot;/&gt;&lt;wsp:rsid wsp:val=&quot;00FD793F&quot;/&gt;&lt;wsp:rsid wsp:val=&quot;00FD7D1F&quot;/&gt;&lt;wsp:rsid wsp:val=&quot;00FD7F6A&quot;/&gt;&lt;wsp:rsid wsp:val=&quot;00FE04B6&quot;/&gt;&lt;wsp:rsid wsp:val=&quot;00FE05E5&quot;/&gt;&lt;wsp:rsid wsp:val=&quot;00FE0657&quot;/&gt;&lt;wsp:rsid wsp:val=&quot;00FE0851&quot;/&gt;&lt;wsp:rsid wsp:val=&quot;00FE16B7&quot;/&gt;&lt;wsp:rsid wsp:val=&quot;00FE1D51&quot;/&gt;&lt;wsp:rsid wsp:val=&quot;00FE1D5D&quot;/&gt;&lt;wsp:rsid wsp:val=&quot;00FE204A&quot;/&gt;&lt;wsp:rsid wsp:val=&quot;00FE20AB&quot;/&gt;&lt;wsp:rsid wsp:val=&quot;00FE22FE&quot;/&gt;&lt;wsp:rsid wsp:val=&quot;00FE2955&quot;/&gt;&lt;wsp:rsid wsp:val=&quot;00FE2B7B&quot;/&gt;&lt;wsp:rsid wsp:val=&quot;00FE3100&quot;/&gt;&lt;wsp:rsid wsp:val=&quot;00FE3439&quot;/&gt;&lt;wsp:rsid wsp:val=&quot;00FE3768&quot;/&gt;&lt;wsp:rsid wsp:val=&quot;00FE3DDF&quot;/&gt;&lt;wsp:rsid wsp:val=&quot;00FE3E3F&quot;/&gt;&lt;wsp:rsid wsp:val=&quot;00FE4705&quot;/&gt;&lt;wsp:rsid wsp:val=&quot;00FE5172&quot;/&gt;&lt;wsp:rsid wsp:val=&quot;00FE5410&quot;/&gt;&lt;wsp:rsid wsp:val=&quot;00FE5977&quot;/&gt;&lt;wsp:rsid wsp:val=&quot;00FE5D0A&quot;/&gt;&lt;wsp:rsid wsp:val=&quot;00FE627C&quot;/&gt;&lt;wsp:rsid wsp:val=&quot;00FE6798&quot;/&gt;&lt;wsp:rsid wsp:val=&quot;00FE69DD&quot;/&gt;&lt;wsp:rsid wsp:val=&quot;00FE6DEC&quot;/&gt;&lt;wsp:rsid wsp:val=&quot;00FE6F9B&quot;/&gt;&lt;wsp:rsid wsp:val=&quot;00FE74E2&quot;/&gt;&lt;wsp:rsid wsp:val=&quot;00FE74FC&quot;/&gt;&lt;wsp:rsid wsp:val=&quot;00FE761D&quot;/&gt;&lt;wsp:rsid wsp:val=&quot;00FE76FA&quot;/&gt;&lt;wsp:rsid wsp:val=&quot;00FE7C3E&quot;/&gt;&lt;wsp:rsid wsp:val=&quot;00FE7F00&quot;/&gt;&lt;wsp:rsid wsp:val=&quot;00FF01A6&quot;/&gt;&lt;wsp:rsid wsp:val=&quot;00FF01C5&quot;/&gt;&lt;wsp:rsid wsp:val=&quot;00FF0224&quot;/&gt;&lt;wsp:rsid wsp:val=&quot;00FF0502&quot;/&gt;&lt;wsp:rsid wsp:val=&quot;00FF06E1&quot;/&gt;&lt;wsp:rsid wsp:val=&quot;00FF0BBB&quot;/&gt;&lt;wsp:rsid wsp:val=&quot;00FF1455&quot;/&gt;&lt;wsp:rsid wsp:val=&quot;00FF1716&quot;/&gt;&lt;wsp:rsid wsp:val=&quot;00FF1862&quot;/&gt;&lt;wsp:rsid wsp:val=&quot;00FF1A6C&quot;/&gt;&lt;wsp:rsid wsp:val=&quot;00FF1D5F&quot;/&gt;&lt;wsp:rsid wsp:val=&quot;00FF2077&quot;/&gt;&lt;wsp:rsid wsp:val=&quot;00FF283C&quot;/&gt;&lt;wsp:rsid wsp:val=&quot;00FF2A88&quot;/&gt;&lt;wsp:rsid wsp:val=&quot;00FF322C&quot;/&gt;&lt;wsp:rsid wsp:val=&quot;00FF37C5&quot;/&gt;&lt;wsp:rsid wsp:val=&quot;00FF3A12&quot;/&gt;&lt;wsp:rsid wsp:val=&quot;00FF3CFC&quot;/&gt;&lt;wsp:rsid wsp:val=&quot;00FF43AF&quot;/&gt;&lt;wsp:rsid wsp:val=&quot;00FF48E0&quot;/&gt;&lt;wsp:rsid wsp:val=&quot;00FF4D22&quot;/&gt;&lt;wsp:rsid wsp:val=&quot;00FF4FCD&quot;/&gt;&lt;wsp:rsid wsp:val=&quot;00FF5026&quot;/&gt;&lt;wsp:rsid wsp:val=&quot;00FF5173&quot;/&gt;&lt;wsp:rsid wsp:val=&quot;00FF51D0&quot;/&gt;&lt;wsp:rsid wsp:val=&quot;00FF52CC&quot;/&gt;&lt;wsp:rsid wsp:val=&quot;00FF52E3&quot;/&gt;&lt;wsp:rsid wsp:val=&quot;00FF5618&quot;/&gt;&lt;wsp:rsid wsp:val=&quot;00FF5B21&quot;/&gt;&lt;wsp:rsid wsp:val=&quot;00FF5EFE&quot;/&gt;&lt;wsp:rsid wsp:val=&quot;00FF609A&quot;/&gt;&lt;wsp:rsid wsp:val=&quot;00FF6A39&quot;/&gt;&lt;wsp:rsid wsp:val=&quot;00FF6CF6&quot;/&gt;&lt;wsp:rsid wsp:val=&quot;00FF707C&quot;/&gt;&lt;wsp:rsid wsp:val=&quot;00FF78DB&quot;/&gt;&lt;/wsp:rsids&gt;&lt;/w:docPr&gt;&lt;w:body&gt;&lt;wx:sect&gt;&lt;w:p wsp:rsidR=&quot;00000000&quot; wsp:rsidRDefault=&quot;00FA02F0&quot; wsp:rsidP=&quot;002F7765&quot;&gt;&lt;m:oMathPara&gt;&lt;m:oMath&gt;&lt;m:sSub&gt;&lt;m:sSubPr&gt;&lt;m:ctrlPr&gt;&lt;w:rPr&gt;&lt;w:rFonts w:ascii=&quot;Cambria Math&quot; w:h-ansi=&quot;Cambria Math&quot;/&gt;&lt;wx:font wx:val=&quot;Cambria Math&quot;/&gt;&lt;w:i/&gt;&lt;w:i-cs/&gt;&lt;w:lang w:val=&quot;EN-US&quot;/&gt;&lt;/w:rPr&gt;&lt;/m:ctrlPr&gt;&lt;/m:sSubPr&gt;&lt;m:e&gt;&lt;m:r&gt;&lt;w:rPr&gt;&lt;w:rFonts w:ascii=&quot;Cambria Math&quot; w:h-ansi=&quot;Cambria Math&quot;/&gt;&lt;wx:font wx:val=&quot;Cambria Math&quot;/&gt;&lt;w:i/&gt;&lt;w:i-cs/&gt;&lt;/w:rPr&gt;&lt;m:t&gt;Î²&lt;/m:t&gt;&lt;/m:r&gt;&lt;/m:e&gt;&lt;m:sub&gt;&lt;m:r&gt;&lt;w:rPr&gt;&lt;w:rFonts w:ascii=&quot;Cambria Math&quot; w:h-ansi=&quot;Cambria Math&quot;/&gt;&lt;wx:font wx:val=&quot;Cambria Math&quot;/&gt;&lt;w:i/&gt;&lt;w:i-cs/&gt;&lt;/w:rPr&gt;&lt;m:t&gt;offse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FA02F0">
              <w:instrText xml:space="preserve"> </w:instrText>
            </w:r>
            <w:r w:rsidRPr="00FA02F0">
              <w:fldChar w:fldCharType="separate"/>
            </w:r>
            <w:r w:rsidR="004438BD">
              <w:rPr>
                <w:position w:val="-8"/>
              </w:rPr>
              <w:pict w14:anchorId="00AB63EC">
                <v:shape id="_x0000_i1028" type="#_x0000_t75" style="width:28.5pt;height:18.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printFractionalCharacterWidth/&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RU&quot; w:vendorID=&quot;64&quot; w:dllVersion=&quot;6&quot; w:nlCheck=&quot;on&quot; w:optionSet=&quot;0&quot;/&gt;&lt;w:activeWritingStyle w:lang=&quot;EN-CA&quot; w:vendorID=&quot;64&quot; w:dllVersion=&quot;6&quot; w:nlCheck=&quot;on&quot; w:optionSet=&quot;1&quot;/&gt;&lt;w:activeWritingStyle w:lang=&quot;EN-US&quot; w:vendorID=&quot;64&quot; w:dllVersion=&quot;0&quot; w:nlCheck=&quot;on&quot; w:optionSet=&quot;0&quot;/&gt;&lt;w:activeWritingStyle w:lang=&quot;EN-GB&quot; w:vendorID=&quot;64&quot; w:dllVersion=&quot;0&quot; w:nlCheck=&quot;on&quot; w:optionSet=&quot;0&quot;/&gt;&lt;w:activeWritingStyle w:lang=&quot;FR&quot; w:vendorID=&quot;64&quot; w:dllVersion=&quot;0&quot; w:nlCheck=&quot;on&quot; w:optionSet=&quot;0&quot;/&gt;&lt;w:linkStyles/&gt;&lt;w:stylePaneFormatFilter w:val=&quot;3F01&quot;/&gt;&lt;w:defaultTabStop w:val=&quot;288&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gb2312&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8810FA&quot;/&gt;&lt;wsp:rsid wsp:val=&quot;00000083&quot;/&gt;&lt;wsp:rsid wsp:val=&quot;000000A2&quot;/&gt;&lt;wsp:rsid wsp:val=&quot;000004CA&quot;/&gt;&lt;wsp:rsid wsp:val=&quot;00000515&quot;/&gt;&lt;wsp:rsid wsp:val=&quot;00000C9B&quot;/&gt;&lt;wsp:rsid wsp:val=&quot;00000ECA&quot;/&gt;&lt;wsp:rsid wsp:val=&quot;00000F2A&quot;/&gt;&lt;wsp:rsid wsp:val=&quot;00001FC3&quot;/&gt;&lt;wsp:rsid wsp:val=&quot;00002375&quot;/&gt;&lt;wsp:rsid wsp:val=&quot;00002459&quot;/&gt;&lt;wsp:rsid wsp:val=&quot;00003131&quot;/&gt;&lt;wsp:rsid wsp:val=&quot;000031AB&quot;/&gt;&lt;wsp:rsid wsp:val=&quot;00003772&quot;/&gt;&lt;wsp:rsid wsp:val=&quot;000037FB&quot;/&gt;&lt;wsp:rsid wsp:val=&quot;0000391E&quot;/&gt;&lt;wsp:rsid wsp:val=&quot;00004885&quot;/&gt;&lt;wsp:rsid wsp:val=&quot;00004CD0&quot;/&gt;&lt;wsp:rsid wsp:val=&quot;00004D8C&quot;/&gt;&lt;wsp:rsid wsp:val=&quot;00004DCB&quot;/&gt;&lt;wsp:rsid wsp:val=&quot;000051F0&quot;/&gt;&lt;wsp:rsid wsp:val=&quot;00005327&quot;/&gt;&lt;wsp:rsid wsp:val=&quot;0000553B&quot;/&gt;&lt;wsp:rsid wsp:val=&quot;00005B91&quot;/&gt;&lt;wsp:rsid wsp:val=&quot;0000660A&quot;/&gt;&lt;wsp:rsid wsp:val=&quot;00006780&quot;/&gt;&lt;wsp:rsid wsp:val=&quot;00006C7A&quot;/&gt;&lt;wsp:rsid wsp:val=&quot;00007113&quot;/&gt;&lt;wsp:rsid wsp:val=&quot;000072BD&quot;/&gt;&lt;wsp:rsid wsp:val=&quot;000074A3&quot;/&gt;&lt;wsp:rsid wsp:val=&quot;0000792C&quot;/&gt;&lt;wsp:rsid wsp:val=&quot;00007BE6&quot;/&gt;&lt;wsp:rsid wsp:val=&quot;00007CEF&quot;/&gt;&lt;wsp:rsid wsp:val=&quot;000101EF&quot;/&gt;&lt;wsp:rsid wsp:val=&quot;00010739&quot;/&gt;&lt;wsp:rsid wsp:val=&quot;0001078E&quot;/&gt;&lt;wsp:rsid wsp:val=&quot;00010E97&quot;/&gt;&lt;wsp:rsid wsp:val=&quot;00010FD1&quot;/&gt;&lt;wsp:rsid wsp:val=&quot;00011052&quot;/&gt;&lt;wsp:rsid wsp:val=&quot;00011519&quot;/&gt;&lt;wsp:rsid wsp:val=&quot;00011595&quot;/&gt;&lt;wsp:rsid wsp:val=&quot;00011703&quot;/&gt;&lt;wsp:rsid wsp:val=&quot;000118B4&quot;/&gt;&lt;wsp:rsid wsp:val=&quot;000121EC&quot;/&gt;&lt;wsp:rsid wsp:val=&quot;000124D1&quot;/&gt;&lt;wsp:rsid wsp:val=&quot;00012D90&quot;/&gt;&lt;wsp:rsid wsp:val=&quot;00012DCC&quot;/&gt;&lt;wsp:rsid wsp:val=&quot;0001321B&quot;/&gt;&lt;wsp:rsid wsp:val=&quot;000137FF&quot;/&gt;&lt;wsp:rsid wsp:val=&quot;00013B63&quot;/&gt;&lt;wsp:rsid wsp:val=&quot;00014035&quot;/&gt;&lt;wsp:rsid wsp:val=&quot;0001418B&quot;/&gt;&lt;wsp:rsid wsp:val=&quot;000141F0&quot;/&gt;&lt;wsp:rsid wsp:val=&quot;00015204&quot;/&gt;&lt;wsp:rsid wsp:val=&quot;00015327&quot;/&gt;&lt;wsp:rsid wsp:val=&quot;00015BCB&quot;/&gt;&lt;wsp:rsid wsp:val=&quot;00015FB7&quot;/&gt;&lt;wsp:rsid wsp:val=&quot;00016013&quot;/&gt;&lt;wsp:rsid wsp:val=&quot;000162B2&quot;/&gt;&lt;wsp:rsid wsp:val=&quot;000163F8&quot;/&gt;&lt;wsp:rsid wsp:val=&quot;00016966&quot;/&gt;&lt;wsp:rsid wsp:val=&quot;00016DCE&quot;/&gt;&lt;wsp:rsid wsp:val=&quot;00016DDC&quot;/&gt;&lt;wsp:rsid wsp:val=&quot;000170A8&quot;/&gt;&lt;wsp:rsid wsp:val=&quot;0001729B&quot;/&gt;&lt;wsp:rsid wsp:val=&quot;00017309&quot;/&gt;&lt;wsp:rsid wsp:val=&quot;00017BE2&quot;/&gt;&lt;wsp:rsid wsp:val=&quot;00020331&quot;/&gt;&lt;wsp:rsid wsp:val=&quot;0002033F&quot;/&gt;&lt;wsp:rsid wsp:val=&quot;00020483&quot;/&gt;&lt;wsp:rsid wsp:val=&quot;000205C1&quot;/&gt;&lt;wsp:rsid wsp:val=&quot;000208B8&quot;/&gt;&lt;wsp:rsid wsp:val=&quot;00020D61&quot;/&gt;&lt;wsp:rsid wsp:val=&quot;00020E8F&quot;/&gt;&lt;wsp:rsid wsp:val=&quot;0002130A&quot;/&gt;&lt;wsp:rsid wsp:val=&quot;00021592&quot;/&gt;&lt;wsp:rsid wsp:val=&quot;0002165C&quot;/&gt;&lt;wsp:rsid wsp:val=&quot;00021B70&quot;/&gt;&lt;wsp:rsid wsp:val=&quot;00021C67&quot;/&gt;&lt;wsp:rsid wsp:val=&quot;00021DEC&quot;/&gt;&lt;wsp:rsid wsp:val=&quot;00021E89&quot;/&gt;&lt;wsp:rsid wsp:val=&quot;000222F7&quot;/&gt;&lt;wsp:rsid wsp:val=&quot;000228C4&quot;/&gt;&lt;wsp:rsid wsp:val=&quot;00022BCE&quot;/&gt;&lt;wsp:rsid wsp:val=&quot;0002387B&quot;/&gt;&lt;wsp:rsid wsp:val=&quot;00023985&quot;/&gt;&lt;wsp:rsid wsp:val=&quot;00023C29&quot;/&gt;&lt;wsp:rsid wsp:val=&quot;00024327&quot;/&gt;&lt;wsp:rsid wsp:val=&quot;00024A87&quot;/&gt;&lt;wsp:rsid wsp:val=&quot;00024E37&quot;/&gt;&lt;wsp:rsid wsp:val=&quot;00024E57&quot;/&gt;&lt;wsp:rsid wsp:val=&quot;0002506A&quot;/&gt;&lt;wsp:rsid wsp:val=&quot;00025281&quot;/&gt;&lt;wsp:rsid wsp:val=&quot;000254B6&quot;/&gt;&lt;wsp:rsid wsp:val=&quot;000255A1&quot;/&gt;&lt;wsp:rsid wsp:val=&quot;000258DC&quot;/&gt;&lt;wsp:rsid wsp:val=&quot;000258DD&quot;/&gt;&lt;wsp:rsid wsp:val=&quot;0002591B&quot;/&gt;&lt;wsp:rsid wsp:val=&quot;00025AFC&quot;/&gt;&lt;wsp:rsid wsp:val=&quot;00025C5F&quot;/&gt;&lt;wsp:rsid wsp:val=&quot;000266AE&quot;/&gt;&lt;wsp:rsid wsp:val=&quot;00026905&quot;/&gt;&lt;wsp:rsid wsp:val=&quot;00026977&quot;/&gt;&lt;wsp:rsid wsp:val=&quot;000269C8&quot;/&gt;&lt;wsp:rsid wsp:val=&quot;00026AF7&quot;/&gt;&lt;wsp:rsid wsp:val=&quot;00026EF9&quot;/&gt;&lt;wsp:rsid wsp:val=&quot;00027333&quot;/&gt;&lt;wsp:rsid wsp:val=&quot;0002790C&quot;/&gt;&lt;wsp:rsid wsp:val=&quot;00027E41&quot;/&gt;&lt;wsp:rsid wsp:val=&quot;000300FE&quot;/&gt;&lt;wsp:rsid wsp:val=&quot;00030766&quot;/&gt;&lt;wsp:rsid wsp:val=&quot;00030ED5&quot;/&gt;&lt;wsp:rsid wsp:val=&quot;00030F74&quot;/&gt;&lt;wsp:rsid wsp:val=&quot;00031242&quot;/&gt;&lt;wsp:rsid wsp:val=&quot;0003138D&quot;/&gt;&lt;wsp:rsid wsp:val=&quot;00031E02&quot;/&gt;&lt;wsp:rsid wsp:val=&quot;00031EDD&quot;/&gt;&lt;wsp:rsid wsp:val=&quot;000321DC&quot;/&gt;&lt;wsp:rsid wsp:val=&quot;00032A64&quot;/&gt;&lt;wsp:rsid wsp:val=&quot;000334D2&quot;/&gt;&lt;wsp:rsid wsp:val=&quot;00033834&quot;/&gt;&lt;wsp:rsid wsp:val=&quot;00033A55&quot;/&gt;&lt;wsp:rsid wsp:val=&quot;00033AE8&quot;/&gt;&lt;wsp:rsid wsp:val=&quot;00033E5C&quot;/&gt;&lt;wsp:rsid wsp:val=&quot;000340B2&quot;/&gt;&lt;wsp:rsid wsp:val=&quot;000341B5&quot;/&gt;&lt;wsp:rsid wsp:val=&quot;00034698&quot;/&gt;&lt;wsp:rsid wsp:val=&quot;00034787&quot;/&gt;&lt;wsp:rsid wsp:val=&quot;000349B7&quot;/&gt;&lt;wsp:rsid wsp:val=&quot;00034DC2&quot;/&gt;&lt;wsp:rsid wsp:val=&quot;000350B6&quot;/&gt;&lt;wsp:rsid wsp:val=&quot;000353DB&quot;/&gt;&lt;wsp:rsid wsp:val=&quot;0003540B&quot;/&gt;&lt;wsp:rsid wsp:val=&quot;00035C89&quot;/&gt;&lt;wsp:rsid wsp:val=&quot;00035CAB&quot;/&gt;&lt;wsp:rsid wsp:val=&quot;0003667C&quot;/&gt;&lt;wsp:rsid wsp:val=&quot;00036A16&quot;/&gt;&lt;wsp:rsid wsp:val=&quot;00036C45&quot;/&gt;&lt;wsp:rsid wsp:val=&quot;00036FA7&quot;/&gt;&lt;wsp:rsid wsp:val=&quot;000377E3&quot;/&gt;&lt;wsp:rsid wsp:val=&quot;00037910&quot;/&gt;&lt;wsp:rsid wsp:val=&quot;00037A21&quot;/&gt;&lt;wsp:rsid wsp:val=&quot;00037D3E&quot;/&gt;&lt;wsp:rsid wsp:val=&quot;000404F2&quot;/&gt;&lt;wsp:rsid wsp:val=&quot;00040F7A&quot;/&gt;&lt;wsp:rsid wsp:val=&quot;000412B7&quot;/&gt;&lt;wsp:rsid wsp:val=&quot;000413B8&quot;/&gt;&lt;wsp:rsid wsp:val=&quot;000415EC&quot;/&gt;&lt;wsp:rsid wsp:val=&quot;0004182E&quot;/&gt;&lt;wsp:rsid wsp:val=&quot;000418C8&quot;/&gt;&lt;wsp:rsid wsp:val=&quot;00041AEE&quot;/&gt;&lt;wsp:rsid wsp:val=&quot;00042397&quot;/&gt;&lt;wsp:rsid wsp:val=&quot;000423DD&quot;/&gt;&lt;wsp:rsid wsp:val=&quot;00042527&quot;/&gt;&lt;wsp:rsid wsp:val=&quot;000426B1&quot;/&gt;&lt;wsp:rsid wsp:val=&quot;00042BFC&quot;/&gt;&lt;wsp:rsid wsp:val=&quot;000430CF&quot;/&gt;&lt;wsp:rsid wsp:val=&quot;00043303&quot;/&gt;&lt;wsp:rsid wsp:val=&quot;00043607&quot;/&gt;&lt;wsp:rsid wsp:val=&quot;00043703&quot;/&gt;&lt;wsp:rsid wsp:val=&quot;0004403C&quot;/&gt;&lt;wsp:rsid wsp:val=&quot;00044225&quot;/&gt;&lt;wsp:rsid wsp:val=&quot;00044359&quot;/&gt;&lt;wsp:rsid wsp:val=&quot;000444AD&quot;/&gt;&lt;wsp:rsid wsp:val=&quot;00044576&quot;/&gt;&lt;wsp:rsid wsp:val=&quot;000445D6&quot;/&gt;&lt;wsp:rsid wsp:val=&quot;000445EB&quot;/&gt;&lt;wsp:rsid wsp:val=&quot;00044FC4&quot;/&gt;&lt;wsp:rsid wsp:val=&quot;000451E5&quot;/&gt;&lt;wsp:rsid wsp:val=&quot;000453F6&quot;/&gt;&lt;wsp:rsid wsp:val=&quot;000458CB&quot;/&gt;&lt;wsp:rsid wsp:val=&quot;00045AC3&quot;/&gt;&lt;wsp:rsid wsp:val=&quot;00045B15&quot;/&gt;&lt;wsp:rsid wsp:val=&quot;000462CB&quot;/&gt;&lt;wsp:rsid wsp:val=&quot;00046CD6&quot;/&gt;&lt;wsp:rsid wsp:val=&quot;00046CE4&quot;/&gt;&lt;wsp:rsid wsp:val=&quot;00046F9A&quot;/&gt;&lt;wsp:rsid wsp:val=&quot;0004713D&quot;/&gt;&lt;wsp:rsid wsp:val=&quot;000472F3&quot;/&gt;&lt;wsp:rsid wsp:val=&quot;0004730E&quot;/&gt;&lt;wsp:rsid wsp:val=&quot;0004746D&quot;/&gt;&lt;wsp:rsid wsp:val=&quot;000474A1&quot;/&gt;&lt;wsp:rsid wsp:val=&quot;000475B5&quot;/&gt;&lt;wsp:rsid wsp:val=&quot;000477BB&quot;/&gt;&lt;wsp:rsid wsp:val=&quot;00047A82&quot;/&gt;&lt;wsp:rsid wsp:val=&quot;00047D3D&quot;/&gt;&lt;wsp:rsid wsp:val=&quot;0005055B&quot;/&gt;&lt;wsp:rsid wsp:val=&quot;000505B9&quot;/&gt;&lt;wsp:rsid wsp:val=&quot;000505E0&quot;/&gt;&lt;wsp:rsid wsp:val=&quot;00050D96&quot;/&gt;&lt;wsp:rsid wsp:val=&quot;00051135&quot;/&gt;&lt;wsp:rsid wsp:val=&quot;00051586&quot;/&gt;&lt;wsp:rsid wsp:val=&quot;000516F0&quot;/&gt;&lt;wsp:rsid wsp:val=&quot;00051B57&quot;/&gt;&lt;wsp:rsid wsp:val=&quot;00051C70&quot;/&gt;&lt;wsp:rsid wsp:val=&quot;0005201C&quot;/&gt;&lt;wsp:rsid wsp:val=&quot;000521D1&quot;/&gt;&lt;wsp:rsid wsp:val=&quot;000528EA&quot;/&gt;&lt;wsp:rsid wsp:val=&quot;0005291A&quot;/&gt;&lt;wsp:rsid wsp:val=&quot;00052AE3&quot;/&gt;&lt;wsp:rsid wsp:val=&quot;00052C5E&quot;/&gt;&lt;wsp:rsid wsp:val=&quot;000531A8&quot;/&gt;&lt;wsp:rsid wsp:val=&quot;0005330B&quot;/&gt;&lt;wsp:rsid wsp:val=&quot;0005382E&quot;/&gt;&lt;wsp:rsid wsp:val=&quot;00053849&quot;/&gt;&lt;wsp:rsid wsp:val=&quot;00053A47&quot;/&gt;&lt;wsp:rsid wsp:val=&quot;00054255&quot;/&gt;&lt;wsp:rsid wsp:val=&quot;0005456E&quot;/&gt;&lt;wsp:rsid wsp:val=&quot;00054614&quot;/&gt;&lt;wsp:rsid wsp:val=&quot;0005468A&quot;/&gt;&lt;wsp:rsid wsp:val=&quot;00054A5B&quot;/&gt;&lt;wsp:rsid wsp:val=&quot;00054ACE&quot;/&gt;&lt;wsp:rsid wsp:val=&quot;00054AD7&quot;/&gt;&lt;wsp:rsid wsp:val=&quot;00054AD9&quot;/&gt;&lt;wsp:rsid wsp:val=&quot;00054DAB&quot;/&gt;&lt;wsp:rsid wsp:val=&quot;00054E63&quot;/&gt;&lt;wsp:rsid wsp:val=&quot;0005504C&quot;/&gt;&lt;wsp:rsid wsp:val=&quot;00055873&quot;/&gt;&lt;wsp:rsid wsp:val=&quot;00055B03&quot;/&gt;&lt;wsp:rsid wsp:val=&quot;00055B8E&quot;/&gt;&lt;wsp:rsid wsp:val=&quot;0005602E&quot;/&gt;&lt;wsp:rsid wsp:val=&quot;00056057&quot;/&gt;&lt;wsp:rsid wsp:val=&quot;000572A7&quot;/&gt;&lt;wsp:rsid wsp:val=&quot;00057437&quot;/&gt;&lt;wsp:rsid wsp:val=&quot;00057460&quot;/&gt;&lt;wsp:rsid wsp:val=&quot;000574E1&quot;/&gt;&lt;wsp:rsid wsp:val=&quot;00057511&quot;/&gt;&lt;wsp:rsid wsp:val=&quot;00057AD4&quot;/&gt;&lt;wsp:rsid wsp:val=&quot;00057DF9&quot;/&gt;&lt;wsp:rsid wsp:val=&quot;00057F2C&quot;/&gt;&lt;wsp:rsid wsp:val=&quot;00057F68&quot;/&gt;&lt;wsp:rsid wsp:val=&quot;00057F6C&quot;/&gt;&lt;wsp:rsid wsp:val=&quot;00057FE7&quot;/&gt;&lt;wsp:rsid wsp:val=&quot;00060586&quot;/&gt;&lt;wsp:rsid wsp:val=&quot;00060DDD&quot;/&gt;&lt;wsp:rsid wsp:val=&quot;00060FDB&quot;/&gt;&lt;wsp:rsid wsp:val=&quot;000612C5&quot;/&gt;&lt;wsp:rsid wsp:val=&quot;00061C96&quot;/&gt;&lt;wsp:rsid wsp:val=&quot;00061E34&quot;/&gt;&lt;wsp:rsid wsp:val=&quot;000620C4&quot;/&gt;&lt;wsp:rsid wsp:val=&quot;000621A9&quot;/&gt;&lt;wsp:rsid wsp:val=&quot;0006263A&quot;/&gt;&lt;wsp:rsid wsp:val=&quot;0006289B&quot;/&gt;&lt;wsp:rsid wsp:val=&quot;00063485&quot;/&gt;&lt;wsp:rsid wsp:val=&quot;00063CA3&quot;/&gt;&lt;wsp:rsid wsp:val=&quot;00063F07&quot;/&gt;&lt;wsp:rsid wsp:val=&quot;00063F57&quot;/&gt;&lt;wsp:rsid wsp:val=&quot;000642FD&quot;/&gt;&lt;wsp:rsid wsp:val=&quot;0006436D&quot;/&gt;&lt;wsp:rsid wsp:val=&quot;0006480B&quot;/&gt;&lt;wsp:rsid wsp:val=&quot;00064A18&quot;/&gt;&lt;wsp:rsid wsp:val=&quot;00064A2B&quot;/&gt;&lt;wsp:rsid wsp:val=&quot;0006549C&quot;/&gt;&lt;wsp:rsid wsp:val=&quot;00065636&quot;/&gt;&lt;wsp:rsid wsp:val=&quot;00065D64&quot;/&gt;&lt;wsp:rsid wsp:val=&quot;000667D1&quot;/&gt;&lt;wsp:rsid wsp:val=&quot;00066B01&quot;/&gt;&lt;wsp:rsid wsp:val=&quot;00066E05&quot;/&gt;&lt;wsp:rsid wsp:val=&quot;00067087&quot;/&gt;&lt;wsp:rsid wsp:val=&quot;000671F8&quot;/&gt;&lt;wsp:rsid wsp:val=&quot;0006739D&quot;/&gt;&lt;wsp:rsid wsp:val=&quot;00067436&quot;/&gt;&lt;wsp:rsid wsp:val=&quot;000674DD&quot;/&gt;&lt;wsp:rsid wsp:val=&quot;0006777C&quot;/&gt;&lt;wsp:rsid wsp:val=&quot;00067FE2&quot;/&gt;&lt;wsp:rsid wsp:val=&quot;00070237&quot;/&gt;&lt;wsp:rsid wsp:val=&quot;00070378&quot;/&gt;&lt;wsp:rsid wsp:val=&quot;0007118F&quot;/&gt;&lt;wsp:rsid wsp:val=&quot;000711FC&quot;/&gt;&lt;wsp:rsid wsp:val=&quot;00071422&quot;/&gt;&lt;wsp:rsid wsp:val=&quot;000716FB&quot;/&gt;&lt;wsp:rsid wsp:val=&quot;00071E66&quot;/&gt;&lt;wsp:rsid wsp:val=&quot;00071E9B&quot;/&gt;&lt;wsp:rsid wsp:val=&quot;00071F99&quot;/&gt;&lt;wsp:rsid wsp:val=&quot;0007271A&quot;/&gt;&lt;wsp:rsid wsp:val=&quot;000727D5&quot;/&gt;&lt;wsp:rsid wsp:val=&quot;00072885&quot;/&gt;&lt;wsp:rsid wsp:val=&quot;00072E75&quot;/&gt;&lt;wsp:rsid wsp:val=&quot;00072EFA&quot;/&gt;&lt;wsp:rsid wsp:val=&quot;00073219&quot;/&gt;&lt;wsp:rsid wsp:val=&quot;000735B9&quot;/&gt;&lt;wsp:rsid wsp:val=&quot;00073785&quot;/&gt;&lt;wsp:rsid wsp:val=&quot;00074375&quot;/&gt;&lt;wsp:rsid wsp:val=&quot;000743A0&quot;/&gt;&lt;wsp:rsid wsp:val=&quot;000748A2&quot;/&gt;&lt;wsp:rsid wsp:val=&quot;00074A66&quot;/&gt;&lt;wsp:rsid wsp:val=&quot;00074BF5&quot;/&gt;&lt;wsp:rsid wsp:val=&quot;000752CD&quot;/&gt;&lt;wsp:rsid wsp:val=&quot;00075324&quot;/&gt;&lt;wsp:rsid wsp:val=&quot;00075680&quot;/&gt;&lt;wsp:rsid wsp:val=&quot;000758D3&quot;/&gt;&lt;wsp:rsid wsp:val=&quot;0007590A&quot;/&gt;&lt;wsp:rsid wsp:val=&quot;00075999&quot;/&gt;&lt;wsp:rsid wsp:val=&quot;00075CA6&quot;/&gt;&lt;wsp:rsid wsp:val=&quot;00075FE3&quot;/&gt;&lt;wsp:rsid wsp:val=&quot;00076775&quot;/&gt;&lt;wsp:rsid wsp:val=&quot;00076D63&quot;/&gt;&lt;wsp:rsid wsp:val=&quot;00077579&quot;/&gt;&lt;wsp:rsid wsp:val=&quot;00077A78&quot;/&gt;&lt;wsp:rsid wsp:val=&quot;00080170&quot;/&gt;&lt;wsp:rsid wsp:val=&quot;000805B2&quot;/&gt;&lt;wsp:rsid wsp:val=&quot;00080786&quot;/&gt;&lt;wsp:rsid wsp:val=&quot;00080AE7&quot;/&gt;&lt;wsp:rsid wsp:val=&quot;00080D74&quot;/&gt;&lt;wsp:rsid wsp:val=&quot;00081070&quot;/&gt;&lt;wsp:rsid wsp:val=&quot;00082152&quot;/&gt;&lt;wsp:rsid wsp:val=&quot;00082211&quot;/&gt;&lt;wsp:rsid wsp:val=&quot;000826FF&quot;/&gt;&lt;wsp:rsid wsp:val=&quot;00082A49&quot;/&gt;&lt;wsp:rsid wsp:val=&quot;00082C27&quot;/&gt;&lt;wsp:rsid wsp:val=&quot;00082DA4&quot;/&gt;&lt;wsp:rsid wsp:val=&quot;00082E54&quot;/&gt;&lt;wsp:rsid wsp:val=&quot;000832B3&quot;/&gt;&lt;wsp:rsid wsp:val=&quot;00083322&quot;/&gt;&lt;wsp:rsid wsp:val=&quot;000833CA&quot;/&gt;&lt;wsp:rsid wsp:val=&quot;000835AA&quot;/&gt;&lt;wsp:rsid wsp:val=&quot;00083788&quot;/&gt;&lt;wsp:rsid wsp:val=&quot;00084255&quot;/&gt;&lt;wsp:rsid wsp:val=&quot;00084937&quot;/&gt;&lt;wsp:rsid wsp:val=&quot;00085239&quot;/&gt;&lt;wsp:rsid wsp:val=&quot;0008581F&quot;/&gt;&lt;wsp:rsid wsp:val=&quot;000861E4&quot;/&gt;&lt;wsp:rsid wsp:val=&quot;000862BA&quot;/&gt;&lt;wsp:rsid wsp:val=&quot;00086B50&quot;/&gt;&lt;wsp:rsid wsp:val=&quot;00086C4D&quot;/&gt;&lt;wsp:rsid wsp:val=&quot;00086CF2&quot;/&gt;&lt;wsp:rsid wsp:val=&quot;00086FDD&quot;/&gt;&lt;wsp:rsid wsp:val=&quot;0008731C&quot;/&gt;&lt;wsp:rsid wsp:val=&quot;00087324&quot;/&gt;&lt;wsp:rsid wsp:val=&quot;0008760B&quot;/&gt;&lt;wsp:rsid wsp:val=&quot;00087881&quot;/&gt;&lt;wsp:rsid wsp:val=&quot;00087BAB&quot;/&gt;&lt;wsp:rsid wsp:val=&quot;00087E29&quot;/&gt;&lt;wsp:rsid wsp:val=&quot;00087EE9&quot;/&gt;&lt;wsp:rsid wsp:val=&quot;00087F91&quot;/&gt;&lt;wsp:rsid wsp:val=&quot;00090573&quot;/&gt;&lt;wsp:rsid wsp:val=&quot;00090586&quot;/&gt;&lt;wsp:rsid wsp:val=&quot;00090653&quot;/&gt;&lt;wsp:rsid wsp:val=&quot;00090A5D&quot;/&gt;&lt;wsp:rsid wsp:val=&quot;00091714&quot;/&gt;&lt;wsp:rsid wsp:val=&quot;000921E3&quot;/&gt;&lt;wsp:rsid wsp:val=&quot;00092334&quot;/&gt;&lt;wsp:rsid wsp:val=&quot;000926E1&quot;/&gt;&lt;wsp:rsid wsp:val=&quot;000931C3&quot;/&gt;&lt;wsp:rsid wsp:val=&quot;000938A0&quot;/&gt;&lt;wsp:rsid wsp:val=&quot;00093B72&quot;/&gt;&lt;wsp:rsid wsp:val=&quot;0009437A&quot;/&gt;&lt;wsp:rsid wsp:val=&quot;000947B7&quot;/&gt;&lt;wsp:rsid wsp:val=&quot;00095671&quot;/&gt;&lt;wsp:rsid wsp:val=&quot;00095920&quot;/&gt;&lt;wsp:rsid wsp:val=&quot;00095A47&quot;/&gt;&lt;wsp:rsid wsp:val=&quot;00095F53&quot;/&gt;&lt;wsp:rsid wsp:val=&quot;0009612D&quot;/&gt;&lt;wsp:rsid wsp:val=&quot;0009653B&quot;/&gt;&lt;wsp:rsid wsp:val=&quot;0009680E&quot;/&gt;&lt;wsp:rsid wsp:val=&quot;000968CF&quot;/&gt;&lt;wsp:rsid wsp:val=&quot;000968D8&quot;/&gt;&lt;wsp:rsid wsp:val=&quot;00096CF2&quot;/&gt;&lt;wsp:rsid wsp:val=&quot;0009709B&quot;/&gt;&lt;wsp:rsid wsp:val=&quot;000978DA&quot;/&gt;&lt;wsp:rsid wsp:val=&quot;000979F0&quot;/&gt;&lt;wsp:rsid wsp:val=&quot;00097AE8&quot;/&gt;&lt;wsp:rsid wsp:val=&quot;000A0296&quot;/&gt;&lt;wsp:rsid wsp:val=&quot;000A02DC&quot;/&gt;&lt;wsp:rsid wsp:val=&quot;000A0C0B&quot;/&gt;&lt;wsp:rsid wsp:val=&quot;000A0CA1&quot;/&gt;&lt;wsp:rsid wsp:val=&quot;000A0E99&quot;/&gt;&lt;wsp:rsid wsp:val=&quot;000A0F08&quot;/&gt;&lt;wsp:rsid wsp:val=&quot;000A0F82&quot;/&gt;&lt;wsp:rsid wsp:val=&quot;000A1089&quot;/&gt;&lt;wsp:rsid wsp:val=&quot;000A11BB&quot;/&gt;&lt;wsp:rsid wsp:val=&quot;000A1AD3&quot;/&gt;&lt;wsp:rsid wsp:val=&quot;000A1AF5&quot;/&gt;&lt;wsp:rsid wsp:val=&quot;000A1B06&quot;/&gt;&lt;wsp:rsid wsp:val=&quot;000A1D49&quot;/&gt;&lt;wsp:rsid wsp:val=&quot;000A1F8D&quot;/&gt;&lt;wsp:rsid wsp:val=&quot;000A23B7&quot;/&gt;&lt;wsp:rsid wsp:val=&quot;000A2D70&quot;/&gt;&lt;wsp:rsid wsp:val=&quot;000A3A3A&quot;/&gt;&lt;wsp:rsid wsp:val=&quot;000A3ACB&quot;/&gt;&lt;wsp:rsid wsp:val=&quot;000A3E22&quot;/&gt;&lt;wsp:rsid wsp:val=&quot;000A4492&quot;/&gt;&lt;wsp:rsid wsp:val=&quot;000A4519&quot;/&gt;&lt;wsp:rsid wsp:val=&quot;000A49DE&quot;/&gt;&lt;wsp:rsid wsp:val=&quot;000A4B74&quot;/&gt;&lt;wsp:rsid wsp:val=&quot;000A52B9&quot;/&gt;&lt;wsp:rsid wsp:val=&quot;000A54DF&quot;/&gt;&lt;wsp:rsid wsp:val=&quot;000A5A3D&quot;/&gt;&lt;wsp:rsid wsp:val=&quot;000A5AE2&quot;/&gt;&lt;wsp:rsid wsp:val=&quot;000A5B09&quot;/&gt;&lt;wsp:rsid wsp:val=&quot;000A5D82&quot;/&gt;&lt;wsp:rsid wsp:val=&quot;000A605D&quot;/&gt;&lt;wsp:rsid wsp:val=&quot;000A61CB&quot;/&gt;&lt;wsp:rsid wsp:val=&quot;000A64B8&quot;/&gt;&lt;wsp:rsid wsp:val=&quot;000A6788&quot;/&gt;&lt;wsp:rsid wsp:val=&quot;000A6AC6&quot;/&gt;&lt;wsp:rsid wsp:val=&quot;000A6CFE&quot;/&gt;&lt;wsp:rsid wsp:val=&quot;000A6EAA&quot;/&gt;&lt;wsp:rsid wsp:val=&quot;000A7955&quot;/&gt;&lt;wsp:rsid wsp:val=&quot;000A7C88&quot;/&gt;&lt;wsp:rsid wsp:val=&quot;000A7E17&quot;/&gt;&lt;wsp:rsid wsp:val=&quot;000B02C2&quot;/&gt;&lt;wsp:rsid wsp:val=&quot;000B041B&quot;/&gt;&lt;wsp:rsid wsp:val=&quot;000B081C&quot;/&gt;&lt;wsp:rsid wsp:val=&quot;000B10AB&quot;/&gt;&lt;wsp:rsid wsp:val=&quot;000B17A1&quot;/&gt;&lt;wsp:rsid wsp:val=&quot;000B1CD3&quot;/&gt;&lt;wsp:rsid wsp:val=&quot;000B1E04&quot;/&gt;&lt;wsp:rsid wsp:val=&quot;000B22B6&quot;/&gt;&lt;wsp:rsid wsp:val=&quot;000B256B&quot;/&gt;&lt;wsp:rsid wsp:val=&quot;000B32D4&quot;/&gt;&lt;wsp:rsid wsp:val=&quot;000B38DA&quot;/&gt;&lt;wsp:rsid wsp:val=&quot;000B3F37&quot;/&gt;&lt;wsp:rsid wsp:val=&quot;000B4083&quot;/&gt;&lt;wsp:rsid wsp:val=&quot;000B463C&quot;/&gt;&lt;wsp:rsid wsp:val=&quot;000B49D7&quot;/&gt;&lt;wsp:rsid wsp:val=&quot;000B4EA5&quot;/&gt;&lt;wsp:rsid wsp:val=&quot;000B53AF&quot;/&gt;&lt;wsp:rsid wsp:val=&quot;000B546F&quot;/&gt;&lt;wsp:rsid wsp:val=&quot;000B5642&quot;/&gt;&lt;wsp:rsid wsp:val=&quot;000B60B9&quot;/&gt;&lt;wsp:rsid wsp:val=&quot;000B6199&quot;/&gt;&lt;wsp:rsid wsp:val=&quot;000B6338&quot;/&gt;&lt;wsp:rsid wsp:val=&quot;000B644B&quot;/&gt;&lt;wsp:rsid wsp:val=&quot;000B65BE&quot;/&gt;&lt;wsp:rsid wsp:val=&quot;000B6BDF&quot;/&gt;&lt;wsp:rsid wsp:val=&quot;000B6E2D&quot;/&gt;&lt;wsp:rsid wsp:val=&quot;000B71B6&quot;/&gt;&lt;wsp:rsid wsp:val=&quot;000B7238&quot;/&gt;&lt;wsp:rsid wsp:val=&quot;000B7387&quot;/&gt;&lt;wsp:rsid wsp:val=&quot;000B748D&quot;/&gt;&lt;wsp:rsid wsp:val=&quot;000B7669&quot;/&gt;&lt;wsp:rsid wsp:val=&quot;000B76BB&quot;/&gt;&lt;wsp:rsid wsp:val=&quot;000B77E6&quot;/&gt;&lt;wsp:rsid wsp:val=&quot;000B7D5E&quot;/&gt;&lt;wsp:rsid wsp:val=&quot;000C0B74&quot;/&gt;&lt;wsp:rsid wsp:val=&quot;000C133A&quot;/&gt;&lt;wsp:rsid wsp:val=&quot;000C15EE&quot;/&gt;&lt;wsp:rsid wsp:val=&quot;000C1DBD&quot;/&gt;&lt;wsp:rsid wsp:val=&quot;000C1F69&quot;/&gt;&lt;wsp:rsid wsp:val=&quot;000C2CEB&quot;/&gt;&lt;wsp:rsid wsp:val=&quot;000C2DE1&quot;/&gt;&lt;wsp:rsid wsp:val=&quot;000C3209&quot;/&gt;&lt;wsp:rsid wsp:val=&quot;000C37B2&quot;/&gt;&lt;wsp:rsid wsp:val=&quot;000C393F&quot;/&gt;&lt;wsp:rsid wsp:val=&quot;000C395B&quot;/&gt;&lt;wsp:rsid wsp:val=&quot;000C3987&quot;/&gt;&lt;wsp:rsid wsp:val=&quot;000C3F16&quot;/&gt;&lt;wsp:rsid wsp:val=&quot;000C4C76&quot;/&gt;&lt;wsp:rsid wsp:val=&quot;000C5066&quot;/&gt;&lt;wsp:rsid wsp:val=&quot;000C54A6&quot;/&gt;&lt;wsp:rsid wsp:val=&quot;000C550B&quot;/&gt;&lt;wsp:rsid wsp:val=&quot;000C5759&quot;/&gt;&lt;wsp:rsid wsp:val=&quot;000C5B91&quot;/&gt;&lt;wsp:rsid wsp:val=&quot;000C5E7D&quot;/&gt;&lt;wsp:rsid wsp:val=&quot;000C673C&quot;/&gt;&lt;wsp:rsid wsp:val=&quot;000C69F8&quot;/&gt;&lt;wsp:rsid wsp:val=&quot;000C6C57&quot;/&gt;&lt;wsp:rsid wsp:val=&quot;000C71D9&quot;/&gt;&lt;wsp:rsid wsp:val=&quot;000C7C3E&quot;/&gt;&lt;wsp:rsid wsp:val=&quot;000D037E&quot;/&gt;&lt;wsp:rsid wsp:val=&quot;000D0A0F&quot;/&gt;&lt;wsp:rsid wsp:val=&quot;000D0AB8&quot;/&gt;&lt;wsp:rsid wsp:val=&quot;000D0BCC&quot;/&gt;&lt;wsp:rsid wsp:val=&quot;000D0F9A&quot;/&gt;&lt;wsp:rsid wsp:val=&quot;000D13DD&quot;/&gt;&lt;wsp:rsid wsp:val=&quot;000D148D&quot;/&gt;&lt;wsp:rsid wsp:val=&quot;000D14EB&quot;/&gt;&lt;wsp:rsid wsp:val=&quot;000D1610&quot;/&gt;&lt;wsp:rsid wsp:val=&quot;000D1737&quot;/&gt;&lt;wsp:rsid wsp:val=&quot;000D1915&quot;/&gt;&lt;wsp:rsid wsp:val=&quot;000D1C8F&quot;/&gt;&lt;wsp:rsid wsp:val=&quot;000D206C&quot;/&gt;&lt;wsp:rsid wsp:val=&quot;000D2292&quot;/&gt;&lt;wsp:rsid wsp:val=&quot;000D23C1&quot;/&gt;&lt;wsp:rsid wsp:val=&quot;000D2AE0&quot;/&gt;&lt;wsp:rsid wsp:val=&quot;000D2B3D&quot;/&gt;&lt;wsp:rsid wsp:val=&quot;000D2EA5&quot;/&gt;&lt;wsp:rsid wsp:val=&quot;000D35D4&quot;/&gt;&lt;wsp:rsid wsp:val=&quot;000D362A&quot;/&gt;&lt;wsp:rsid wsp:val=&quot;000D37FA&quot;/&gt;&lt;wsp:rsid wsp:val=&quot;000D3A33&quot;/&gt;&lt;wsp:rsid wsp:val=&quot;000D3A6C&quot;/&gt;&lt;wsp:rsid wsp:val=&quot;000D4324&quot;/&gt;&lt;wsp:rsid wsp:val=&quot;000D46EE&quot;/&gt;&lt;wsp:rsid wsp:val=&quot;000D4ABD&quot;/&gt;&lt;wsp:rsid wsp:val=&quot;000D4B18&quot;/&gt;&lt;wsp:rsid wsp:val=&quot;000D4C88&quot;/&gt;&lt;wsp:rsid wsp:val=&quot;000D4DE6&quot;/&gt;&lt;wsp:rsid wsp:val=&quot;000D4DFF&quot;/&gt;&lt;wsp:rsid wsp:val=&quot;000D4F5A&quot;/&gt;&lt;wsp:rsid wsp:val=&quot;000D5003&quot;/&gt;&lt;wsp:rsid wsp:val=&quot;000D55EA&quot;/&gt;&lt;wsp:rsid wsp:val=&quot;000D5711&quot;/&gt;&lt;wsp:rsid wsp:val=&quot;000D59D6&quot;/&gt;&lt;wsp:rsid wsp:val=&quot;000D5AB0&quot;/&gt;&lt;wsp:rsid wsp:val=&quot;000D5AD1&quot;/&gt;&lt;wsp:rsid wsp:val=&quot;000D5C0C&quot;/&gt;&lt;wsp:rsid wsp:val=&quot;000D5C91&quot;/&gt;&lt;wsp:rsid wsp:val=&quot;000D5D29&quot;/&gt;&lt;wsp:rsid wsp:val=&quot;000D5E4D&quot;/&gt;&lt;wsp:rsid wsp:val=&quot;000D6262&quot;/&gt;&lt;wsp:rsid wsp:val=&quot;000D6541&quot;/&gt;&lt;wsp:rsid wsp:val=&quot;000D697E&quot;/&gt;&lt;wsp:rsid wsp:val=&quot;000D6A9E&quot;/&gt;&lt;wsp:rsid wsp:val=&quot;000D6E96&quot;/&gt;&lt;wsp:rsid wsp:val=&quot;000D7268&quot;/&gt;&lt;wsp:rsid wsp:val=&quot;000D7383&quot;/&gt;&lt;wsp:rsid wsp:val=&quot;000D745D&quot;/&gt;&lt;wsp:rsid wsp:val=&quot;000D75CC&quot;/&gt;&lt;wsp:rsid wsp:val=&quot;000D75EE&quot;/&gt;&lt;wsp:rsid wsp:val=&quot;000D7783&quot;/&gt;&lt;wsp:rsid wsp:val=&quot;000D7C7C&quot;/&gt;&lt;wsp:rsid wsp:val=&quot;000E011D&quot;/&gt;&lt;wsp:rsid wsp:val=&quot;000E0706&quot;/&gt;&lt;wsp:rsid wsp:val=&quot;000E0BAE&quot;/&gt;&lt;wsp:rsid wsp:val=&quot;000E14B9&quot;/&gt;&lt;wsp:rsid wsp:val=&quot;000E182B&quot;/&gt;&lt;wsp:rsid wsp:val=&quot;000E1E8E&quot;/&gt;&lt;wsp:rsid wsp:val=&quot;000E279B&quot;/&gt;&lt;wsp:rsid wsp:val=&quot;000E2D41&quot;/&gt;&lt;wsp:rsid wsp:val=&quot;000E3075&quot;/&gt;&lt;wsp:rsid wsp:val=&quot;000E3147&quot;/&gt;&lt;wsp:rsid wsp:val=&quot;000E3358&quot;/&gt;&lt;wsp:rsid wsp:val=&quot;000E38ED&quot;/&gt;&lt;wsp:rsid wsp:val=&quot;000E3A0F&quot;/&gt;&lt;wsp:rsid wsp:val=&quot;000E3F84&quot;/&gt;&lt;wsp:rsid wsp:val=&quot;000E4216&quot;/&gt;&lt;wsp:rsid wsp:val=&quot;000E4249&quot;/&gt;&lt;wsp:rsid wsp:val=&quot;000E471D&quot;/&gt;&lt;wsp:rsid wsp:val=&quot;000E48CD&quot;/&gt;&lt;wsp:rsid wsp:val=&quot;000E4C9B&quot;/&gt;&lt;wsp:rsid wsp:val=&quot;000E4D01&quot;/&gt;&lt;wsp:rsid wsp:val=&quot;000E4E70&quot;/&gt;&lt;wsp:rsid wsp:val=&quot;000E4EFD&quot;/&gt;&lt;wsp:rsid wsp:val=&quot;000E5094&quot;/&gt;&lt;wsp:rsid wsp:val=&quot;000E56A7&quot;/&gt;&lt;wsp:rsid wsp:val=&quot;000E5830&quot;/&gt;&lt;wsp:rsid wsp:val=&quot;000E5C4E&quot;/&gt;&lt;wsp:rsid wsp:val=&quot;000E65A7&quot;/&gt;&lt;wsp:rsid wsp:val=&quot;000E6635&quot;/&gt;&lt;wsp:rsid wsp:val=&quot;000E6A34&quot;/&gt;&lt;wsp:rsid wsp:val=&quot;000E6F62&quot;/&gt;&lt;wsp:rsid wsp:val=&quot;000E728E&quot;/&gt;&lt;wsp:rsid wsp:val=&quot;000E7535&quot;/&gt;&lt;wsp:rsid wsp:val=&quot;000E7B65&quot;/&gt;&lt;wsp:rsid wsp:val=&quot;000E7F51&quot;/&gt;&lt;wsp:rsid wsp:val=&quot;000F00D8&quot;/&gt;&lt;wsp:rsid wsp:val=&quot;000F04CE&quot;/&gt;&lt;wsp:rsid wsp:val=&quot;000F0771&quot;/&gt;&lt;wsp:rsid wsp:val=&quot;000F095B&quot;/&gt;&lt;wsp:rsid wsp:val=&quot;000F11B4&quot;/&gt;&lt;wsp:rsid wsp:val=&quot;000F13C4&quot;/&gt;&lt;wsp:rsid wsp:val=&quot;000F13D7&quot;/&gt;&lt;wsp:rsid wsp:val=&quot;000F17E4&quot;/&gt;&lt;wsp:rsid wsp:val=&quot;000F1B0F&quot;/&gt;&lt;wsp:rsid wsp:val=&quot;000F1CF3&quot;/&gt;&lt;wsp:rsid wsp:val=&quot;000F203A&quot;/&gt;&lt;wsp:rsid wsp:val=&quot;000F20CD&quot;/&gt;&lt;wsp:rsid wsp:val=&quot;000F2965&quot;/&gt;&lt;wsp:rsid wsp:val=&quot;000F2A21&quot;/&gt;&lt;wsp:rsid wsp:val=&quot;000F2E12&quot;/&gt;&lt;wsp:rsid wsp:val=&quot;000F34C7&quot;/&gt;&lt;wsp:rsid wsp:val=&quot;000F3755&quot;/&gt;&lt;wsp:rsid wsp:val=&quot;000F3B40&quot;/&gt;&lt;wsp:rsid wsp:val=&quot;000F3B6D&quot;/&gt;&lt;wsp:rsid wsp:val=&quot;000F3FFF&quot;/&gt;&lt;wsp:rsid wsp:val=&quot;000F42EA&quot;/&gt;&lt;wsp:rsid wsp:val=&quot;000F4CAF&quot;/&gt;&lt;wsp:rsid wsp:val=&quot;000F4D95&quot;/&gt;&lt;wsp:rsid wsp:val=&quot;000F4F44&quot;/&gt;&lt;wsp:rsid wsp:val=&quot;000F51E3&quot;/&gt;&lt;wsp:rsid wsp:val=&quot;000F5202&quot;/&gt;&lt;wsp:rsid wsp:val=&quot;000F5261&quot;/&gt;&lt;wsp:rsid wsp:val=&quot;000F53CB&quot;/&gt;&lt;wsp:rsid wsp:val=&quot;000F55A9&quot;/&gt;&lt;wsp:rsid wsp:val=&quot;000F5F71&quot;/&gt;&lt;wsp:rsid wsp:val=&quot;000F5F87&quot;/&gt;&lt;wsp:rsid wsp:val=&quot;000F61C4&quot;/&gt;&lt;wsp:rsid wsp:val=&quot;000F6387&quot;/&gt;&lt;wsp:rsid wsp:val=&quot;000F6541&quot;/&gt;&lt;wsp:rsid wsp:val=&quot;000F6646&quot;/&gt;&lt;wsp:rsid wsp:val=&quot;000F6881&quot;/&gt;&lt;wsp:rsid wsp:val=&quot;000F6C32&quot;/&gt;&lt;wsp:rsid wsp:val=&quot;000F6D9F&quot;/&gt;&lt;wsp:rsid wsp:val=&quot;000F7154&quot;/&gt;&lt;wsp:rsid wsp:val=&quot;000F71FE&quot;/&gt;&lt;wsp:rsid wsp:val=&quot;000F77C9&quot;/&gt;&lt;wsp:rsid wsp:val=&quot;000F7C1F&quot;/&gt;&lt;wsp:rsid wsp:val=&quot;00100097&quot;/&gt;&lt;wsp:rsid wsp:val=&quot;001000E9&quot;/&gt;&lt;wsp:rsid wsp:val=&quot;00100169&quot;/&gt;&lt;wsp:rsid wsp:val=&quot;0010047B&quot;/&gt;&lt;wsp:rsid wsp:val=&quot;0010067A&quot;/&gt;&lt;wsp:rsid wsp:val=&quot;001010D1&quot;/&gt;&lt;wsp:rsid wsp:val=&quot;00101489&quot;/&gt;&lt;wsp:rsid wsp:val=&quot;00101513&quot;/&gt;&lt;wsp:rsid wsp:val=&quot;0010163E&quot;/&gt;&lt;wsp:rsid wsp:val=&quot;0010175D&quot;/&gt;&lt;wsp:rsid wsp:val=&quot;00101A0E&quot;/&gt;&lt;wsp:rsid wsp:val=&quot;00101ACE&quot;/&gt;&lt;wsp:rsid wsp:val=&quot;00101F30&quot;/&gt;&lt;wsp:rsid wsp:val=&quot;00102147&quot;/&gt;&lt;wsp:rsid wsp:val=&quot;00102335&quot;/&gt;&lt;wsp:rsid wsp:val=&quot;00102D2E&quot;/&gt;&lt;wsp:rsid wsp:val=&quot;001033D6&quot;/&gt;&lt;wsp:rsid wsp:val=&quot;00103658&quot;/&gt;&lt;wsp:rsid wsp:val=&quot;0010366C&quot;/&gt;&lt;wsp:rsid wsp:val=&quot;00104058&quot;/&gt;&lt;wsp:rsid wsp:val=&quot;0010405D&quot;/&gt;&lt;wsp:rsid wsp:val=&quot;00104228&quot;/&gt;&lt;wsp:rsid wsp:val=&quot;00104730&quot;/&gt;&lt;wsp:rsid wsp:val=&quot;00104A80&quot;/&gt;&lt;wsp:rsid wsp:val=&quot;001050B7&quot;/&gt;&lt;wsp:rsid wsp:val=&quot;0010521E&quot;/&gt;&lt;wsp:rsid wsp:val=&quot;001052CF&quot;/&gt;&lt;wsp:rsid wsp:val=&quot;0010558F&quot;/&gt;&lt;wsp:rsid wsp:val=&quot;0010568A&quot;/&gt;&lt;wsp:rsid wsp:val=&quot;00105748&quot;/&gt;&lt;wsp:rsid wsp:val=&quot;00105820&quot;/&gt;&lt;wsp:rsid wsp:val=&quot;0010585A&quot;/&gt;&lt;wsp:rsid wsp:val=&quot;0010586F&quot;/&gt;&lt;wsp:rsid wsp:val=&quot;0010593E&quot;/&gt;&lt;wsp:rsid wsp:val=&quot;00105CEE&quot;/&gt;&lt;wsp:rsid wsp:val=&quot;00106405&quot;/&gt;&lt;wsp:rsid wsp:val=&quot;0010660E&quot;/&gt;&lt;wsp:rsid wsp:val=&quot;00106A95&quot;/&gt;&lt;wsp:rsid wsp:val=&quot;00106CC3&quot;/&gt;&lt;wsp:rsid wsp:val=&quot;00106E7E&quot;/&gt;&lt;wsp:rsid wsp:val=&quot;001074D1&quot;/&gt;&lt;wsp:rsid wsp:val=&quot;001104F9&quot;/&gt;&lt;wsp:rsid wsp:val=&quot;001106C0&quot;/&gt;&lt;wsp:rsid wsp:val=&quot;00111114&quot;/&gt;&lt;wsp:rsid wsp:val=&quot;001114C5&quot;/&gt;&lt;wsp:rsid wsp:val=&quot;001115C0&quot;/&gt;&lt;wsp:rsid wsp:val=&quot;001115F4&quot;/&gt;&lt;wsp:rsid wsp:val=&quot;001118AA&quot;/&gt;&lt;wsp:rsid wsp:val=&quot;00111AD9&quot;/&gt;&lt;wsp:rsid wsp:val=&quot;00111B0A&quot;/&gt;&lt;wsp:rsid wsp:val=&quot;00111C53&quot;/&gt;&lt;wsp:rsid wsp:val=&quot;00111DCA&quot;/&gt;&lt;wsp:rsid wsp:val=&quot;001122B0&quot;/&gt;&lt;wsp:rsid wsp:val=&quot;001126B0&quot;/&gt;&lt;wsp:rsid wsp:val=&quot;00112979&quot;/&gt;&lt;wsp:rsid wsp:val=&quot;00112B8F&quot;/&gt;&lt;wsp:rsid wsp:val=&quot;00112D41&quot;/&gt;&lt;wsp:rsid wsp:val=&quot;001134DA&quot;/&gt;&lt;wsp:rsid wsp:val=&quot;0011372B&quot;/&gt;&lt;wsp:rsid wsp:val=&quot;0011373E&quot;/&gt;&lt;wsp:rsid wsp:val=&quot;00113D8B&quot;/&gt;&lt;wsp:rsid wsp:val=&quot;00113D8F&quot;/&gt;&lt;wsp:rsid wsp:val=&quot;001140A9&quot;/&gt;&lt;wsp:rsid wsp:val=&quot;001140FA&quot;/&gt;&lt;wsp:rsid wsp:val=&quot;001141CF&quot;/&gt;&lt;wsp:rsid wsp:val=&quot;00114379&quot;/&gt;&lt;wsp:rsid wsp:val=&quot;001146A3&quot;/&gt;&lt;wsp:rsid wsp:val=&quot;001146C6&quot;/&gt;&lt;wsp:rsid wsp:val=&quot;001147B8&quot;/&gt;&lt;wsp:rsid wsp:val=&quot;00114949&quot;/&gt;&lt;wsp:rsid wsp:val=&quot;00114A39&quot;/&gt;&lt;wsp:rsid wsp:val=&quot;00114E61&quot;/&gt;&lt;wsp:rsid wsp:val=&quot;00114EA7&quot;/&gt;&lt;wsp:rsid wsp:val=&quot;0011536C&quot;/&gt;&lt;wsp:rsid wsp:val=&quot;00115480&quot;/&gt;&lt;wsp:rsid wsp:val=&quot;00115685&quot;/&gt;&lt;wsp:rsid wsp:val=&quot;00115716&quot;/&gt;&lt;wsp:rsid wsp:val=&quot;0011584C&quot;/&gt;&lt;wsp:rsid wsp:val=&quot;001158AF&quot;/&gt;&lt;wsp:rsid wsp:val=&quot;001158B4&quot;/&gt;&lt;wsp:rsid wsp:val=&quot;00115D19&quot;/&gt;&lt;wsp:rsid wsp:val=&quot;00116624&quot;/&gt;&lt;wsp:rsid wsp:val=&quot;0011787C&quot;/&gt;&lt;wsp:rsid wsp:val=&quot;00117957&quot;/&gt;&lt;wsp:rsid wsp:val=&quot;00117B4F&quot;/&gt;&lt;wsp:rsid wsp:val=&quot;00117B90&quot;/&gt;&lt;wsp:rsid wsp:val=&quot;001202E9&quot;/&gt;&lt;wsp:rsid wsp:val=&quot;001203DB&quot;/&gt;&lt;wsp:rsid wsp:val=&quot;0012079F&quot;/&gt;&lt;wsp:rsid wsp:val=&quot;001207F3&quot;/&gt;&lt;wsp:rsid wsp:val=&quot;00121316&quot;/&gt;&lt;wsp:rsid wsp:val=&quot;0012142A&quot;/&gt;&lt;wsp:rsid wsp:val=&quot;001215DB&quot;/&gt;&lt;wsp:rsid wsp:val=&quot;00121897&quot;/&gt;&lt;wsp:rsid wsp:val=&quot;001218BF&quot;/&gt;&lt;wsp:rsid wsp:val=&quot;00121A52&quot;/&gt;&lt;wsp:rsid wsp:val=&quot;00122153&quot;/&gt;&lt;wsp:rsid wsp:val=&quot;00122581&quot;/&gt;&lt;wsp:rsid wsp:val=&quot;00122842&quot;/&gt;&lt;wsp:rsid wsp:val=&quot;00122EB3&quot;/&gt;&lt;wsp:rsid wsp:val=&quot;00123090&quot;/&gt;&lt;wsp:rsid wsp:val=&quot;0012345C&quot;/&gt;&lt;wsp:rsid wsp:val=&quot;001235C4&quot;/&gt;&lt;wsp:rsid wsp:val=&quot;00123975&quot;/&gt;&lt;wsp:rsid wsp:val=&quot;00123AED&quot;/&gt;&lt;wsp:rsid wsp:val=&quot;00123DED&quot;/&gt;&lt;wsp:rsid wsp:val=&quot;00123E96&quot;/&gt;&lt;wsp:rsid wsp:val=&quot;0012434E&quot;/&gt;&lt;wsp:rsid wsp:val=&quot;0012467D&quot;/&gt;&lt;wsp:rsid wsp:val=&quot;001246EC&quot;/&gt;&lt;wsp:rsid wsp:val=&quot;001249D7&quot;/&gt;&lt;wsp:rsid wsp:val=&quot;00124E10&quot;/&gt;&lt;wsp:rsid wsp:val=&quot;00125078&quot;/&gt;&lt;wsp:rsid wsp:val=&quot;001252FE&quot;/&gt;&lt;wsp:rsid wsp:val=&quot;001257E6&quot;/&gt;&lt;wsp:rsid wsp:val=&quot;0012674F&quot;/&gt;&lt;wsp:rsid wsp:val=&quot;00126D98&quot;/&gt;&lt;wsp:rsid wsp:val=&quot;00126DAB&quot;/&gt;&lt;wsp:rsid wsp:val=&quot;001274AC&quot;/&gt;&lt;wsp:rsid wsp:val=&quot;001275E6&quot;/&gt;&lt;wsp:rsid wsp:val=&quot;00127DE2&quot;/&gt;&lt;wsp:rsid wsp:val=&quot;00127F28&quot;/&gt;&lt;wsp:rsid wsp:val=&quot;00127F4C&quot;/&gt;&lt;wsp:rsid wsp:val=&quot;001301E5&quot;/&gt;&lt;wsp:rsid wsp:val=&quot;00130714&quot;/&gt;&lt;wsp:rsid wsp:val=&quot;00130953&quot;/&gt;&lt;wsp:rsid wsp:val=&quot;00130A25&quot;/&gt;&lt;wsp:rsid wsp:val=&quot;00131683&quot;/&gt;&lt;wsp:rsid wsp:val=&quot;0013173E&quot;/&gt;&lt;wsp:rsid wsp:val=&quot;00131AC6&quot;/&gt;&lt;wsp:rsid wsp:val=&quot;00131DD0&quot;/&gt;&lt;wsp:rsid wsp:val=&quot;001321CE&quot;/&gt;&lt;wsp:rsid wsp:val=&quot;001322B0&quot;/&gt;&lt;wsp:rsid wsp:val=&quot;00132546&quot;/&gt;&lt;wsp:rsid wsp:val=&quot;00132767&quot;/&gt;&lt;wsp:rsid wsp:val=&quot;00132917&quot;/&gt;&lt;wsp:rsid wsp:val=&quot;00132D74&quot;/&gt;&lt;wsp:rsid wsp:val=&quot;00132E7E&quot;/&gt;&lt;wsp:rsid wsp:val=&quot;0013334C&quot;/&gt;&lt;wsp:rsid wsp:val=&quot;0013344F&quot;/&gt;&lt;wsp:rsid wsp:val=&quot;001334EF&quot;/&gt;&lt;wsp:rsid wsp:val=&quot;0013359C&quot;/&gt;&lt;wsp:rsid wsp:val=&quot;00133E31&quot;/&gt;&lt;wsp:rsid wsp:val=&quot;00133EBD&quot;/&gt;&lt;wsp:rsid wsp:val=&quot;001345D5&quot;/&gt;&lt;wsp:rsid wsp:val=&quot;00134992&quot;/&gt;&lt;wsp:rsid wsp:val=&quot;00134B58&quot;/&gt;&lt;wsp:rsid wsp:val=&quot;00134F3B&quot;/&gt;&lt;wsp:rsid wsp:val=&quot;00135015&quot;/&gt;&lt;wsp:rsid wsp:val=&quot;00135095&quot;/&gt;&lt;wsp:rsid wsp:val=&quot;001352A6&quot;/&gt;&lt;wsp:rsid wsp:val=&quot;00135829&quot;/&gt;&lt;wsp:rsid wsp:val=&quot;001358A7&quot;/&gt;&lt;wsp:rsid wsp:val=&quot;001358F4&quot;/&gt;&lt;wsp:rsid wsp:val=&quot;00135913&quot;/&gt;&lt;wsp:rsid wsp:val=&quot;0013612A&quot;/&gt;&lt;wsp:rsid wsp:val=&quot;00136640&quot;/&gt;&lt;wsp:rsid wsp:val=&quot;00136998&quot;/&gt;&lt;wsp:rsid wsp:val=&quot;001369B4&quot;/&gt;&lt;wsp:rsid wsp:val=&quot;00136AAD&quot;/&gt;&lt;wsp:rsid wsp:val=&quot;00136BA1&quot;/&gt;&lt;wsp:rsid wsp:val=&quot;00136DF8&quot;/&gt;&lt;wsp:rsid wsp:val=&quot;00137280&quot;/&gt;&lt;wsp:rsid wsp:val=&quot;00137288&quot;/&gt;&lt;wsp:rsid wsp:val=&quot;00137480&quot;/&gt;&lt;wsp:rsid wsp:val=&quot;001376F7&quot;/&gt;&lt;wsp:rsid wsp:val=&quot;00137A97&quot;/&gt;&lt;wsp:rsid wsp:val=&quot;00140365&quot;/&gt;&lt;wsp:rsid wsp:val=&quot;00140608&quot;/&gt;&lt;wsp:rsid wsp:val=&quot;0014073C&quot;/&gt;&lt;wsp:rsid wsp:val=&quot;00140762&quot;/&gt;&lt;wsp:rsid wsp:val=&quot;00140CF6&quot;/&gt;&lt;wsp:rsid wsp:val=&quot;00140E5E&quot;/&gt;&lt;wsp:rsid wsp:val=&quot;001410F1&quot;/&gt;&lt;wsp:rsid wsp:val=&quot;001411F6&quot;/&gt;&lt;wsp:rsid wsp:val=&quot;0014126F&quot;/&gt;&lt;wsp:rsid wsp:val=&quot;001414E6&quot;/&gt;&lt;wsp:rsid wsp:val=&quot;0014155A&quot;/&gt;&lt;wsp:rsid wsp:val=&quot;001418FE&quot;/&gt;&lt;wsp:rsid wsp:val=&quot;00141BF7&quot;/&gt;&lt;wsp:rsid wsp:val=&quot;00141E1D&quot;/&gt;&lt;wsp:rsid wsp:val=&quot;00141E46&quot;/&gt;&lt;wsp:rsid wsp:val=&quot;0014206B&quot;/&gt;&lt;wsp:rsid wsp:val=&quot;00142093&quot;/&gt;&lt;wsp:rsid wsp:val=&quot;001421FC&quot;/&gt;&lt;wsp:rsid wsp:val=&quot;001425AC&quot;/&gt;&lt;wsp:rsid wsp:val=&quot;00142E42&quot;/&gt;&lt;wsp:rsid wsp:val=&quot;001433C9&quot;/&gt;&lt;wsp:rsid wsp:val=&quot;0014371C&quot;/&gt;&lt;wsp:rsid wsp:val=&quot;00143E78&quot;/&gt;&lt;wsp:rsid wsp:val=&quot;00143FFE&quot;/&gt;&lt;wsp:rsid wsp:val=&quot;0014471E&quot;/&gt;&lt;wsp:rsid wsp:val=&quot;0014491B&quot;/&gt;&lt;wsp:rsid wsp:val=&quot;00144B3F&quot;/&gt;&lt;wsp:rsid wsp:val=&quot;00144E04&quot;/&gt;&lt;wsp:rsid wsp:val=&quot;001454C4&quot;/&gt;&lt;wsp:rsid wsp:val=&quot;00146129&quot;/&gt;&lt;wsp:rsid wsp:val=&quot;0014624C&quot;/&gt;&lt;wsp:rsid wsp:val=&quot;00146491&quot;/&gt;&lt;wsp:rsid wsp:val=&quot;0014652F&quot;/&gt;&lt;wsp:rsid wsp:val=&quot;00146B4F&quot;/&gt;&lt;wsp:rsid wsp:val=&quot;00146BC8&quot;/&gt;&lt;wsp:rsid wsp:val=&quot;001473A6&quot;/&gt;&lt;wsp:rsid wsp:val=&quot;00147D65&quot;/&gt;&lt;wsp:rsid wsp:val=&quot;00147D91&quot;/&gt;&lt;wsp:rsid wsp:val=&quot;001508E1&quot;/&gt;&lt;wsp:rsid wsp:val=&quot;00150BAF&quot;/&gt;&lt;wsp:rsid wsp:val=&quot;00150CD5&quot;/&gt;&lt;wsp:rsid wsp:val=&quot;00151096&quot;/&gt;&lt;wsp:rsid wsp:val=&quot;001510B6&quot;/&gt;&lt;wsp:rsid wsp:val=&quot;001510BE&quot;/&gt;&lt;wsp:rsid wsp:val=&quot;001510ED&quot;/&gt;&lt;wsp:rsid wsp:val=&quot;00151309&quot;/&gt;&lt;wsp:rsid wsp:val=&quot;00151805&quot;/&gt;&lt;wsp:rsid wsp:val=&quot;0015181D&quot;/&gt;&lt;wsp:rsid wsp:val=&quot;001518AA&quot;/&gt;&lt;wsp:rsid wsp:val=&quot;00152066&quot;/&gt;&lt;wsp:rsid wsp:val=&quot;001526D8&quot;/&gt;&lt;wsp:rsid wsp:val=&quot;0015289B&quot;/&gt;&lt;wsp:rsid wsp:val=&quot;001528BF&quot;/&gt;&lt;wsp:rsid wsp:val=&quot;00152A3B&quot;/&gt;&lt;wsp:rsid wsp:val=&quot;00153021&quot;/&gt;&lt;wsp:rsid wsp:val=&quot;001531FD&quot;/&gt;&lt;wsp:rsid wsp:val=&quot;0015347E&quot;/&gt;&lt;wsp:rsid wsp:val=&quot;00153578&quot;/&gt;&lt;wsp:rsid wsp:val=&quot;00153769&quot;/&gt;&lt;wsp:rsid wsp:val=&quot;00153A48&quot;/&gt;&lt;wsp:rsid wsp:val=&quot;00153A6B&quot;/&gt;&lt;wsp:rsid wsp:val=&quot;00153EEF&quot;/&gt;&lt;wsp:rsid wsp:val=&quot;00153F29&quot;/&gt;&lt;wsp:rsid wsp:val=&quot;001544AB&quot;/&gt;&lt;wsp:rsid wsp:val=&quot;00154B50&quot;/&gt;&lt;wsp:rsid wsp:val=&quot;00154DA3&quot;/&gt;&lt;wsp:rsid wsp:val=&quot;00155839&quot;/&gt;&lt;wsp:rsid wsp:val=&quot;00155B92&quot;/&gt;&lt;wsp:rsid wsp:val=&quot;00155F19&quot;/&gt;&lt;wsp:rsid wsp:val=&quot;00155F7A&quot;/&gt;&lt;wsp:rsid wsp:val=&quot;00156260&quot;/&gt;&lt;wsp:rsid wsp:val=&quot;0015674F&quot;/&gt;&lt;wsp:rsid wsp:val=&quot;0015685D&quot;/&gt;&lt;wsp:rsid wsp:val=&quot;0015698B&quot;/&gt;&lt;wsp:rsid wsp:val=&quot;0015722A&quot;/&gt;&lt;wsp:rsid wsp:val=&quot;0016019C&quot;/&gt;&lt;wsp:rsid wsp:val=&quot;00160674&quot;/&gt;&lt;wsp:rsid wsp:val=&quot;00160786&quot;/&gt;&lt;wsp:rsid wsp:val=&quot;00160D15&quot;/&gt;&lt;wsp:rsid wsp:val=&quot;00160D2A&quot;/&gt;&lt;wsp:rsid wsp:val=&quot;0016117C&quot;/&gt;&lt;wsp:rsid wsp:val=&quot;00161372&quot;/&gt;&lt;wsp:rsid wsp:val=&quot;001613AD&quot;/&gt;&lt;wsp:rsid wsp:val=&quot;001616AF&quot;/&gt;&lt;wsp:rsid wsp:val=&quot;001618A3&quot;/&gt;&lt;wsp:rsid wsp:val=&quot;0016223A&quot;/&gt;&lt;wsp:rsid wsp:val=&quot;00162262&quot;/&gt;&lt;wsp:rsid wsp:val=&quot;00162BD5&quot;/&gt;&lt;wsp:rsid wsp:val=&quot;00162CF1&quot;/&gt;&lt;wsp:rsid wsp:val=&quot;00162D45&quot;/&gt;&lt;wsp:rsid wsp:val=&quot;00162F82&quot;/&gt;&lt;wsp:rsid wsp:val=&quot;001630E4&quot;/&gt;&lt;wsp:rsid wsp:val=&quot;001634E7&quot;/&gt;&lt;wsp:rsid wsp:val=&quot;001639BC&quot;/&gt;&lt;wsp:rsid wsp:val=&quot;00163AFC&quot;/&gt;&lt;wsp:rsid wsp:val=&quot;001644CC&quot;/&gt;&lt;wsp:rsid wsp:val=&quot;00164646&quot;/&gt;&lt;wsp:rsid wsp:val=&quot;001647FA&quot;/&gt;&lt;wsp:rsid wsp:val=&quot;001649D4&quot;/&gt;&lt;wsp:rsid wsp:val=&quot;00165137&quot;/&gt;&lt;wsp:rsid wsp:val=&quot;001651AA&quot;/&gt;&lt;wsp:rsid wsp:val=&quot;00165219&quot;/&gt;&lt;wsp:rsid wsp:val=&quot;0016564B&quot;/&gt;&lt;wsp:rsid wsp:val=&quot;0016634F&quot;/&gt;&lt;wsp:rsid wsp:val=&quot;00166994&quot;/&gt;&lt;wsp:rsid wsp:val=&quot;001669F9&quot;/&gt;&lt;wsp:rsid wsp:val=&quot;00166A5A&quot;/&gt;&lt;wsp:rsid wsp:val=&quot;0016700E&quot;/&gt;&lt;wsp:rsid wsp:val=&quot;0016711A&quot;/&gt;&lt;wsp:rsid wsp:val=&quot;0016764C&quot;/&gt;&lt;wsp:rsid wsp:val=&quot;00167709&quot;/&gt;&lt;wsp:rsid wsp:val=&quot;001678ED&quot;/&gt;&lt;wsp:rsid wsp:val=&quot;00170248&quot;/&gt;&lt;wsp:rsid wsp:val=&quot;00170397&quot;/&gt;&lt;wsp:rsid wsp:val=&quot;001706E4&quot;/&gt;&lt;wsp:rsid wsp:val=&quot;001708D0&quot;/&gt;&lt;wsp:rsid wsp:val=&quot;00171717&quot;/&gt;&lt;wsp:rsid wsp:val=&quot;00171944&quot;/&gt;&lt;wsp:rsid wsp:val=&quot;00171D7E&quot;/&gt;&lt;wsp:rsid wsp:val=&quot;00171F14&quot;/&gt;&lt;wsp:rsid wsp:val=&quot;0017226B&quot;/&gt;&lt;wsp:rsid wsp:val=&quot;001727AC&quot;/&gt;&lt;wsp:rsid wsp:val=&quot;00172903&quot;/&gt;&lt;wsp:rsid wsp:val=&quot;001729E1&quot;/&gt;&lt;wsp:rsid wsp:val=&quot;00172A6E&quot;/&gt;&lt;wsp:rsid wsp:val=&quot;00172B61&quot;/&gt;&lt;wsp:rsid wsp:val=&quot;00172C20&quot;/&gt;&lt;wsp:rsid wsp:val=&quot;00172D21&quot;/&gt;&lt;wsp:rsid wsp:val=&quot;00173869&quot;/&gt;&lt;wsp:rsid wsp:val=&quot;00173893&quot;/&gt;&lt;wsp:rsid wsp:val=&quot;001738A5&quot;/&gt;&lt;wsp:rsid wsp:val=&quot;00173A00&quot;/&gt;&lt;wsp:rsid wsp:val=&quot;0017402B&quot;/&gt;&lt;wsp:rsid wsp:val=&quot;00174DDB&quot;/&gt;&lt;wsp:rsid wsp:val=&quot;00174F2F&quot;/&gt;&lt;wsp:rsid wsp:val=&quot;00175283&quot;/&gt;&lt;wsp:rsid wsp:val=&quot;001752EC&quot;/&gt;&lt;wsp:rsid wsp:val=&quot;0017535F&quot;/&gt;&lt;wsp:rsid wsp:val=&quot;00175965&quot;/&gt;&lt;wsp:rsid wsp:val=&quot;00175B5A&quot;/&gt;&lt;wsp:rsid wsp:val=&quot;00175E60&quot;/&gt;&lt;wsp:rsid wsp:val=&quot;0017608C&quot;/&gt;&lt;wsp:rsid wsp:val=&quot;00176414&quot;/&gt;&lt;wsp:rsid wsp:val=&quot;00176577&quot;/&gt;&lt;wsp:rsid wsp:val=&quot;0017671F&quot;/&gt;&lt;wsp:rsid wsp:val=&quot;0017676C&quot;/&gt;&lt;wsp:rsid wsp:val=&quot;00176E7D&quot;/&gt;&lt;wsp:rsid wsp:val=&quot;00177036&quot;/&gt;&lt;wsp:rsid wsp:val=&quot;0017714C&quot;/&gt;&lt;wsp:rsid wsp:val=&quot;0017722E&quot;/&gt;&lt;wsp:rsid wsp:val=&quot;00177711&quot;/&gt;&lt;wsp:rsid wsp:val=&quot;00177A0D&quot;/&gt;&lt;wsp:rsid wsp:val=&quot;00177DFF&quot;/&gt;&lt;wsp:rsid wsp:val=&quot;00177EBD&quot;/&gt;&lt;wsp:rsid wsp:val=&quot;0018009B&quot;/&gt;&lt;wsp:rsid wsp:val=&quot;001800DB&quot;/&gt;&lt;wsp:rsid wsp:val=&quot;00180149&quot;/&gt;&lt;wsp:rsid wsp:val=&quot;0018016C&quot;/&gt;&lt;wsp:rsid wsp:val=&quot;00180DC7&quot;/&gt;&lt;wsp:rsid wsp:val=&quot;00180E60&quot;/&gt;&lt;wsp:rsid wsp:val=&quot;001817BA&quot;/&gt;&lt;wsp:rsid wsp:val=&quot;00181B3A&quot;/&gt;&lt;wsp:rsid wsp:val=&quot;00182050&quot;/&gt;&lt;wsp:rsid wsp:val=&quot;001820B2&quot;/&gt;&lt;wsp:rsid wsp:val=&quot;001821E9&quot;/&gt;&lt;wsp:rsid wsp:val=&quot;00182608&quot;/&gt;&lt;wsp:rsid wsp:val=&quot;00182E75&quot;/&gt;&lt;wsp:rsid wsp:val=&quot;001835F4&quot;/&gt;&lt;wsp:rsid wsp:val=&quot;001836DF&quot;/&gt;&lt;wsp:rsid wsp:val=&quot;0018397F&quot;/&gt;&lt;wsp:rsid wsp:val=&quot;00183CC6&quot;/&gt;&lt;wsp:rsid wsp:val=&quot;00183D8A&quot;/&gt;&lt;wsp:rsid wsp:val=&quot;00183E8B&quot;/&gt;&lt;wsp:rsid wsp:val=&quot;00183F11&quot;/&gt;&lt;wsp:rsid wsp:val=&quot;001840F5&quot;/&gt;&lt;wsp:rsid wsp:val=&quot;00184DAB&quot;/&gt;&lt;wsp:rsid wsp:val=&quot;00184F51&quot;/&gt;&lt;wsp:rsid wsp:val=&quot;00185257&quot;/&gt;&lt;wsp:rsid wsp:val=&quot;00185E59&quot;/&gt;&lt;wsp:rsid wsp:val=&quot;00185F10&quot;/&gt;&lt;wsp:rsid wsp:val=&quot;00186060&quot;/&gt;&lt;wsp:rsid wsp:val=&quot;00186395&quot;/&gt;&lt;wsp:rsid wsp:val=&quot;00186B4D&quot;/&gt;&lt;wsp:rsid wsp:val=&quot;0018767B&quot;/&gt;&lt;wsp:rsid wsp:val=&quot;0019022C&quot;/&gt;&lt;wsp:rsid wsp:val=&quot;00190307&quot;/&gt;&lt;wsp:rsid wsp:val=&quot;00190927&quot;/&gt;&lt;wsp:rsid wsp:val=&quot;00190BD5&quot;/&gt;&lt;wsp:rsid wsp:val=&quot;00191727&quot;/&gt;&lt;wsp:rsid wsp:val=&quot;00191A2B&quot;/&gt;&lt;wsp:rsid wsp:val=&quot;00191EBF&quot;/&gt;&lt;wsp:rsid wsp:val=&quot;00192573&quot;/&gt;&lt;wsp:rsid wsp:val=&quot;001925E5&quot;/&gt;&lt;wsp:rsid wsp:val=&quot;00192A10&quot;/&gt;&lt;wsp:rsid wsp:val=&quot;00192D98&quot;/&gt;&lt;wsp:rsid wsp:val=&quot;00193747&quot;/&gt;&lt;wsp:rsid wsp:val=&quot;00193987&quot;/&gt;&lt;wsp:rsid wsp:val=&quot;00193A83&quot;/&gt;&lt;wsp:rsid wsp:val=&quot;0019409A&quot;/&gt;&lt;wsp:rsid wsp:val=&quot;001952F2&quot;/&gt;&lt;wsp:rsid wsp:val=&quot;001956BE&quot;/&gt;&lt;wsp:rsid wsp:val=&quot;0019573B&quot;/&gt;&lt;wsp:rsid wsp:val=&quot;0019592C&quot;/&gt;&lt;wsp:rsid wsp:val=&quot;00196085&quot;/&gt;&lt;wsp:rsid wsp:val=&quot;00196300&quot;/&gt;&lt;wsp:rsid wsp:val=&quot;00196A48&quot;/&gt;&lt;wsp:rsid wsp:val=&quot;00196B90&quot;/&gt;&lt;wsp:rsid wsp:val=&quot;00196FF4&quot;/&gt;&lt;wsp:rsid wsp:val=&quot;0019734F&quot;/&gt;&lt;wsp:rsid wsp:val=&quot;001976E2&quot;/&gt;&lt;wsp:rsid wsp:val=&quot;001A0303&quot;/&gt;&lt;wsp:rsid wsp:val=&quot;001A032E&quot;/&gt;&lt;wsp:rsid wsp:val=&quot;001A0421&quot;/&gt;&lt;wsp:rsid wsp:val=&quot;001A067A&quot;/&gt;&lt;wsp:rsid wsp:val=&quot;001A06FC&quot;/&gt;&lt;wsp:rsid wsp:val=&quot;001A09C6&quot;/&gt;&lt;wsp:rsid wsp:val=&quot;001A0A1E&quot;/&gt;&lt;wsp:rsid wsp:val=&quot;001A0CA5&quot;/&gt;&lt;wsp:rsid wsp:val=&quot;001A12DF&quot;/&gt;&lt;wsp:rsid wsp:val=&quot;001A1336&quot;/&gt;&lt;wsp:rsid wsp:val=&quot;001A23F1&quot;/&gt;&lt;wsp:rsid wsp:val=&quot;001A258A&quot;/&gt;&lt;wsp:rsid wsp:val=&quot;001A2939&quot;/&gt;&lt;wsp:rsid wsp:val=&quot;001A2B48&quot;/&gt;&lt;wsp:rsid wsp:val=&quot;001A2FD5&quot;/&gt;&lt;wsp:rsid wsp:val=&quot;001A3037&quot;/&gt;&lt;wsp:rsid wsp:val=&quot;001A30B0&quot;/&gt;&lt;wsp:rsid wsp:val=&quot;001A30FB&quot;/&gt;&lt;wsp:rsid wsp:val=&quot;001A32C6&quot;/&gt;&lt;wsp:rsid wsp:val=&quot;001A35B2&quot;/&gt;&lt;wsp:rsid wsp:val=&quot;001A36CF&quot;/&gt;&lt;wsp:rsid wsp:val=&quot;001A3974&quot;/&gt;&lt;wsp:rsid wsp:val=&quot;001A3F0F&quot;/&gt;&lt;wsp:rsid wsp:val=&quot;001A3FA5&quot;/&gt;&lt;wsp:rsid wsp:val=&quot;001A413A&quot;/&gt;&lt;wsp:rsid wsp:val=&quot;001A4156&quot;/&gt;&lt;wsp:rsid wsp:val=&quot;001A43B8&quot;/&gt;&lt;wsp:rsid wsp:val=&quot;001A43BA&quot;/&gt;&lt;wsp:rsid wsp:val=&quot;001A4EDF&quot;/&gt;&lt;wsp:rsid wsp:val=&quot;001A5174&quot;/&gt;&lt;wsp:rsid wsp:val=&quot;001A5C6E&quot;/&gt;&lt;wsp:rsid wsp:val=&quot;001A61A0&quot;/&gt;&lt;wsp:rsid wsp:val=&quot;001A628F&quot;/&gt;&lt;wsp:rsid wsp:val=&quot;001A6AFE&quot;/&gt;&lt;wsp:rsid wsp:val=&quot;001A6EF1&quot;/&gt;&lt;wsp:rsid wsp:val=&quot;001A6F38&quot;/&gt;&lt;wsp:rsid wsp:val=&quot;001A706D&quot;/&gt;&lt;wsp:rsid wsp:val=&quot;001A71EB&quot;/&gt;&lt;wsp:rsid wsp:val=&quot;001A72EE&quot;/&gt;&lt;wsp:rsid wsp:val=&quot;001A7912&quot;/&gt;&lt;wsp:rsid wsp:val=&quot;001A7920&quot;/&gt;&lt;wsp:rsid wsp:val=&quot;001A7924&quot;/&gt;&lt;wsp:rsid wsp:val=&quot;001A7BF4&quot;/&gt;&lt;wsp:rsid wsp:val=&quot;001A7C23&quot;/&gt;&lt;wsp:rsid wsp:val=&quot;001A7CBD&quot;/&gt;&lt;wsp:rsid wsp:val=&quot;001B00B2&quot;/&gt;&lt;wsp:rsid wsp:val=&quot;001B0149&quot;/&gt;&lt;wsp:rsid wsp:val=&quot;001B0163&quot;/&gt;&lt;wsp:rsid wsp:val=&quot;001B0251&quot;/&gt;&lt;wsp:rsid wsp:val=&quot;001B0F1F&quot;/&gt;&lt;wsp:rsid wsp:val=&quot;001B1565&quot;/&gt;&lt;wsp:rsid wsp:val=&quot;001B1BCF&quot;/&gt;&lt;wsp:rsid wsp:val=&quot;001B1C7B&quot;/&gt;&lt;wsp:rsid wsp:val=&quot;001B1F17&quot;/&gt;&lt;wsp:rsid wsp:val=&quot;001B1F29&quot;/&gt;&lt;wsp:rsid wsp:val=&quot;001B2085&quot;/&gt;&lt;wsp:rsid wsp:val=&quot;001B26EE&quot;/&gt;&lt;wsp:rsid wsp:val=&quot;001B2993&quot;/&gt;&lt;wsp:rsid wsp:val=&quot;001B2DF5&quot;/&gt;&lt;wsp:rsid wsp:val=&quot;001B32E7&quot;/&gt;&lt;wsp:rsid wsp:val=&quot;001B3754&quot;/&gt;&lt;wsp:rsid wsp:val=&quot;001B4398&quot;/&gt;&lt;wsp:rsid wsp:val=&quot;001B4AAD&quot;/&gt;&lt;wsp:rsid wsp:val=&quot;001B5176&quot;/&gt;&lt;wsp:rsid wsp:val=&quot;001B519B&quot;/&gt;&lt;wsp:rsid wsp:val=&quot;001B5332&quot;/&gt;&lt;wsp:rsid wsp:val=&quot;001B53B3&quot;/&gt;&lt;wsp:rsid wsp:val=&quot;001B54E9&quot;/&gt;&lt;wsp:rsid wsp:val=&quot;001B5986&quot;/&gt;&lt;wsp:rsid wsp:val=&quot;001B5F67&quot;/&gt;&lt;wsp:rsid wsp:val=&quot;001B6306&quot;/&gt;&lt;wsp:rsid wsp:val=&quot;001B6488&quot;/&gt;&lt;wsp:rsid wsp:val=&quot;001B6C77&quot;/&gt;&lt;wsp:rsid wsp:val=&quot;001B6D91&quot;/&gt;&lt;wsp:rsid wsp:val=&quot;001B70CF&quot;/&gt;&lt;wsp:rsid wsp:val=&quot;001B716B&quot;/&gt;&lt;wsp:rsid wsp:val=&quot;001B748B&quot;/&gt;&lt;wsp:rsid wsp:val=&quot;001B7CD0&quot;/&gt;&lt;wsp:rsid wsp:val=&quot;001C002C&quot;/&gt;&lt;wsp:rsid wsp:val=&quot;001C0085&quot;/&gt;&lt;wsp:rsid wsp:val=&quot;001C02DA&quot;/&gt;&lt;wsp:rsid wsp:val=&quot;001C04E1&quot;/&gt;&lt;wsp:rsid wsp:val=&quot;001C063F&quot;/&gt;&lt;wsp:rsid wsp:val=&quot;001C0883&quot;/&gt;&lt;wsp:rsid wsp:val=&quot;001C0CD4&quot;/&gt;&lt;wsp:rsid wsp:val=&quot;001C1163&quot;/&gt;&lt;wsp:rsid wsp:val=&quot;001C16A9&quot;/&gt;&lt;wsp:rsid wsp:val=&quot;001C17D4&quot;/&gt;&lt;wsp:rsid wsp:val=&quot;001C1CEA&quot;/&gt;&lt;wsp:rsid wsp:val=&quot;001C1E52&quot;/&gt;&lt;wsp:rsid wsp:val=&quot;001C1E53&quot;/&gt;&lt;wsp:rsid wsp:val=&quot;001C211D&quot;/&gt;&lt;wsp:rsid wsp:val=&quot;001C2582&quot;/&gt;&lt;wsp:rsid wsp:val=&quot;001C2E60&quot;/&gt;&lt;wsp:rsid wsp:val=&quot;001C3474&quot;/&gt;&lt;wsp:rsid wsp:val=&quot;001C3572&quot;/&gt;&lt;wsp:rsid wsp:val=&quot;001C399B&quot;/&gt;&lt;wsp:rsid wsp:val=&quot;001C3B46&quot;/&gt;&lt;wsp:rsid wsp:val=&quot;001C3DC6&quot;/&gt;&lt;wsp:rsid wsp:val=&quot;001C3EAE&quot;/&gt;&lt;wsp:rsid wsp:val=&quot;001C424C&quot;/&gt;&lt;wsp:rsid wsp:val=&quot;001C457D&quot;/&gt;&lt;wsp:rsid wsp:val=&quot;001C4F5F&quot;/&gt;&lt;wsp:rsid wsp:val=&quot;001C518A&quot;/&gt;&lt;wsp:rsid wsp:val=&quot;001C5566&quot;/&gt;&lt;wsp:rsid wsp:val=&quot;001C5796&quot;/&gt;&lt;wsp:rsid wsp:val=&quot;001C589B&quot;/&gt;&lt;wsp:rsid wsp:val=&quot;001C58A6&quot;/&gt;&lt;wsp:rsid wsp:val=&quot;001C5F88&quot;/&gt;&lt;wsp:rsid wsp:val=&quot;001C619C&quot;/&gt;&lt;wsp:rsid wsp:val=&quot;001C70E7&quot;/&gt;&lt;wsp:rsid wsp:val=&quot;001C7185&quot;/&gt;&lt;wsp:rsid wsp:val=&quot;001C76FC&quot;/&gt;&lt;wsp:rsid wsp:val=&quot;001C7AB6&quot;/&gt;&lt;wsp:rsid wsp:val=&quot;001C7F47&quot;/&gt;&lt;wsp:rsid wsp:val=&quot;001D006C&quot;/&gt;&lt;wsp:rsid wsp:val=&quot;001D017C&quot;/&gt;&lt;wsp:rsid wsp:val=&quot;001D0447&quot;/&gt;&lt;wsp:rsid wsp:val=&quot;001D0578&quot;/&gt;&lt;wsp:rsid wsp:val=&quot;001D0593&quot;/&gt;&lt;wsp:rsid wsp:val=&quot;001D0C3F&quot;/&gt;&lt;wsp:rsid wsp:val=&quot;001D1258&quot;/&gt;&lt;wsp:rsid wsp:val=&quot;001D13B0&quot;/&gt;&lt;wsp:rsid wsp:val=&quot;001D19F8&quot;/&gt;&lt;wsp:rsid wsp:val=&quot;001D1CFF&quot;/&gt;&lt;wsp:rsid wsp:val=&quot;001D2B3C&quot;/&gt;&lt;wsp:rsid wsp:val=&quot;001D2BB2&quot;/&gt;&lt;wsp:rsid wsp:val=&quot;001D2C75&quot;/&gt;&lt;wsp:rsid wsp:val=&quot;001D2E6C&quot;/&gt;&lt;wsp:rsid wsp:val=&quot;001D2ECD&quot;/&gt;&lt;wsp:rsid wsp:val=&quot;001D329E&quot;/&gt;&lt;wsp:rsid wsp:val=&quot;001D3555&quot;/&gt;&lt;wsp:rsid wsp:val=&quot;001D3A25&quot;/&gt;&lt;wsp:rsid wsp:val=&quot;001D3C68&quot;/&gt;&lt;wsp:rsid wsp:val=&quot;001D4315&quot;/&gt;&lt;wsp:rsid wsp:val=&quot;001D43C0&quot;/&gt;&lt;wsp:rsid wsp:val=&quot;001D46EB&quot;/&gt;&lt;wsp:rsid wsp:val=&quot;001D492D&quot;/&gt;&lt;wsp:rsid wsp:val=&quot;001D4969&quot;/&gt;&lt;wsp:rsid wsp:val=&quot;001D4AF0&quot;/&gt;&lt;wsp:rsid wsp:val=&quot;001D4F24&quot;/&gt;&lt;wsp:rsid wsp:val=&quot;001D506F&quot;/&gt;&lt;wsp:rsid wsp:val=&quot;001D53DC&quot;/&gt;&lt;wsp:rsid wsp:val=&quot;001D57BC&quot;/&gt;&lt;wsp:rsid wsp:val=&quot;001D6581&quot;/&gt;&lt;wsp:rsid wsp:val=&quot;001D6AEA&quot;/&gt;&lt;wsp:rsid wsp:val=&quot;001D6CC4&quot;/&gt;&lt;wsp:rsid wsp:val=&quot;001D6E61&quot;/&gt;&lt;wsp:rsid wsp:val=&quot;001D6F30&quot;/&gt;&lt;wsp:rsid wsp:val=&quot;001D6F9A&quot;/&gt;&lt;wsp:rsid wsp:val=&quot;001D7260&quot;/&gt;&lt;wsp:rsid wsp:val=&quot;001D7816&quot;/&gt;&lt;wsp:rsid wsp:val=&quot;001D78B1&quot;/&gt;&lt;wsp:rsid wsp:val=&quot;001D7B96&quot;/&gt;&lt;wsp:rsid wsp:val=&quot;001D7D45&quot;/&gt;&lt;wsp:rsid wsp:val=&quot;001D7F8C&quot;/&gt;&lt;wsp:rsid wsp:val=&quot;001D7FE2&quot;/&gt;&lt;wsp:rsid wsp:val=&quot;001E022E&quot;/&gt;&lt;wsp:rsid wsp:val=&quot;001E09F4&quot;/&gt;&lt;wsp:rsid wsp:val=&quot;001E0A73&quot;/&gt;&lt;wsp:rsid wsp:val=&quot;001E105C&quot;/&gt;&lt;wsp:rsid wsp:val=&quot;001E111F&quot;/&gt;&lt;wsp:rsid wsp:val=&quot;001E1284&quot;/&gt;&lt;wsp:rsid wsp:val=&quot;001E13E0&quot;/&gt;&lt;wsp:rsid wsp:val=&quot;001E1524&quot;/&gt;&lt;wsp:rsid wsp:val=&quot;001E1D3C&quot;/&gt;&lt;wsp:rsid wsp:val=&quot;001E216A&quot;/&gt;&lt;wsp:rsid wsp:val=&quot;001E220A&quot;/&gt;&lt;wsp:rsid wsp:val=&quot;001E251E&quot;/&gt;&lt;wsp:rsid wsp:val=&quot;001E266E&quot;/&gt;&lt;wsp:rsid wsp:val=&quot;001E2EEF&quot;/&gt;&lt;wsp:rsid wsp:val=&quot;001E3099&quot;/&gt;&lt;wsp:rsid wsp:val=&quot;001E3188&quot;/&gt;&lt;wsp:rsid wsp:val=&quot;001E31D1&quot;/&gt;&lt;wsp:rsid wsp:val=&quot;001E32BE&quot;/&gt;&lt;wsp:rsid wsp:val=&quot;001E3350&quot;/&gt;&lt;wsp:rsid wsp:val=&quot;001E33D7&quot;/&gt;&lt;wsp:rsid wsp:val=&quot;001E3A14&quot;/&gt;&lt;wsp:rsid wsp:val=&quot;001E3A45&quot;/&gt;&lt;wsp:rsid wsp:val=&quot;001E420B&quot;/&gt;&lt;wsp:rsid wsp:val=&quot;001E4583&quot;/&gt;&lt;wsp:rsid wsp:val=&quot;001E4704&quot;/&gt;&lt;wsp:rsid wsp:val=&quot;001E474A&quot;/&gt;&lt;wsp:rsid wsp:val=&quot;001E4CE2&quot;/&gt;&lt;wsp:rsid wsp:val=&quot;001E4D9A&quot;/&gt;&lt;wsp:rsid wsp:val=&quot;001E50CB&quot;/&gt;&lt;wsp:rsid wsp:val=&quot;001E5BB2&quot;/&gt;&lt;wsp:rsid wsp:val=&quot;001E5D1F&quot;/&gt;&lt;wsp:rsid wsp:val=&quot;001E636D&quot;/&gt;&lt;wsp:rsid wsp:val=&quot;001E6446&quot;/&gt;&lt;wsp:rsid wsp:val=&quot;001E684F&quot;/&gt;&lt;wsp:rsid wsp:val=&quot;001E689D&quot;/&gt;&lt;wsp:rsid wsp:val=&quot;001E6C17&quot;/&gt;&lt;wsp:rsid wsp:val=&quot;001E6C1B&quot;/&gt;&lt;wsp:rsid wsp:val=&quot;001E6D5E&quot;/&gt;&lt;wsp:rsid wsp:val=&quot;001E6DE6&quot;/&gt;&lt;wsp:rsid wsp:val=&quot;001E6ED5&quot;/&gt;&lt;wsp:rsid wsp:val=&quot;001E6F14&quot;/&gt;&lt;wsp:rsid wsp:val=&quot;001E719A&quot;/&gt;&lt;wsp:rsid wsp:val=&quot;001E750C&quot;/&gt;&lt;wsp:rsid wsp:val=&quot;001F04C3&quot;/&gt;&lt;wsp:rsid wsp:val=&quot;001F053B&quot;/&gt;&lt;wsp:rsid wsp:val=&quot;001F0546&quot;/&gt;&lt;wsp:rsid wsp:val=&quot;001F0BCC&quot;/&gt;&lt;wsp:rsid wsp:val=&quot;001F0DDF&quot;/&gt;&lt;wsp:rsid wsp:val=&quot;001F125F&quot;/&gt;&lt;wsp:rsid wsp:val=&quot;001F1509&quot;/&gt;&lt;wsp:rsid wsp:val=&quot;001F15CC&quot;/&gt;&lt;wsp:rsid wsp:val=&quot;001F16BF&quot;/&gt;&lt;wsp:rsid wsp:val=&quot;001F16FD&quot;/&gt;&lt;wsp:rsid wsp:val=&quot;001F17CF&quot;/&gt;&lt;wsp:rsid wsp:val=&quot;001F1B1E&quot;/&gt;&lt;wsp:rsid wsp:val=&quot;001F1DFA&quot;/&gt;&lt;wsp:rsid wsp:val=&quot;001F1F07&quot;/&gt;&lt;wsp:rsid wsp:val=&quot;001F22A9&quot;/&gt;&lt;wsp:rsid wsp:val=&quot;001F22FE&quot;/&gt;&lt;wsp:rsid wsp:val=&quot;001F2536&quot;/&gt;&lt;wsp:rsid wsp:val=&quot;001F26E9&quot;/&gt;&lt;wsp:rsid wsp:val=&quot;001F287C&quot;/&gt;&lt;wsp:rsid wsp:val=&quot;001F2B48&quot;/&gt;&lt;wsp:rsid wsp:val=&quot;001F2E08&quot;/&gt;&lt;wsp:rsid wsp:val=&quot;001F37ED&quot;/&gt;&lt;wsp:rsid wsp:val=&quot;001F39AB&quot;/&gt;&lt;wsp:rsid wsp:val=&quot;001F3FC0&quot;/&gt;&lt;wsp:rsid wsp:val=&quot;001F45E8&quot;/&gt;&lt;wsp:rsid wsp:val=&quot;001F4AE1&quot;/&gt;&lt;wsp:rsid wsp:val=&quot;001F4B34&quot;/&gt;&lt;wsp:rsid wsp:val=&quot;001F4E57&quot;/&gt;&lt;wsp:rsid wsp:val=&quot;001F51A4&quot;/&gt;&lt;wsp:rsid wsp:val=&quot;001F5323&quot;/&gt;&lt;wsp:rsid wsp:val=&quot;001F53A2&quot;/&gt;&lt;wsp:rsid wsp:val=&quot;001F55C8&quot;/&gt;&lt;wsp:rsid wsp:val=&quot;001F5AF6&quot;/&gt;&lt;wsp:rsid wsp:val=&quot;001F5C95&quot;/&gt;&lt;wsp:rsid wsp:val=&quot;001F5C9E&quot;/&gt;&lt;wsp:rsid wsp:val=&quot;001F5D53&quot;/&gt;&lt;wsp:rsid wsp:val=&quot;001F5E73&quot;/&gt;&lt;wsp:rsid wsp:val=&quot;001F5ED8&quot;/&gt;&lt;wsp:rsid wsp:val=&quot;001F5F10&quot;/&gt;&lt;wsp:rsid wsp:val=&quot;001F6192&quot;/&gt;&lt;wsp:rsid wsp:val=&quot;001F6408&quot;/&gt;&lt;wsp:rsid wsp:val=&quot;001F644E&quot;/&gt;&lt;wsp:rsid wsp:val=&quot;001F6AB8&quot;/&gt;&lt;wsp:rsid wsp:val=&quot;001F6E45&quot;/&gt;&lt;wsp:rsid wsp:val=&quot;001F71EA&quot;/&gt;&lt;wsp:rsid wsp:val=&quot;001F7317&quot;/&gt;&lt;wsp:rsid wsp:val=&quot;001F7456&quot;/&gt;&lt;wsp:rsid wsp:val=&quot;001F74FD&quot;/&gt;&lt;wsp:rsid wsp:val=&quot;001F798D&quot;/&gt;&lt;wsp:rsid wsp:val=&quot;001F7DC7&quot;/&gt;&lt;wsp:rsid wsp:val=&quot;001F7DD6&quot;/&gt;&lt;wsp:rsid wsp:val=&quot;002000F2&quot;/&gt;&lt;wsp:rsid wsp:val=&quot;002000FC&quot;/&gt;&lt;wsp:rsid wsp:val=&quot;0020043F&quot;/&gt;&lt;wsp:rsid wsp:val=&quot;00200A13&quot;/&gt;&lt;wsp:rsid wsp:val=&quot;00200A92&quot;/&gt;&lt;wsp:rsid wsp:val=&quot;00200BF9&quot;/&gt;&lt;wsp:rsid wsp:val=&quot;00200E3B&quot;/&gt;&lt;wsp:rsid wsp:val=&quot;00201B7E&quot;/&gt;&lt;wsp:rsid wsp:val=&quot;00201C4B&quot;/&gt;&lt;wsp:rsid wsp:val=&quot;00201C7E&quot;/&gt;&lt;wsp:rsid wsp:val=&quot;00201D85&quot;/&gt;&lt;wsp:rsid wsp:val=&quot;00202201&quot;/&gt;&lt;wsp:rsid wsp:val=&quot;00202D2E&quot;/&gt;&lt;wsp:rsid wsp:val=&quot;00203159&quot;/&gt;&lt;wsp:rsid wsp:val=&quot;00203A6E&quot;/&gt;&lt;wsp:rsid wsp:val=&quot;00203F00&quot;/&gt;&lt;wsp:rsid wsp:val=&quot;00203F5C&quot;/&gt;&lt;wsp:rsid wsp:val=&quot;002047DE&quot;/&gt;&lt;wsp:rsid wsp:val=&quot;0020492D&quot;/&gt;&lt;wsp:rsid wsp:val=&quot;00204A5A&quot;/&gt;&lt;wsp:rsid wsp:val=&quot;00204C12&quot;/&gt;&lt;wsp:rsid wsp:val=&quot;00204D22&quot;/&gt;&lt;wsp:rsid wsp:val=&quot;00204F33&quot;/&gt;&lt;wsp:rsid wsp:val=&quot;00205635&quot;/&gt;&lt;wsp:rsid wsp:val=&quot;002056B8&quot;/&gt;&lt;wsp:rsid wsp:val=&quot;002058DC&quot;/&gt;&lt;wsp:rsid wsp:val=&quot;00205AB2&quot;/&gt;&lt;wsp:rsid wsp:val=&quot;00205CB2&quot;/&gt;&lt;wsp:rsid wsp:val=&quot;0020610B&quot;/&gt;&lt;wsp:rsid wsp:val=&quot;00206133&quot;/&gt;&lt;wsp:rsid wsp:val=&quot;002063A7&quot;/&gt;&lt;wsp:rsid wsp:val=&quot;0020674D&quot;/&gt;&lt;wsp:rsid wsp:val=&quot;00206799&quot;/&gt;&lt;wsp:rsid wsp:val=&quot;00206E5A&quot;/&gt;&lt;wsp:rsid wsp:val=&quot;00207441&quot;/&gt;&lt;wsp:rsid wsp:val=&quot;0020749B&quot;/&gt;&lt;wsp:rsid wsp:val=&quot;00207613&quot;/&gt;&lt;wsp:rsid wsp:val=&quot;00207847&quot;/&gt;&lt;wsp:rsid wsp:val=&quot;00207AF9&quot;/&gt;&lt;wsp:rsid wsp:val=&quot;00207BB9&quot;/&gt;&lt;wsp:rsid wsp:val=&quot;00207EB6&quot;/&gt;&lt;wsp:rsid wsp:val=&quot;00210018&quot;/&gt;&lt;wsp:rsid wsp:val=&quot;00210174&quot;/&gt;&lt;wsp:rsid wsp:val=&quot;00210662&quot;/&gt;&lt;wsp:rsid wsp:val=&quot;002109D5&quot;/&gt;&lt;wsp:rsid wsp:val=&quot;00210A2E&quot;/&gt;&lt;wsp:rsid wsp:val=&quot;00210C84&quot;/&gt;&lt;wsp:rsid wsp:val=&quot;00210C91&quot;/&gt;&lt;wsp:rsid wsp:val=&quot;00210CF7&quot;/&gt;&lt;wsp:rsid wsp:val=&quot;00210F42&quot;/&gt;&lt;wsp:rsid wsp:val=&quot;00211042&quot;/&gt;&lt;wsp:rsid wsp:val=&quot;00211345&quot;/&gt;&lt;wsp:rsid wsp:val=&quot;00211390&quot;/&gt;&lt;wsp:rsid wsp:val=&quot;0021148E&quot;/&gt;&lt;wsp:rsid wsp:val=&quot;002114FA&quot;/&gt;&lt;wsp:rsid wsp:val=&quot;00211789&quot;/&gt;&lt;wsp:rsid wsp:val=&quot;00211D31&quot;/&gt;&lt;wsp:rsid wsp:val=&quot;00211DD9&quot;/&gt;&lt;wsp:rsid wsp:val=&quot;0021213F&quot;/&gt;&lt;wsp:rsid wsp:val=&quot;002125B4&quot;/&gt;&lt;wsp:rsid wsp:val=&quot;002126FB&quot;/&gt;&lt;wsp:rsid wsp:val=&quot;00212816&quot;/&gt;&lt;wsp:rsid wsp:val=&quot;00212D30&quot;/&gt;&lt;wsp:rsid wsp:val=&quot;002130BD&quot;/&gt;&lt;wsp:rsid wsp:val=&quot;002134D8&quot;/&gt;&lt;wsp:rsid wsp:val=&quot;002134FD&quot;/&gt;&lt;wsp:rsid wsp:val=&quot;00213706&quot;/&gt;&lt;wsp:rsid wsp:val=&quot;00213851&quot;/&gt;&lt;wsp:rsid wsp:val=&quot;00213FF2&quot;/&gt;&lt;wsp:rsid wsp:val=&quot;00214416&quot;/&gt;&lt;wsp:rsid wsp:val=&quot;00214E0D&quot;/&gt;&lt;wsp:rsid wsp:val=&quot;0021521A&quot;/&gt;&lt;wsp:rsid wsp:val=&quot;0021586D&quot;/&gt;&lt;wsp:rsid wsp:val=&quot;002161EE&quot;/&gt;&lt;wsp:rsid wsp:val=&quot;002162EA&quot;/&gt;&lt;wsp:rsid wsp:val=&quot;002165F9&quot;/&gt;&lt;wsp:rsid wsp:val=&quot;00216685&quot;/&gt;&lt;wsp:rsid wsp:val=&quot;00216796&quot;/&gt;&lt;wsp:rsid wsp:val=&quot;00216B17&quot;/&gt;&lt;wsp:rsid wsp:val=&quot;00216BBF&quot;/&gt;&lt;wsp:rsid wsp:val=&quot;00216E47&quot;/&gt;&lt;wsp:rsid wsp:val=&quot;00217135&quot;/&gt;&lt;wsp:rsid wsp:val=&quot;0021737B&quot;/&gt;&lt;wsp:rsid wsp:val=&quot;00217577&quot;/&gt;&lt;wsp:rsid wsp:val=&quot;00217CE8&quot;/&gt;&lt;wsp:rsid wsp:val=&quot;0022000C&quot;/&gt;&lt;wsp:rsid wsp:val=&quot;002202EC&quot;/&gt;&lt;wsp:rsid wsp:val=&quot;002204ED&quot;/&gt;&lt;wsp:rsid wsp:val=&quot;00220E92&quot;/&gt;&lt;wsp:rsid wsp:val=&quot;002211DD&quot;/&gt;&lt;wsp:rsid wsp:val=&quot;0022135D&quot;/&gt;&lt;wsp:rsid wsp:val=&quot;00221B93&quot;/&gt;&lt;wsp:rsid wsp:val=&quot;002222A4&quot;/&gt;&lt;wsp:rsid wsp:val=&quot;002225CD&quot;/&gt;&lt;wsp:rsid wsp:val=&quot;00223111&quot;/&gt;&lt;wsp:rsid wsp:val=&quot;00223322&quot;/&gt;&lt;wsp:rsid wsp:val=&quot;0022337A&quot;/&gt;&lt;wsp:rsid wsp:val=&quot;002237AE&quot;/&gt;&lt;wsp:rsid wsp:val=&quot;00223833&quot;/&gt;&lt;wsp:rsid wsp:val=&quot;00223ACD&quot;/&gt;&lt;wsp:rsid wsp:val=&quot;00223ADC&quot;/&gt;&lt;wsp:rsid wsp:val=&quot;00223F34&quot;/&gt;&lt;wsp:rsid wsp:val=&quot;0022418A&quot;/&gt;&lt;wsp:rsid wsp:val=&quot;002241C9&quot;/&gt;&lt;wsp:rsid wsp:val=&quot;00224A9B&quot;/&gt;&lt;wsp:rsid wsp:val=&quot;00224C25&quot;/&gt;&lt;wsp:rsid wsp:val=&quot;00225161&quot;/&gt;&lt;wsp:rsid wsp:val=&quot;00225709&quot;/&gt;&lt;wsp:rsid wsp:val=&quot;00225BC3&quot;/&gt;&lt;wsp:rsid wsp:val=&quot;00225BEB&quot;/&gt;&lt;wsp:rsid wsp:val=&quot;0022657F&quot;/&gt;&lt;wsp:rsid wsp:val=&quot;002269A7&quot;/&gt;&lt;wsp:rsid wsp:val=&quot;00226BD3&quot;/&gt;&lt;wsp:rsid wsp:val=&quot;00226CCA&quot;/&gt;&lt;wsp:rsid wsp:val=&quot;00226F21&quot;/&gt;&lt;wsp:rsid wsp:val=&quot;0022735A&quot;/&gt;&lt;wsp:rsid wsp:val=&quot;002275A8&quot;/&gt;&lt;wsp:rsid wsp:val=&quot;00227873&quot;/&gt;&lt;wsp:rsid wsp:val=&quot;002279D2&quot;/&gt;&lt;wsp:rsid wsp:val=&quot;00227C3A&quot;/&gt;&lt;wsp:rsid wsp:val=&quot;00227F9E&quot;/&gt;&lt;wsp:rsid wsp:val=&quot;00230040&quot;/&gt;&lt;wsp:rsid wsp:val=&quot;002300E1&quot;/&gt;&lt;wsp:rsid wsp:val=&quot;002305EF&quot;/&gt;&lt;wsp:rsid wsp:val=&quot;00230806&quot;/&gt;&lt;wsp:rsid wsp:val=&quot;00230944&quot;/&gt;&lt;wsp:rsid wsp:val=&quot;00230AD3&quot;/&gt;&lt;wsp:rsid wsp:val=&quot;00230BB1&quot;/&gt;&lt;wsp:rsid wsp:val=&quot;00230D7B&quot;/&gt;&lt;wsp:rsid wsp:val=&quot;0023101D&quot;/&gt;&lt;wsp:rsid wsp:val=&quot;002313B5&quot;/&gt;&lt;wsp:rsid wsp:val=&quot;002314EE&quot;/&gt;&lt;wsp:rsid wsp:val=&quot;00231740&quot;/&gt;&lt;wsp:rsid wsp:val=&quot;00231929&quot;/&gt;&lt;wsp:rsid wsp:val=&quot;00231D67&quot;/&gt;&lt;wsp:rsid wsp:val=&quot;00232191&quot;/&gt;&lt;wsp:rsid wsp:val=&quot;002326A1&quot;/&gt;&lt;wsp:rsid wsp:val=&quot;00232E9D&quot;/&gt;&lt;wsp:rsid wsp:val=&quot;0023302F&quot;/&gt;&lt;wsp:rsid wsp:val=&quot;0023311D&quot;/&gt;&lt;wsp:rsid wsp:val=&quot;0023399C&quot;/&gt;&lt;wsp:rsid wsp:val=&quot;00233B04&quot;/&gt;&lt;wsp:rsid wsp:val=&quot;002341D4&quot;/&gt;&lt;wsp:rsid wsp:val=&quot;002344C8&quot;/&gt;&lt;wsp:rsid wsp:val=&quot;00234692&quot;/&gt;&lt;wsp:rsid wsp:val=&quot;002346B0&quot;/&gt;&lt;wsp:rsid wsp:val=&quot;002349C5&quot;/&gt;&lt;wsp:rsid wsp:val=&quot;00234E0D&quot;/&gt;&lt;wsp:rsid wsp:val=&quot;00235581&quot;/&gt;&lt;wsp:rsid wsp:val=&quot;00235698&quot;/&gt;&lt;wsp:rsid wsp:val=&quot;00235724&quot;/&gt;&lt;wsp:rsid wsp:val=&quot;0023577D&quot;/&gt;&lt;wsp:rsid wsp:val=&quot;00235A15&quot;/&gt;&lt;wsp:rsid wsp:val=&quot;00236400&quot;/&gt;&lt;wsp:rsid wsp:val=&quot;00236ABB&quot;/&gt;&lt;wsp:rsid wsp:val=&quot;00236E1F&quot;/&gt;&lt;wsp:rsid wsp:val=&quot;00236F55&quot;/&gt;&lt;wsp:rsid wsp:val=&quot;00236F71&quot;/&gt;&lt;wsp:rsid wsp:val=&quot;002373FC&quot;/&gt;&lt;wsp:rsid wsp:val=&quot;0023776F&quot;/&gt;&lt;wsp:rsid wsp:val=&quot;00237C6F&quot;/&gt;&lt;wsp:rsid wsp:val=&quot;00237D22&quot;/&gt;&lt;wsp:rsid wsp:val=&quot;002409A7&quot;/&gt;&lt;wsp:rsid wsp:val=&quot;00240A69&quot;/&gt;&lt;wsp:rsid wsp:val=&quot;00240B7D&quot;/&gt;&lt;wsp:rsid wsp:val=&quot;00240F76&quot;/&gt;&lt;wsp:rsid wsp:val=&quot;0024103F&quot;/&gt;&lt;wsp:rsid wsp:val=&quot;00241C7B&quot;/&gt;&lt;wsp:rsid wsp:val=&quot;00241CAE&quot;/&gt;&lt;wsp:rsid wsp:val=&quot;002421F2&quot;/&gt;&lt;wsp:rsid wsp:val=&quot;00242B2A&quot;/&gt;&lt;wsp:rsid wsp:val=&quot;00242CAE&quot;/&gt;&lt;wsp:rsid wsp:val=&quot;00243ACD&quot;/&gt;&lt;wsp:rsid wsp:val=&quot;00243DCC&quot;/&gt;&lt;wsp:rsid wsp:val=&quot;00243ED0&quot;/&gt;&lt;wsp:rsid wsp:val=&quot;002443C2&quot;/&gt;&lt;wsp:rsid wsp:val=&quot;00244606&quot;/&gt;&lt;wsp:rsid wsp:val=&quot;00244924&quot;/&gt;&lt;wsp:rsid wsp:val=&quot;002452BE&quot;/&gt;&lt;wsp:rsid wsp:val=&quot;00245492&quot;/&gt;&lt;wsp:rsid wsp:val=&quot;002457CA&quot;/&gt;&lt;wsp:rsid wsp:val=&quot;00245A41&quot;/&gt;&lt;wsp:rsid wsp:val=&quot;00245B70&quot;/&gt;&lt;wsp:rsid wsp:val=&quot;00245D7D&quot;/&gt;&lt;wsp:rsid wsp:val=&quot;00245E39&quot;/&gt;&lt;wsp:rsid wsp:val=&quot;00245FBA&quot;/&gt;&lt;wsp:rsid wsp:val=&quot;00246C52&quot;/&gt;&lt;wsp:rsid wsp:val=&quot;00246C98&quot;/&gt;&lt;wsp:rsid wsp:val=&quot;00246EB6&quot;/&gt;&lt;wsp:rsid wsp:val=&quot;00246F1F&quot;/&gt;&lt;wsp:rsid wsp:val=&quot;002471AB&quot;/&gt;&lt;wsp:rsid wsp:val=&quot;0024785A&quot;/&gt;&lt;wsp:rsid wsp:val=&quot;00247C82&quot;/&gt;&lt;wsp:rsid wsp:val=&quot;00247D8E&quot;/&gt;&lt;wsp:rsid wsp:val=&quot;00247DD1&quot;/&gt;&lt;wsp:rsid wsp:val=&quot;00250CD0&quot;/&gt;&lt;wsp:rsid wsp:val=&quot;00250D9C&quot;/&gt;&lt;wsp:rsid wsp:val=&quot;00250E53&quot;/&gt;&lt;wsp:rsid wsp:val=&quot;00251117&quot;/&gt;&lt;wsp:rsid wsp:val=&quot;002512A9&quot;/&gt;&lt;wsp:rsid wsp:val=&quot;0025169E&quot;/&gt;&lt;wsp:rsid wsp:val=&quot;00251929&quot;/&gt;&lt;wsp:rsid wsp:val=&quot;00251F5E&quot;/&gt;&lt;wsp:rsid wsp:val=&quot;002520A6&quot;/&gt;&lt;wsp:rsid wsp:val=&quot;002521CC&quot;/&gt;&lt;wsp:rsid wsp:val=&quot;002522FF&quot;/&gt;&lt;wsp:rsid wsp:val=&quot;00252719&quot;/&gt;&lt;wsp:rsid wsp:val=&quot;00252A05&quot;/&gt;&lt;wsp:rsid wsp:val=&quot;00252A61&quot;/&gt;&lt;wsp:rsid wsp:val=&quot;0025308E&quot;/&gt;&lt;wsp:rsid wsp:val=&quot;002530CC&quot;/&gt;&lt;wsp:rsid wsp:val=&quot;002530D6&quot;/&gt;&lt;wsp:rsid wsp:val=&quot;002530D9&quot;/&gt;&lt;wsp:rsid wsp:val=&quot;0025325D&quot;/&gt;&lt;wsp:rsid wsp:val=&quot;002533FF&quot;/&gt;&lt;wsp:rsid wsp:val=&quot;00253400&quot;/&gt;&lt;wsp:rsid wsp:val=&quot;002534B8&quot;/&gt;&lt;wsp:rsid wsp:val=&quot;002537F5&quot;/&gt;&lt;wsp:rsid wsp:val=&quot;00253A89&quot;/&gt;&lt;wsp:rsid wsp:val=&quot;00253D64&quot;/&gt;&lt;wsp:rsid wsp:val=&quot;0025464E&quot;/&gt;&lt;wsp:rsid wsp:val=&quot;00254D49&quot;/&gt;&lt;wsp:rsid wsp:val=&quot;00254D76&quot;/&gt;&lt;wsp:rsid wsp:val=&quot;00255B17&quot;/&gt;&lt;wsp:rsid wsp:val=&quot;00255BAF&quot;/&gt;&lt;wsp:rsid wsp:val=&quot;00255C71&quot;/&gt;&lt;wsp:rsid wsp:val=&quot;00255C73&quot;/&gt;&lt;wsp:rsid wsp:val=&quot;00255D42&quot;/&gt;&lt;wsp:rsid wsp:val=&quot;00256F02&quot;/&gt;&lt;wsp:rsid wsp:val=&quot;002571C8&quot;/&gt;&lt;wsp:rsid wsp:val=&quot;002572F1&quot;/&gt;&lt;wsp:rsid wsp:val=&quot;0025779C&quot;/&gt;&lt;wsp:rsid wsp:val=&quot;00257A62&quot;/&gt;&lt;wsp:rsid wsp:val=&quot;00257CB5&quot;/&gt;&lt;wsp:rsid wsp:val=&quot;00260156&quot;/&gt;&lt;wsp:rsid wsp:val=&quot;0026037C&quot;/&gt;&lt;wsp:rsid wsp:val=&quot;0026075E&quot;/&gt;&lt;wsp:rsid wsp:val=&quot;00260FAD&quot;/&gt;&lt;wsp:rsid wsp:val=&quot;002612A1&quot;/&gt;&lt;wsp:rsid wsp:val=&quot;00261559&quot;/&gt;&lt;wsp:rsid wsp:val=&quot;00261A63&quot;/&gt;&lt;wsp:rsid wsp:val=&quot;00261BCF&quot;/&gt;&lt;wsp:rsid wsp:val=&quot;00261D05&quot;/&gt;&lt;wsp:rsid wsp:val=&quot;002622E3&quot;/&gt;&lt;wsp:rsid wsp:val=&quot;002623AC&quot;/&gt;&lt;wsp:rsid wsp:val=&quot;002623DA&quot;/&gt;&lt;wsp:rsid wsp:val=&quot;00262524&quot;/&gt;&lt;wsp:rsid wsp:val=&quot;00262979&quot;/&gt;&lt;wsp:rsid wsp:val=&quot;00262A27&quot;/&gt;&lt;wsp:rsid wsp:val=&quot;00262BAD&quot;/&gt;&lt;wsp:rsid wsp:val=&quot;00262CEB&quot;/&gt;&lt;wsp:rsid wsp:val=&quot;00262E69&quot;/&gt;&lt;wsp:rsid wsp:val=&quot;00263038&quot;/&gt;&lt;wsp:rsid wsp:val=&quot;00263B02&quot;/&gt;&lt;wsp:rsid wsp:val=&quot;00263D8E&quot;/&gt;&lt;wsp:rsid wsp:val=&quot;00263DD9&quot;/&gt;&lt;wsp:rsid wsp:val=&quot;002643C7&quot;/&gt;&lt;wsp:rsid wsp:val=&quot;0026455A&quot;/&gt;&lt;wsp:rsid wsp:val=&quot;0026468A&quot;/&gt;&lt;wsp:rsid wsp:val=&quot;00264C28&quot;/&gt;&lt;wsp:rsid wsp:val=&quot;00264F6D&quot;/&gt;&lt;wsp:rsid wsp:val=&quot;0026509A&quot;/&gt;&lt;wsp:rsid wsp:val=&quot;002651FC&quot;/&gt;&lt;wsp:rsid wsp:val=&quot;00265571&quot;/&gt;&lt;wsp:rsid wsp:val=&quot;00265701&quot;/&gt;&lt;wsp:rsid wsp:val=&quot;00265C3B&quot;/&gt;&lt;wsp:rsid wsp:val=&quot;00265D41&quot;/&gt;&lt;wsp:rsid wsp:val=&quot;00265E9A&quot;/&gt;&lt;wsp:rsid wsp:val=&quot;00266012&quot;/&gt;&lt;wsp:rsid wsp:val=&quot;00266210&quot;/&gt;&lt;wsp:rsid wsp:val=&quot;00266427&quot;/&gt;&lt;wsp:rsid wsp:val=&quot;00267026&quot;/&gt;&lt;wsp:rsid wsp:val=&quot;002670B0&quot;/&gt;&lt;wsp:rsid wsp:val=&quot;0026716C&quot;/&gt;&lt;wsp:rsid wsp:val=&quot;00267959&quot;/&gt;&lt;wsp:rsid wsp:val=&quot;00267D2F&quot;/&gt;&lt;wsp:rsid wsp:val=&quot;00270C63&quot;/&gt;&lt;wsp:rsid wsp:val=&quot;00270C70&quot;/&gt;&lt;wsp:rsid wsp:val=&quot;00270C98&quot;/&gt;&lt;wsp:rsid wsp:val=&quot;00270E57&quot;/&gt;&lt;wsp:rsid wsp:val=&quot;0027149E&quot;/&gt;&lt;wsp:rsid wsp:val=&quot;00271738&quot;/&gt;&lt;wsp:rsid wsp:val=&quot;0027193C&quot;/&gt;&lt;wsp:rsid wsp:val=&quot;00271A6C&quot;/&gt;&lt;wsp:rsid wsp:val=&quot;00271B1E&quot;/&gt;&lt;wsp:rsid wsp:val=&quot;00271EEF&quot;/&gt;&lt;wsp:rsid wsp:val=&quot;0027242C&quot;/&gt;&lt;wsp:rsid wsp:val=&quot;00272474&quot;/&gt;&lt;wsp:rsid wsp:val=&quot;0027249B&quot;/&gt;&lt;wsp:rsid wsp:val=&quot;0027280D&quot;/&gt;&lt;wsp:rsid wsp:val=&quot;00272D06&quot;/&gt;&lt;wsp:rsid wsp:val=&quot;00272FEB&quot;/&gt;&lt;wsp:rsid wsp:val=&quot;0027309D&quot;/&gt;&lt;wsp:rsid wsp:val=&quot;00273759&quot;/&gt;&lt;wsp:rsid wsp:val=&quot;002738C9&quot;/&gt;&lt;wsp:rsid wsp:val=&quot;00273B2D&quot;/&gt;&lt;wsp:rsid wsp:val=&quot;00273C14&quot;/&gt;&lt;wsp:rsid wsp:val=&quot;00273C3F&quot;/&gt;&lt;wsp:rsid wsp:val=&quot;00273CFB&quot;/&gt;&lt;wsp:rsid wsp:val=&quot;00274391&quot;/&gt;&lt;wsp:rsid wsp:val=&quot;002749C8&quot;/&gt;&lt;wsp:rsid wsp:val=&quot;00274D08&quot;/&gt;&lt;wsp:rsid wsp:val=&quot;00275435&quot;/&gt;&lt;wsp:rsid wsp:val=&quot;00275464&quot;/&gt;&lt;wsp:rsid wsp:val=&quot;0027568B&quot;/&gt;&lt;wsp:rsid wsp:val=&quot;002756D5&quot;/&gt;&lt;wsp:rsid wsp:val=&quot;002758B1&quot;/&gt;&lt;wsp:rsid wsp:val=&quot;00276001&quot;/&gt;&lt;wsp:rsid wsp:val=&quot;00276457&quot;/&gt;&lt;wsp:rsid wsp:val=&quot;002764FB&quot;/&gt;&lt;wsp:rsid wsp:val=&quot;00276995&quot;/&gt;&lt;wsp:rsid wsp:val=&quot;00276BEE&quot;/&gt;&lt;wsp:rsid wsp:val=&quot;00276EFA&quot;/&gt;&lt;wsp:rsid wsp:val=&quot;00277E66&quot;/&gt;&lt;wsp:rsid wsp:val=&quot;002801E2&quot;/&gt;&lt;wsp:rsid wsp:val=&quot;0028052D&quot;/&gt;&lt;wsp:rsid wsp:val=&quot;00280684&quot;/&gt;&lt;wsp:rsid wsp:val=&quot;00280706&quot;/&gt;&lt;wsp:rsid wsp:val=&quot;0028073A&quot;/&gt;&lt;wsp:rsid wsp:val=&quot;002807D6&quot;/&gt;&lt;wsp:rsid wsp:val=&quot;00280851&quot;/&gt;&lt;wsp:rsid wsp:val=&quot;00280960&quot;/&gt;&lt;wsp:rsid wsp:val=&quot;00280D6E&quot;/&gt;&lt;wsp:rsid wsp:val=&quot;00281166&quot;/&gt;&lt;wsp:rsid wsp:val=&quot;00281B68&quot;/&gt;&lt;wsp:rsid wsp:val=&quot;002825CE&quot;/&gt;&lt;wsp:rsid wsp:val=&quot;002826D0&quot;/&gt;&lt;wsp:rsid wsp:val=&quot;00282753&quot;/&gt;&lt;wsp:rsid wsp:val=&quot;002829E8&quot;/&gt;&lt;wsp:rsid wsp:val=&quot;00282FCB&quot;/&gt;&lt;wsp:rsid wsp:val=&quot;0028316F&quot;/&gt;&lt;wsp:rsid wsp:val=&quot;00283181&quot;/&gt;&lt;wsp:rsid wsp:val=&quot;002832C5&quot;/&gt;&lt;wsp:rsid wsp:val=&quot;002835A5&quot;/&gt;&lt;wsp:rsid wsp:val=&quot;002836DC&quot;/&gt;&lt;wsp:rsid wsp:val=&quot;00283D6B&quot;/&gt;&lt;wsp:rsid wsp:val=&quot;00284BE8&quot;/&gt;&lt;wsp:rsid wsp:val=&quot;00284E7F&quot;/&gt;&lt;wsp:rsid wsp:val=&quot;002850A8&quot;/&gt;&lt;wsp:rsid wsp:val=&quot;002851CC&quot;/&gt;&lt;wsp:rsid wsp:val=&quot;00285520&quot;/&gt;&lt;wsp:rsid wsp:val=&quot;00285894&quot;/&gt;&lt;wsp:rsid wsp:val=&quot;00285E28&quot;/&gt;&lt;wsp:rsid wsp:val=&quot;00286432&quot;/&gt;&lt;wsp:rsid wsp:val=&quot;00286487&quot;/&gt;&lt;wsp:rsid wsp:val=&quot;00286631&quot;/&gt;&lt;wsp:rsid wsp:val=&quot;00286B14&quot;/&gt;&lt;wsp:rsid wsp:val=&quot;00286B1F&quot;/&gt;&lt;wsp:rsid wsp:val=&quot;00286DD8&quot;/&gt;&lt;wsp:rsid wsp:val=&quot;00286ED5&quot;/&gt;&lt;wsp:rsid wsp:val=&quot;00286F76&quot;/&gt;&lt;wsp:rsid wsp:val=&quot;00287376&quot;/&gt;&lt;wsp:rsid wsp:val=&quot;002875DB&quot;/&gt;&lt;wsp:rsid wsp:val=&quot;002877DE&quot;/&gt;&lt;wsp:rsid wsp:val=&quot;00287C28&quot;/&gt;&lt;wsp:rsid wsp:val=&quot;00287EA3&quot;/&gt;&lt;wsp:rsid wsp:val=&quot;00290006&quot;/&gt;&lt;wsp:rsid wsp:val=&quot;00290254&quot;/&gt;&lt;wsp:rsid wsp:val=&quot;0029111B&quot;/&gt;&lt;wsp:rsid wsp:val=&quot;0029178D&quot;/&gt;&lt;wsp:rsid wsp:val=&quot;0029178F&quot;/&gt;&lt;wsp:rsid wsp:val=&quot;00291B01&quot;/&gt;&lt;wsp:rsid wsp:val=&quot;0029230A&quot;/&gt;&lt;wsp:rsid wsp:val=&quot;00292491&quot;/&gt;&lt;wsp:rsid wsp:val=&quot;0029267A&quot;/&gt;&lt;wsp:rsid wsp:val=&quot;002928BD&quot;/&gt;&lt;wsp:rsid wsp:val=&quot;00293504&quot;/&gt;&lt;wsp:rsid wsp:val=&quot;002935D3&quot;/&gt;&lt;wsp:rsid wsp:val=&quot;002943A9&quot;/&gt;&lt;wsp:rsid wsp:val=&quot;002944CA&quot;/&gt;&lt;wsp:rsid wsp:val=&quot;00294722&quot;/&gt;&lt;wsp:rsid wsp:val=&quot;00294AB1&quot;/&gt;&lt;wsp:rsid wsp:val=&quot;00294E70&quot;/&gt;&lt;wsp:rsid wsp:val=&quot;00295018&quot;/&gt;&lt;wsp:rsid wsp:val=&quot;00295226&quot;/&gt;&lt;wsp:rsid wsp:val=&quot;0029548C&quot;/&gt;&lt;wsp:rsid wsp:val=&quot;00295539&quot;/&gt;&lt;wsp:rsid wsp:val=&quot;00295F1C&quot;/&gt;&lt;wsp:rsid wsp:val=&quot;00295FB1&quot;/&gt;&lt;wsp:rsid wsp:val=&quot;0029636B&quot;/&gt;&lt;wsp:rsid wsp:val=&quot;002963EC&quot;/&gt;&lt;wsp:rsid wsp:val=&quot;002965C5&quot;/&gt;&lt;wsp:rsid wsp:val=&quot;00296AE3&quot;/&gt;&lt;wsp:rsid wsp:val=&quot;00296E40&quot;/&gt;&lt;wsp:rsid wsp:val=&quot;00296FD8&quot;/&gt;&lt;wsp:rsid wsp:val=&quot;0029743A&quot;/&gt;&lt;wsp:rsid wsp:val=&quot;00297499&quot;/&gt;&lt;wsp:rsid wsp:val=&quot;002974AA&quot;/&gt;&lt;wsp:rsid wsp:val=&quot;00297F46&quot;/&gt;&lt;wsp:rsid wsp:val=&quot;002A0028&quot;/&gt;&lt;wsp:rsid wsp:val=&quot;002A0155&quot;/&gt;&lt;wsp:rsid wsp:val=&quot;002A0581&quot;/&gt;&lt;wsp:rsid wsp:val=&quot;002A05EF&quot;/&gt;&lt;wsp:rsid wsp:val=&quot;002A0724&quot;/&gt;&lt;wsp:rsid wsp:val=&quot;002A1737&quot;/&gt;&lt;wsp:rsid wsp:val=&quot;002A1A57&quot;/&gt;&lt;wsp:rsid wsp:val=&quot;002A1DA1&quot;/&gt;&lt;wsp:rsid wsp:val=&quot;002A205B&quot;/&gt;&lt;wsp:rsid wsp:val=&quot;002A207F&quot;/&gt;&lt;wsp:rsid wsp:val=&quot;002A22F3&quot;/&gt;&lt;wsp:rsid wsp:val=&quot;002A24F5&quot;/&gt;&lt;wsp:rsid wsp:val=&quot;002A2546&quot;/&gt;&lt;wsp:rsid wsp:val=&quot;002A2FE5&quot;/&gt;&lt;wsp:rsid wsp:val=&quot;002A31FF&quot;/&gt;&lt;wsp:rsid wsp:val=&quot;002A3389&quot;/&gt;&lt;wsp:rsid wsp:val=&quot;002A33EB&quot;/&gt;&lt;wsp:rsid wsp:val=&quot;002A3668&quot;/&gt;&lt;wsp:rsid wsp:val=&quot;002A3771&quot;/&gt;&lt;wsp:rsid wsp:val=&quot;002A3B12&quot;/&gt;&lt;wsp:rsid wsp:val=&quot;002A3B65&quot;/&gt;&lt;wsp:rsid wsp:val=&quot;002A3CF2&quot;/&gt;&lt;wsp:rsid wsp:val=&quot;002A3EB8&quot;/&gt;&lt;wsp:rsid wsp:val=&quot;002A4102&quot;/&gt;&lt;wsp:rsid wsp:val=&quot;002A4625&quot;/&gt;&lt;wsp:rsid wsp:val=&quot;002A4918&quot;/&gt;&lt;wsp:rsid wsp:val=&quot;002A49F0&quot;/&gt;&lt;wsp:rsid wsp:val=&quot;002A4E20&quot;/&gt;&lt;wsp:rsid wsp:val=&quot;002A523D&quot;/&gt;&lt;wsp:rsid wsp:val=&quot;002A5488&quot;/&gt;&lt;wsp:rsid wsp:val=&quot;002A5FC1&quot;/&gt;&lt;wsp:rsid wsp:val=&quot;002A60B6&quot;/&gt;&lt;wsp:rsid wsp:val=&quot;002A624D&quot;/&gt;&lt;wsp:rsid wsp:val=&quot;002A66B1&quot;/&gt;&lt;wsp:rsid wsp:val=&quot;002A6751&quot;/&gt;&lt;wsp:rsid wsp:val=&quot;002A6FDC&quot;/&gt;&lt;wsp:rsid wsp:val=&quot;002A7234&quot;/&gt;&lt;wsp:rsid wsp:val=&quot;002A732C&quot;/&gt;&lt;wsp:rsid wsp:val=&quot;002A7364&quot;/&gt;&lt;wsp:rsid wsp:val=&quot;002A7A6A&quot;/&gt;&lt;wsp:rsid wsp:val=&quot;002A7AB4&quot;/&gt;&lt;wsp:rsid wsp:val=&quot;002A7B72&quot;/&gt;&lt;wsp:rsid wsp:val=&quot;002B0232&quot;/&gt;&lt;wsp:rsid wsp:val=&quot;002B0322&quot;/&gt;&lt;wsp:rsid wsp:val=&quot;002B0343&quot;/&gt;&lt;wsp:rsid wsp:val=&quot;002B03D8&quot;/&gt;&lt;wsp:rsid wsp:val=&quot;002B049E&quot;/&gt;&lt;wsp:rsid wsp:val=&quot;002B07BF&quot;/&gt;&lt;wsp:rsid wsp:val=&quot;002B0805&quot;/&gt;&lt;wsp:rsid wsp:val=&quot;002B0C99&quot;/&gt;&lt;wsp:rsid wsp:val=&quot;002B0EDA&quot;/&gt;&lt;wsp:rsid wsp:val=&quot;002B10F9&quot;/&gt;&lt;wsp:rsid wsp:val=&quot;002B1DBA&quot;/&gt;&lt;wsp:rsid wsp:val=&quot;002B21D6&quot;/&gt;&lt;wsp:rsid wsp:val=&quot;002B23AE&quot;/&gt;&lt;wsp:rsid wsp:val=&quot;002B2C92&quot;/&gt;&lt;wsp:rsid wsp:val=&quot;002B2F3E&quot;/&gt;&lt;wsp:rsid wsp:val=&quot;002B2F85&quot;/&gt;&lt;wsp:rsid wsp:val=&quot;002B3081&quot;/&gt;&lt;wsp:rsid wsp:val=&quot;002B318B&quot;/&gt;&lt;wsp:rsid wsp:val=&quot;002B32BC&quot;/&gt;&lt;wsp:rsid wsp:val=&quot;002B340B&quot;/&gt;&lt;wsp:rsid wsp:val=&quot;002B347A&quot;/&gt;&lt;wsp:rsid wsp:val=&quot;002B34AE&quot;/&gt;&lt;wsp:rsid wsp:val=&quot;002B3BA5&quot;/&gt;&lt;wsp:rsid wsp:val=&quot;002B3D90&quot;/&gt;&lt;wsp:rsid wsp:val=&quot;002B497C&quot;/&gt;&lt;wsp:rsid wsp:val=&quot;002B4C37&quot;/&gt;&lt;wsp:rsid wsp:val=&quot;002B4C39&quot;/&gt;&lt;wsp:rsid wsp:val=&quot;002B5976&quot;/&gt;&lt;wsp:rsid wsp:val=&quot;002B5A52&quot;/&gt;&lt;wsp:rsid wsp:val=&quot;002B6397&quot;/&gt;&lt;wsp:rsid wsp:val=&quot;002B64FE&quot;/&gt;&lt;wsp:rsid wsp:val=&quot;002B651D&quot;/&gt;&lt;wsp:rsid wsp:val=&quot;002B6890&quot;/&gt;&lt;wsp:rsid wsp:val=&quot;002B694E&quot;/&gt;&lt;wsp:rsid wsp:val=&quot;002B6C2C&quot;/&gt;&lt;wsp:rsid wsp:val=&quot;002B7095&quot;/&gt;&lt;wsp:rsid wsp:val=&quot;002B776C&quot;/&gt;&lt;wsp:rsid wsp:val=&quot;002C021C&quot;/&gt;&lt;wsp:rsid wsp:val=&quot;002C026F&quot;/&gt;&lt;wsp:rsid wsp:val=&quot;002C04C2&quot;/&gt;&lt;wsp:rsid wsp:val=&quot;002C0818&quot;/&gt;&lt;wsp:rsid wsp:val=&quot;002C0AC9&quot;/&gt;&lt;wsp:rsid wsp:val=&quot;002C0DD0&quot;/&gt;&lt;wsp:rsid wsp:val=&quot;002C0E0A&quot;/&gt;&lt;wsp:rsid wsp:val=&quot;002C1368&quot;/&gt;&lt;wsp:rsid wsp:val=&quot;002C1654&quot;/&gt;&lt;wsp:rsid wsp:val=&quot;002C1DF1&quot;/&gt;&lt;wsp:rsid wsp:val=&quot;002C203A&quot;/&gt;&lt;wsp:rsid wsp:val=&quot;002C2502&quot;/&gt;&lt;wsp:rsid wsp:val=&quot;002C2CF2&quot;/&gt;&lt;wsp:rsid wsp:val=&quot;002C2E8A&quot;/&gt;&lt;wsp:rsid wsp:val=&quot;002C2FCD&quot;/&gt;&lt;wsp:rsid wsp:val=&quot;002C3289&quot;/&gt;&lt;wsp:rsid wsp:val=&quot;002C33D3&quot;/&gt;&lt;wsp:rsid wsp:val=&quot;002C36D3&quot;/&gt;&lt;wsp:rsid wsp:val=&quot;002C3AE4&quot;/&gt;&lt;wsp:rsid wsp:val=&quot;002C3C99&quot;/&gt;&lt;wsp:rsid wsp:val=&quot;002C3E10&quot;/&gt;&lt;wsp:rsid wsp:val=&quot;002C3E89&quot;/&gt;&lt;wsp:rsid wsp:val=&quot;002C451B&quot;/&gt;&lt;wsp:rsid wsp:val=&quot;002C4602&quot;/&gt;&lt;wsp:rsid wsp:val=&quot;002C4DFD&quot;/&gt;&lt;wsp:rsid wsp:val=&quot;002C5533&quot;/&gt;&lt;wsp:rsid wsp:val=&quot;002C55C7&quot;/&gt;&lt;wsp:rsid wsp:val=&quot;002C5620&quot;/&gt;&lt;wsp:rsid wsp:val=&quot;002C5A6B&quot;/&gt;&lt;wsp:rsid wsp:val=&quot;002C5D7C&quot;/&gt;&lt;wsp:rsid wsp:val=&quot;002C61E0&quot;/&gt;&lt;wsp:rsid wsp:val=&quot;002C6F88&quot;/&gt;&lt;wsp:rsid wsp:val=&quot;002C7014&quot;/&gt;&lt;wsp:rsid wsp:val=&quot;002C782F&quot;/&gt;&lt;wsp:rsid wsp:val=&quot;002C7B03&quot;/&gt;&lt;wsp:rsid wsp:val=&quot;002C7B0D&quot;/&gt;&lt;wsp:rsid wsp:val=&quot;002C7BC3&quot;/&gt;&lt;wsp:rsid wsp:val=&quot;002C7D31&quot;/&gt;&lt;wsp:rsid wsp:val=&quot;002C7D95&quot;/&gt;&lt;wsp:rsid wsp:val=&quot;002C7EC6&quot;/&gt;&lt;wsp:rsid wsp:val=&quot;002D001E&quot;/&gt;&lt;wsp:rsid wsp:val=&quot;002D0199&quot;/&gt;&lt;wsp:rsid wsp:val=&quot;002D0298&quot;/&gt;&lt;wsp:rsid wsp:val=&quot;002D04DC&quot;/&gt;&lt;wsp:rsid wsp:val=&quot;002D0657&quot;/&gt;&lt;wsp:rsid wsp:val=&quot;002D09B3&quot;/&gt;&lt;wsp:rsid wsp:val=&quot;002D0DAA&quot;/&gt;&lt;wsp:rsid wsp:val=&quot;002D0E91&quot;/&gt;&lt;wsp:rsid wsp:val=&quot;002D0F42&quot;/&gt;&lt;wsp:rsid wsp:val=&quot;002D1371&quot;/&gt;&lt;wsp:rsid wsp:val=&quot;002D13B7&quot;/&gt;&lt;wsp:rsid wsp:val=&quot;002D15C0&quot;/&gt;&lt;wsp:rsid wsp:val=&quot;002D2057&quot;/&gt;&lt;wsp:rsid wsp:val=&quot;002D2615&quot;/&gt;&lt;wsp:rsid wsp:val=&quot;002D2B4E&quot;/&gt;&lt;wsp:rsid wsp:val=&quot;002D2C1A&quot;/&gt;&lt;wsp:rsid wsp:val=&quot;002D3968&quot;/&gt;&lt;wsp:rsid wsp:val=&quot;002D425A&quot;/&gt;&lt;wsp:rsid wsp:val=&quot;002D426D&quot;/&gt;&lt;wsp:rsid wsp:val=&quot;002D42E6&quot;/&gt;&lt;wsp:rsid wsp:val=&quot;002D4322&quot;/&gt;&lt;wsp:rsid wsp:val=&quot;002D4A54&quot;/&gt;&lt;wsp:rsid wsp:val=&quot;002D4A85&quot;/&gt;&lt;wsp:rsid wsp:val=&quot;002D4E37&quot;/&gt;&lt;wsp:rsid wsp:val=&quot;002D52E0&quot;/&gt;&lt;wsp:rsid wsp:val=&quot;002D5DEA&quot;/&gt;&lt;wsp:rsid wsp:val=&quot;002D6127&quot;/&gt;&lt;wsp:rsid wsp:val=&quot;002D62B2&quot;/&gt;&lt;wsp:rsid wsp:val=&quot;002D68C3&quot;/&gt;&lt;wsp:rsid wsp:val=&quot;002D6B9D&quot;/&gt;&lt;wsp:rsid wsp:val=&quot;002D6C69&quot;/&gt;&lt;wsp:rsid wsp:val=&quot;002D7058&quot;/&gt;&lt;wsp:rsid wsp:val=&quot;002D772F&quot;/&gt;&lt;wsp:rsid wsp:val=&quot;002D7833&quot;/&gt;&lt;wsp:rsid wsp:val=&quot;002E018E&quot;/&gt;&lt;wsp:rsid wsp:val=&quot;002E03E6&quot;/&gt;&lt;wsp:rsid wsp:val=&quot;002E04F0&quot;/&gt;&lt;wsp:rsid wsp:val=&quot;002E0661&quot;/&gt;&lt;wsp:rsid wsp:val=&quot;002E086B&quot;/&gt;&lt;wsp:rsid wsp:val=&quot;002E0D41&quot;/&gt;&lt;wsp:rsid wsp:val=&quot;002E0E94&quot;/&gt;&lt;wsp:rsid wsp:val=&quot;002E16BC&quot;/&gt;&lt;wsp:rsid wsp:val=&quot;002E1941&quot;/&gt;&lt;wsp:rsid wsp:val=&quot;002E21D5&quot;/&gt;&lt;wsp:rsid wsp:val=&quot;002E251B&quot;/&gt;&lt;wsp:rsid wsp:val=&quot;002E2846&quot;/&gt;&lt;wsp:rsid wsp:val=&quot;002E2923&quot;/&gt;&lt;wsp:rsid wsp:val=&quot;002E2A76&quot;/&gt;&lt;wsp:rsid wsp:val=&quot;002E306D&quot;/&gt;&lt;wsp:rsid wsp:val=&quot;002E3624&quot;/&gt;&lt;wsp:rsid wsp:val=&quot;002E3653&quot;/&gt;&lt;wsp:rsid wsp:val=&quot;002E36AE&quot;/&gt;&lt;wsp:rsid wsp:val=&quot;002E38B7&quot;/&gt;&lt;wsp:rsid wsp:val=&quot;002E484C&quot;/&gt;&lt;wsp:rsid wsp:val=&quot;002E4B7B&quot;/&gt;&lt;wsp:rsid wsp:val=&quot;002E4C0E&quot;/&gt;&lt;wsp:rsid wsp:val=&quot;002E501A&quot;/&gt;&lt;wsp:rsid wsp:val=&quot;002E550C&quot;/&gt;&lt;wsp:rsid wsp:val=&quot;002E58E1&quot;/&gt;&lt;wsp:rsid wsp:val=&quot;002E5BDD&quot;/&gt;&lt;wsp:rsid wsp:val=&quot;002E5C56&quot;/&gt;&lt;wsp:rsid wsp:val=&quot;002E679D&quot;/&gt;&lt;wsp:rsid wsp:val=&quot;002E6D8A&quot;/&gt;&lt;wsp:rsid wsp:val=&quot;002E7321&quot;/&gt;&lt;wsp:rsid wsp:val=&quot;002E7894&quot;/&gt;&lt;wsp:rsid wsp:val=&quot;002E7C45&quot;/&gt;&lt;wsp:rsid wsp:val=&quot;002F0045&quot;/&gt;&lt;wsp:rsid wsp:val=&quot;002F00F0&quot;/&gt;&lt;wsp:rsid wsp:val=&quot;002F025B&quot;/&gt;&lt;wsp:rsid wsp:val=&quot;002F0675&quot;/&gt;&lt;wsp:rsid wsp:val=&quot;002F0684&quot;/&gt;&lt;wsp:rsid wsp:val=&quot;002F0ADB&quot;/&gt;&lt;wsp:rsid wsp:val=&quot;002F13AA&quot;/&gt;&lt;wsp:rsid wsp:val=&quot;002F15C7&quot;/&gt;&lt;wsp:rsid wsp:val=&quot;002F1BBA&quot;/&gt;&lt;wsp:rsid wsp:val=&quot;002F23FC&quot;/&gt;&lt;wsp:rsid wsp:val=&quot;002F2AE0&quot;/&gt;&lt;wsp:rsid wsp:val=&quot;002F2B32&quot;/&gt;&lt;wsp:rsid wsp:val=&quot;002F378C&quot;/&gt;&lt;wsp:rsid wsp:val=&quot;002F3AAA&quot;/&gt;&lt;wsp:rsid wsp:val=&quot;002F3F16&quot;/&gt;&lt;wsp:rsid wsp:val=&quot;002F413F&quot;/&gt;&lt;wsp:rsid wsp:val=&quot;002F41C1&quot;/&gt;&lt;wsp:rsid wsp:val=&quot;002F44AD&quot;/&gt;&lt;wsp:rsid wsp:val=&quot;002F45D3&quot;/&gt;&lt;wsp:rsid wsp:val=&quot;002F4934&quot;/&gt;&lt;wsp:rsid wsp:val=&quot;002F4936&quot;/&gt;&lt;wsp:rsid wsp:val=&quot;002F4A52&quot;/&gt;&lt;wsp:rsid wsp:val=&quot;002F4CF5&quot;/&gt;&lt;wsp:rsid wsp:val=&quot;002F4FC5&quot;/&gt;&lt;wsp:rsid wsp:val=&quot;002F511A&quot;/&gt;&lt;wsp:rsid wsp:val=&quot;002F5422&quot;/&gt;&lt;wsp:rsid wsp:val=&quot;002F5634&quot;/&gt;&lt;wsp:rsid wsp:val=&quot;002F5F14&quot;/&gt;&lt;wsp:rsid wsp:val=&quot;002F5FDA&quot;/&gt;&lt;wsp:rsid wsp:val=&quot;002F619C&quot;/&gt;&lt;wsp:rsid wsp:val=&quot;002F622F&quot;/&gt;&lt;wsp:rsid wsp:val=&quot;002F6319&quot;/&gt;&lt;wsp:rsid wsp:val=&quot;002F67E2&quot;/&gt;&lt;wsp:rsid wsp:val=&quot;002F6BDA&quot;/&gt;&lt;wsp:rsid wsp:val=&quot;002F6C02&quot;/&gt;&lt;wsp:rsid wsp:val=&quot;002F6EA2&quot;/&gt;&lt;wsp:rsid wsp:val=&quot;002F7055&quot;/&gt;&lt;wsp:rsid wsp:val=&quot;002F722D&quot;/&gt;&lt;wsp:rsid wsp:val=&quot;002F7765&quot;/&gt;&lt;wsp:rsid wsp:val=&quot;002F7B6D&quot;/&gt;&lt;wsp:rsid wsp:val=&quot;002F7B7D&quot;/&gt;&lt;wsp:rsid wsp:val=&quot;002F7D48&quot;/&gt;&lt;wsp:rsid wsp:val=&quot;002F7DA8&quot;/&gt;&lt;wsp:rsid wsp:val=&quot;002F7E27&quot;/&gt;&lt;wsp:rsid wsp:val=&quot;002F7EC5&quot;/&gt;&lt;wsp:rsid wsp:val=&quot;003000CB&quot;/&gt;&lt;wsp:rsid wsp:val=&quot;003003AD&quot;/&gt;&lt;wsp:rsid wsp:val=&quot;003003C3&quot;/&gt;&lt;wsp:rsid wsp:val=&quot;00300430&quot;/&gt;&lt;wsp:rsid wsp:val=&quot;003004CC&quot;/&gt;&lt;wsp:rsid wsp:val=&quot;0030066E&quot;/&gt;&lt;wsp:rsid wsp:val=&quot;00300FC7&quot;/&gt;&lt;wsp:rsid wsp:val=&quot;003011C0&quot;/&gt;&lt;wsp:rsid wsp:val=&quot;0030159E&quot;/&gt;&lt;wsp:rsid wsp:val=&quot;00301927&quot;/&gt;&lt;wsp:rsid wsp:val=&quot;00301D96&quot;/&gt;&lt;wsp:rsid wsp:val=&quot;00301EE4&quot;/&gt;&lt;wsp:rsid wsp:val=&quot;003024AF&quot;/&gt;&lt;wsp:rsid wsp:val=&quot;003024DE&quot;/&gt;&lt;wsp:rsid wsp:val=&quot;003025A7&quot;/&gt;&lt;wsp:rsid wsp:val=&quot;00302701&quot;/&gt;&lt;wsp:rsid wsp:val=&quot;00302739&quot;/&gt;&lt;wsp:rsid wsp:val=&quot;00302B0F&quot;/&gt;&lt;wsp:rsid wsp:val=&quot;00302BD2&quot;/&gt;&lt;wsp:rsid wsp:val=&quot;0030361B&quot;/&gt;&lt;wsp:rsid wsp:val=&quot;00303853&quot;/&gt;&lt;wsp:rsid wsp:val=&quot;00303FB7&quot;/&gt;&lt;wsp:rsid wsp:val=&quot;00304549&quot;/&gt;&lt;wsp:rsid wsp:val=&quot;00304AC5&quot;/&gt;&lt;wsp:rsid wsp:val=&quot;00304FCA&quot;/&gt;&lt;wsp:rsid wsp:val=&quot;00305372&quot;/&gt;&lt;wsp:rsid wsp:val=&quot;003054BD&quot;/&gt;&lt;wsp:rsid wsp:val=&quot;0030555B&quot;/&gt;&lt;wsp:rsid wsp:val=&quot;0030621C&quot;/&gt;&lt;wsp:rsid wsp:val=&quot;00306306&quot;/&gt;&lt;wsp:rsid wsp:val=&quot;003065FB&quot;/&gt;&lt;wsp:rsid wsp:val=&quot;00306C47&quot;/&gt;&lt;wsp:rsid wsp:val=&quot;00306D00&quot;/&gt;&lt;wsp:rsid wsp:val=&quot;003076A5&quot;/&gt;&lt;wsp:rsid wsp:val=&quot;00307B27&quot;/&gt;&lt;wsp:rsid wsp:val=&quot;00307F28&quot;/&gt;&lt;wsp:rsid wsp:val=&quot;003101DC&quot;/&gt;&lt;wsp:rsid wsp:val=&quot;0031035A&quot;/&gt;&lt;wsp:rsid wsp:val=&quot;00310CC6&quot;/&gt;&lt;wsp:rsid wsp:val=&quot;00311642&quot;/&gt;&lt;wsp:rsid wsp:val=&quot;00311761&quot;/&gt;&lt;wsp:rsid wsp:val=&quot;003117E1&quot;/&gt;&lt;wsp:rsid wsp:val=&quot;00311941&quot;/&gt;&lt;wsp:rsid wsp:val=&quot;00312064&quot;/&gt;&lt;wsp:rsid wsp:val=&quot;003121B8&quot;/&gt;&lt;wsp:rsid wsp:val=&quot;0031328B&quot;/&gt;&lt;wsp:rsid wsp:val=&quot;003137A0&quot;/&gt;&lt;wsp:rsid wsp:val=&quot;003137ED&quot;/&gt;&lt;wsp:rsid wsp:val=&quot;00313C4F&quot;/&gt;&lt;wsp:rsid wsp:val=&quot;0031403D&quot;/&gt;&lt;wsp:rsid wsp:val=&quot;00314176&quot;/&gt;&lt;wsp:rsid wsp:val=&quot;003141C2&quot;/&gt;&lt;wsp:rsid wsp:val=&quot;00314629&quot;/&gt;&lt;wsp:rsid wsp:val=&quot;0031477C&quot;/&gt;&lt;wsp:rsid wsp:val=&quot;003150EA&quot;/&gt;&lt;wsp:rsid wsp:val=&quot;0031599D&quot;/&gt;&lt;wsp:rsid wsp:val=&quot;00315C4C&quot;/&gt;&lt;wsp:rsid wsp:val=&quot;00315F72&quot;/&gt;&lt;wsp:rsid wsp:val=&quot;00316072&quot;/&gt;&lt;wsp:rsid wsp:val=&quot;003160FB&quot;/&gt;&lt;wsp:rsid wsp:val=&quot;00316265&quot;/&gt;&lt;wsp:rsid wsp:val=&quot;00316C58&quot;/&gt;&lt;wsp:rsid wsp:val=&quot;00316E46&quot;/&gt;&lt;wsp:rsid wsp:val=&quot;00317050&quot;/&gt;&lt;wsp:rsid wsp:val=&quot;00317368&quot;/&gt;&lt;wsp:rsid wsp:val=&quot;00317884&quot;/&gt;&lt;wsp:rsid wsp:val=&quot;003200D5&quot;/&gt;&lt;wsp:rsid wsp:val=&quot;00320312&quot;/&gt;&lt;wsp:rsid wsp:val=&quot;003203F1&quot;/&gt;&lt;wsp:rsid wsp:val=&quot;00320B1B&quot;/&gt;&lt;wsp:rsid wsp:val=&quot;00320F24&quot;/&gt;&lt;wsp:rsid wsp:val=&quot;003216F4&quot;/&gt;&lt;wsp:rsid wsp:val=&quot;0032172E&quot;/&gt;&lt;wsp:rsid wsp:val=&quot;00321822&quot;/&gt;&lt;wsp:rsid wsp:val=&quot;00321B02&quot;/&gt;&lt;wsp:rsid wsp:val=&quot;00321ECD&quot;/&gt;&lt;wsp:rsid wsp:val=&quot;00322021&quot;/&gt;&lt;wsp:rsid wsp:val=&quot;003222E4&quot;/&gt;&lt;wsp:rsid wsp:val=&quot;00322722&quot;/&gt;&lt;wsp:rsid wsp:val=&quot;00322929&quot;/&gt;&lt;wsp:rsid wsp:val=&quot;00322A6A&quot;/&gt;&lt;wsp:rsid wsp:val=&quot;00322BC3&quot;/&gt;&lt;wsp:rsid wsp:val=&quot;00322E3B&quot;/&gt;&lt;wsp:rsid wsp:val=&quot;00323F98&quot;/&gt;&lt;wsp:rsid wsp:val=&quot;00323FAD&quot;/&gt;&lt;wsp:rsid wsp:val=&quot;003242C1&quot;/&gt;&lt;wsp:rsid wsp:val=&quot;00324731&quot;/&gt;&lt;wsp:rsid wsp:val=&quot;003249F8&quot;/&gt;&lt;wsp:rsid wsp:val=&quot;00324F6C&quot;/&gt;&lt;wsp:rsid wsp:val=&quot;00325C1C&quot;/&gt;&lt;wsp:rsid wsp:val=&quot;00325C6E&quot;/&gt;&lt;wsp:rsid wsp:val=&quot;0032649F&quot;/&gt;&lt;wsp:rsid wsp:val=&quot;0032695B&quot;/&gt;&lt;wsp:rsid wsp:val=&quot;00326BBA&quot;/&gt;&lt;wsp:rsid wsp:val=&quot;003271E3&quot;/&gt;&lt;wsp:rsid wsp:val=&quot;003272D0&quot;/&gt;&lt;wsp:rsid wsp:val=&quot;003273DE&quot;/&gt;&lt;wsp:rsid wsp:val=&quot;00327470&quot;/&gt;&lt;wsp:rsid wsp:val=&quot;003278C7&quot;/&gt;&lt;wsp:rsid wsp:val=&quot;0032793B&quot;/&gt;&lt;wsp:rsid wsp:val=&quot;00327AEA&quot;/&gt;&lt;wsp:rsid wsp:val=&quot;00327F11&quot;/&gt;&lt;wsp:rsid wsp:val=&quot;003308C4&quot;/&gt;&lt;wsp:rsid wsp:val=&quot;00330C30&quot;/&gt;&lt;wsp:rsid wsp:val=&quot;00330DE8&quot;/&gt;&lt;wsp:rsid wsp:val=&quot;00331086&quot;/&gt;&lt;wsp:rsid wsp:val=&quot;00331572&quot;/&gt;&lt;wsp:rsid wsp:val=&quot;003317E8&quot;/&gt;&lt;wsp:rsid wsp:val=&quot;00331B93&quot;/&gt;&lt;wsp:rsid wsp:val=&quot;00331BCC&quot;/&gt;&lt;wsp:rsid wsp:val=&quot;003321C3&quot;/&gt;&lt;wsp:rsid wsp:val=&quot;00332962&quot;/&gt;&lt;wsp:rsid wsp:val=&quot;00333A53&quot;/&gt;&lt;wsp:rsid wsp:val=&quot;00333D73&quot;/&gt;&lt;wsp:rsid wsp:val=&quot;00333FB4&quot;/&gt;&lt;wsp:rsid wsp:val=&quot;00334799&quot;/&gt;&lt;wsp:rsid wsp:val=&quot;00335250&quot;/&gt;&lt;wsp:rsid wsp:val=&quot;0033588B&quot;/&gt;&lt;wsp:rsid wsp:val=&quot;0033592C&quot;/&gt;&lt;wsp:rsid wsp:val=&quot;00335E2A&quot;/&gt;&lt;wsp:rsid wsp:val=&quot;00336225&quot;/&gt;&lt;wsp:rsid wsp:val=&quot;00336780&quot;/&gt;&lt;wsp:rsid wsp:val=&quot;003367C5&quot;/&gt;&lt;wsp:rsid wsp:val=&quot;003370D3&quot;/&gt;&lt;wsp:rsid wsp:val=&quot;00337793&quot;/&gt;&lt;wsp:rsid wsp:val=&quot;003378A3&quot;/&gt;&lt;wsp:rsid wsp:val=&quot;00337A57&quot;/&gt;&lt;wsp:rsid wsp:val=&quot;00337C71&quot;/&gt;&lt;wsp:rsid wsp:val=&quot;00337D68&quot;/&gt;&lt;wsp:rsid wsp:val=&quot;00340083&quot;/&gt;&lt;wsp:rsid wsp:val=&quot;00340E16&quot;/&gt;&lt;wsp:rsid wsp:val=&quot;00340E58&quot;/&gt;&lt;wsp:rsid wsp:val=&quot;00340F47&quot;/&gt;&lt;wsp:rsid wsp:val=&quot;00341087&quot;/&gt;&lt;wsp:rsid wsp:val=&quot;003413A1&quot;/&gt;&lt;wsp:rsid wsp:val=&quot;00341840&quot;/&gt;&lt;wsp:rsid wsp:val=&quot;00341CDF&quot;/&gt;&lt;wsp:rsid wsp:val=&quot;0034243C&quot;/&gt;&lt;wsp:rsid wsp:val=&quot;0034246D&quot;/&gt;&lt;wsp:rsid wsp:val=&quot;003426DE&quot;/&gt;&lt;wsp:rsid wsp:val=&quot;00342B86&quot;/&gt;&lt;wsp:rsid wsp:val=&quot;00342BD6&quot;/&gt;&lt;wsp:rsid wsp:val=&quot;0034305B&quot;/&gt;&lt;wsp:rsid wsp:val=&quot;003430E0&quot;/&gt;&lt;wsp:rsid wsp:val=&quot;00343187&quot;/&gt;&lt;wsp:rsid wsp:val=&quot;00343236&quot;/&gt;&lt;wsp:rsid wsp:val=&quot;00343752&quot;/&gt;&lt;wsp:rsid wsp:val=&quot;003438EB&quot;/&gt;&lt;wsp:rsid wsp:val=&quot;00343C24&quot;/&gt;&lt;wsp:rsid wsp:val=&quot;00343DA5&quot;/&gt;&lt;wsp:rsid wsp:val=&quot;00344725&quot;/&gt;&lt;wsp:rsid wsp:val=&quot;00344CAE&quot;/&gt;&lt;wsp:rsid wsp:val=&quot;0034511B&quot;/&gt;&lt;wsp:rsid wsp:val=&quot;00345127&quot;/&gt;&lt;wsp:rsid wsp:val=&quot;00345243&quot;/&gt;&lt;wsp:rsid wsp:val=&quot;003454A2&quot;/&gt;&lt;wsp:rsid wsp:val=&quot;00345D23&quot;/&gt;&lt;wsp:rsid wsp:val=&quot;00345F46&quot;/&gt;&lt;wsp:rsid wsp:val=&quot;003460F4&quot;/&gt;&lt;wsp:rsid wsp:val=&quot;003460F6&quot;/&gt;&lt;wsp:rsid wsp:val=&quot;0034666E&quot;/&gt;&lt;wsp:rsid wsp:val=&quot;00346A3C&quot;/&gt;&lt;wsp:rsid wsp:val=&quot;003471DC&quot;/&gt;&lt;wsp:rsid wsp:val=&quot;0034745C&quot;/&gt;&lt;wsp:rsid wsp:val=&quot;00347F2E&quot;/&gt;&lt;wsp:rsid wsp:val=&quot;0035016E&quot;/&gt;&lt;wsp:rsid wsp:val=&quot;00350186&quot;/&gt;&lt;wsp:rsid wsp:val=&quot;0035025F&quot;/&gt;&lt;wsp:rsid wsp:val=&quot;003503F4&quot;/&gt;&lt;wsp:rsid wsp:val=&quot;0035041A&quot;/&gt;&lt;wsp:rsid wsp:val=&quot;0035058D&quot;/&gt;&lt;wsp:rsid wsp:val=&quot;003505AD&quot;/&gt;&lt;wsp:rsid wsp:val=&quot;00350631&quot;/&gt;&lt;wsp:rsid wsp:val=&quot;0035180B&quot;/&gt;&lt;wsp:rsid wsp:val=&quot;00351C98&quot;/&gt;&lt;wsp:rsid wsp:val=&quot;00351EAA&quot;/&gt;&lt;wsp:rsid wsp:val=&quot;0035216E&quot;/&gt;&lt;wsp:rsid wsp:val=&quot;003522C9&quot;/&gt;&lt;wsp:rsid wsp:val=&quot;0035265C&quot;/&gt;&lt;wsp:rsid wsp:val=&quot;00352759&quot;/&gt;&lt;wsp:rsid wsp:val=&quot;0035276D&quot;/&gt;&lt;wsp:rsid wsp:val=&quot;00352828&quot;/&gt;&lt;wsp:rsid wsp:val=&quot;00352952&quot;/&gt;&lt;wsp:rsid wsp:val=&quot;00352A91&quot;/&gt;&lt;wsp:rsid wsp:val=&quot;00352CC9&quot;/&gt;&lt;wsp:rsid wsp:val=&quot;00352DAE&quot;/&gt;&lt;wsp:rsid wsp:val=&quot;00352FD6&quot;/&gt;&lt;wsp:rsid wsp:val=&quot;003530A0&quot;/&gt;&lt;wsp:rsid wsp:val=&quot;003531B0&quot;/&gt;&lt;wsp:rsid wsp:val=&quot;003532D2&quot;/&gt;&lt;wsp:rsid wsp:val=&quot;00353318&quot;/&gt;&lt;wsp:rsid wsp:val=&quot;003534DF&quot;/&gt;&lt;wsp:rsid wsp:val=&quot;00353591&quot;/&gt;&lt;wsp:rsid wsp:val=&quot;003536C6&quot;/&gt;&lt;wsp:rsid wsp:val=&quot;003539B2&quot;/&gt;&lt;wsp:rsid wsp:val=&quot;00353EE1&quot;/&gt;&lt;wsp:rsid wsp:val=&quot;00353F9F&quot;/&gt;&lt;wsp:rsid wsp:val=&quot;0035414B&quot;/&gt;&lt;wsp:rsid wsp:val=&quot;0035414E&quot;/&gt;&lt;wsp:rsid wsp:val=&quot;0035496D&quot;/&gt;&lt;wsp:rsid wsp:val=&quot;003552C6&quot;/&gt;&lt;wsp:rsid wsp:val=&quot;00355A83&quot;/&gt;&lt;wsp:rsid wsp:val=&quot;00355DD6&quot;/&gt;&lt;wsp:rsid wsp:val=&quot;003560B8&quot;/&gt;&lt;wsp:rsid wsp:val=&quot;003562D7&quot;/&gt;&lt;wsp:rsid wsp:val=&quot;00356353&quot;/&gt;&lt;wsp:rsid wsp:val=&quot;003567C9&quot;/&gt;&lt;wsp:rsid wsp:val=&quot;00356895&quot;/&gt;&lt;wsp:rsid wsp:val=&quot;00356B3C&quot;/&gt;&lt;wsp:rsid wsp:val=&quot;00356CEC&quot;/&gt;&lt;wsp:rsid wsp:val=&quot;00356E93&quot;/&gt;&lt;wsp:rsid wsp:val=&quot;003572DE&quot;/&gt;&lt;wsp:rsid wsp:val=&quot;00357659&quot;/&gt;&lt;wsp:rsid wsp:val=&quot;00357712&quot;/&gt;&lt;wsp:rsid wsp:val=&quot;00357D8A&quot;/&gt;&lt;wsp:rsid wsp:val=&quot;003600B8&quot;/&gt;&lt;wsp:rsid wsp:val=&quot;0036012E&quot;/&gt;&lt;wsp:rsid wsp:val=&quot;003603DD&quot;/&gt;&lt;wsp:rsid wsp:val=&quot;003604BF&quot;/&gt;&lt;wsp:rsid wsp:val=&quot;003604DB&quot;/&gt;&lt;wsp:rsid wsp:val=&quot;0036056F&quot;/&gt;&lt;wsp:rsid wsp:val=&quot;00360624&quot;/&gt;&lt;wsp:rsid wsp:val=&quot;00361477&quot;/&gt;&lt;wsp:rsid wsp:val=&quot;00361711&quot;/&gt;&lt;wsp:rsid wsp:val=&quot;003617B5&quot;/&gt;&lt;wsp:rsid wsp:val=&quot;0036185C&quot;/&gt;&lt;wsp:rsid wsp:val=&quot;003621A7&quot;/&gt;&lt;wsp:rsid wsp:val=&quot;0036262C&quot;/&gt;&lt;wsp:rsid wsp:val=&quot;00362A2B&quot;/&gt;&lt;wsp:rsid wsp:val=&quot;00362C5A&quot;/&gt;&lt;wsp:rsid wsp:val=&quot;00362EE7&quot;/&gt;&lt;wsp:rsid wsp:val=&quot;00363984&quot;/&gt;&lt;wsp:rsid wsp:val=&quot;00363E62&quot;/&gt;&lt;wsp:rsid wsp:val=&quot;00363EE9&quot;/&gt;&lt;wsp:rsid wsp:val=&quot;003643FD&quot;/&gt;&lt;wsp:rsid wsp:val=&quot;00364A63&quot;/&gt;&lt;wsp:rsid wsp:val=&quot;003654DA&quot;/&gt;&lt;wsp:rsid wsp:val=&quot;0036636F&quot;/&gt;&lt;wsp:rsid wsp:val=&quot;00366687&quot;/&gt;&lt;wsp:rsid wsp:val=&quot;00366AD7&quot;/&gt;&lt;wsp:rsid wsp:val=&quot;00367D2F&quot;/&gt;&lt;wsp:rsid wsp:val=&quot;003700A7&quot;/&gt;&lt;wsp:rsid wsp:val=&quot;00370285&quot;/&gt;&lt;wsp:rsid wsp:val=&quot;003704EE&quot;/&gt;&lt;wsp:rsid wsp:val=&quot;00370585&quot;/&gt;&lt;wsp:rsid wsp:val=&quot;00370880&quot;/&gt;&lt;wsp:rsid wsp:val=&quot;00370915&quot;/&gt;&lt;wsp:rsid wsp:val=&quot;00370AB5&quot;/&gt;&lt;wsp:rsid wsp:val=&quot;00370EFD&quot;/&gt;&lt;wsp:rsid wsp:val=&quot;00371137&quot;/&gt;&lt;wsp:rsid wsp:val=&quot;00371730&quot;/&gt;&lt;wsp:rsid wsp:val=&quot;00371766&quot;/&gt;&lt;wsp:rsid wsp:val=&quot;0037180A&quot;/&gt;&lt;wsp:rsid wsp:val=&quot;00371831&quot;/&gt;&lt;wsp:rsid wsp:val=&quot;003719F5&quot;/&gt;&lt;wsp:rsid wsp:val=&quot;00372029&quot;/&gt;&lt;wsp:rsid wsp:val=&quot;0037238C&quot;/&gt;&lt;wsp:rsid wsp:val=&quot;003723D0&quot;/&gt;&lt;wsp:rsid wsp:val=&quot;003724A1&quot;/&gt;&lt;wsp:rsid wsp:val=&quot;003724BC&quot;/&gt;&lt;wsp:rsid wsp:val=&quot;00372A6B&quot;/&gt;&lt;wsp:rsid wsp:val=&quot;00372FD7&quot;/&gt;&lt;wsp:rsid wsp:val=&quot;00373750&quot;/&gt;&lt;wsp:rsid wsp:val=&quot;00373E10&quot;/&gt;&lt;wsp:rsid wsp:val=&quot;00373F2C&quot;/&gt;&lt;wsp:rsid wsp:val=&quot;0037406C&quot;/&gt;&lt;wsp:rsid wsp:val=&quot;003741D2&quot;/&gt;&lt;wsp:rsid wsp:val=&quot;003744CB&quot;/&gt;&lt;wsp:rsid wsp:val=&quot;00374804&quot;/&gt;&lt;wsp:rsid wsp:val=&quot;00374C90&quot;/&gt;&lt;wsp:rsid wsp:val=&quot;00374F06&quot;/&gt;&lt;wsp:rsid wsp:val=&quot;00374F99&quot;/&gt;&lt;wsp:rsid wsp:val=&quot;00375FFC&quot;/&gt;&lt;wsp:rsid wsp:val=&quot;0037626F&quot;/&gt;&lt;wsp:rsid wsp:val=&quot;003764FA&quot;/&gt;&lt;wsp:rsid wsp:val=&quot;0037664D&quot;/&gt;&lt;wsp:rsid wsp:val=&quot;00376778&quot;/&gt;&lt;wsp:rsid wsp:val=&quot;003769B8&quot;/&gt;&lt;wsp:rsid wsp:val=&quot;00376CD6&quot;/&gt;&lt;wsp:rsid wsp:val=&quot;00376E52&quot;/&gt;&lt;wsp:rsid wsp:val=&quot;0037709A&quot;/&gt;&lt;wsp:rsid wsp:val=&quot;003770D3&quot;/&gt;&lt;wsp:rsid wsp:val=&quot;00377146&quot;/&gt;&lt;wsp:rsid wsp:val=&quot;00377397&quot;/&gt;&lt;wsp:rsid wsp:val=&quot;003774FD&quot;/&gt;&lt;wsp:rsid wsp:val=&quot;003775BD&quot;/&gt;&lt;wsp:rsid wsp:val=&quot;003802CD&quot;/&gt;&lt;wsp:rsid wsp:val=&quot;0038084F&quot;/&gt;&lt;wsp:rsid wsp:val=&quot;00380892&quot;/&gt;&lt;wsp:rsid wsp:val=&quot;00381079&quot;/&gt;&lt;wsp:rsid wsp:val=&quot;00381202&quot;/&gt;&lt;wsp:rsid wsp:val=&quot;0038162E&quot;/&gt;&lt;wsp:rsid wsp:val=&quot;00381685&quot;/&gt;&lt;wsp:rsid wsp:val=&quot;00381918&quot;/&gt;&lt;wsp:rsid wsp:val=&quot;003821E7&quot;/&gt;&lt;wsp:rsid wsp:val=&quot;0038227A&quot;/&gt;&lt;wsp:rsid wsp:val=&quot;0038245B&quot;/&gt;&lt;wsp:rsid wsp:val=&quot;003827B3&quot;/&gt;&lt;wsp:rsid wsp:val=&quot;00382903&quot;/&gt;&lt;wsp:rsid wsp:val=&quot;003829F6&quot;/&gt;&lt;wsp:rsid wsp:val=&quot;00383483&quot;/&gt;&lt;wsp:rsid wsp:val=&quot;00383D4B&quot;/&gt;&lt;wsp:rsid wsp:val=&quot;00383DDB&quot;/&gt;&lt;wsp:rsid wsp:val=&quot;003842A8&quot;/&gt;&lt;wsp:rsid wsp:val=&quot;003848D9&quot;/&gt;&lt;wsp:rsid wsp:val=&quot;00385192&quot;/&gt;&lt;wsp:rsid wsp:val=&quot;003852CC&quot;/&gt;&lt;wsp:rsid wsp:val=&quot;0038556E&quot;/&gt;&lt;wsp:rsid wsp:val=&quot;00385823&quot;/&gt;&lt;wsp:rsid wsp:val=&quot;00385BD7&quot;/&gt;&lt;wsp:rsid wsp:val=&quot;003862D5&quot;/&gt;&lt;wsp:rsid wsp:val=&quot;00386A15&quot;/&gt;&lt;wsp:rsid wsp:val=&quot;00386B71&quot;/&gt;&lt;wsp:rsid wsp:val=&quot;00386EB4&quot;/&gt;&lt;wsp:rsid wsp:val=&quot;0038702D&quot;/&gt;&lt;wsp:rsid wsp:val=&quot;003870BC&quot;/&gt;&lt;wsp:rsid wsp:val=&quot;0038732E&quot;/&gt;&lt;wsp:rsid wsp:val=&quot;00387675&quot;/&gt;&lt;wsp:rsid wsp:val=&quot;00387771&quot;/&gt;&lt;wsp:rsid wsp:val=&quot;00387B2B&quot;/&gt;&lt;wsp:rsid wsp:val=&quot;003904B1&quot;/&gt;&lt;wsp:rsid wsp:val=&quot;0039051D&quot;/&gt;&lt;wsp:rsid wsp:val=&quot;003907D2&quot;/&gt;&lt;wsp:rsid wsp:val=&quot;00390837&quot;/&gt;&lt;wsp:rsid wsp:val=&quot;00390B8F&quot;/&gt;&lt;wsp:rsid wsp:val=&quot;00390C56&quot;/&gt;&lt;wsp:rsid wsp:val=&quot;00390DD0&quot;/&gt;&lt;wsp:rsid wsp:val=&quot;00390E89&quot;/&gt;&lt;wsp:rsid wsp:val=&quot;0039122C&quot;/&gt;&lt;wsp:rsid wsp:val=&quot;0039124D&quot;/&gt;&lt;wsp:rsid wsp:val=&quot;003914C2&quot;/&gt;&lt;wsp:rsid wsp:val=&quot;00391A92&quot;/&gt;&lt;wsp:rsid wsp:val=&quot;003926BE&quot;/&gt;&lt;wsp:rsid wsp:val=&quot;00392C9B&quot;/&gt;&lt;wsp:rsid wsp:val=&quot;00392DB8&quot;/&gt;&lt;wsp:rsid wsp:val=&quot;00392E8F&quot;/&gt;&lt;wsp:rsid wsp:val=&quot;00393798&quot;/&gt;&lt;wsp:rsid wsp:val=&quot;0039383E&quot;/&gt;&lt;wsp:rsid wsp:val=&quot;00393B78&quot;/&gt;&lt;wsp:rsid wsp:val=&quot;00393E7D&quot;/&gt;&lt;wsp:rsid wsp:val=&quot;003941AC&quot;/&gt;&lt;wsp:rsid wsp:val=&quot;00394775&quot;/&gt;&lt;wsp:rsid wsp:val=&quot;00394928&quot;/&gt;&lt;wsp:rsid wsp:val=&quot;00394B44&quot;/&gt;&lt;wsp:rsid wsp:val=&quot;00394B72&quot;/&gt;&lt;wsp:rsid wsp:val=&quot;0039502C&quot;/&gt;&lt;wsp:rsid wsp:val=&quot;00395140&quot;/&gt;&lt;wsp:rsid wsp:val=&quot;003956CC&quot;/&gt;&lt;wsp:rsid wsp:val=&quot;003956DF&quot;/&gt;&lt;wsp:rsid wsp:val=&quot;003956FE&quot;/&gt;&lt;wsp:rsid wsp:val=&quot;0039598F&quot;/&gt;&lt;wsp:rsid wsp:val=&quot;003960D5&quot;/&gt;&lt;wsp:rsid wsp:val=&quot;0039610F&quot;/&gt;&lt;wsp:rsid wsp:val=&quot;00396639&quot;/&gt;&lt;wsp:rsid wsp:val=&quot;0039665F&quot;/&gt;&lt;wsp:rsid wsp:val=&quot;00397464&quot;/&gt;&lt;wsp:rsid wsp:val=&quot;00397514&quot;/&gt;&lt;wsp:rsid wsp:val=&quot;00397817&quot;/&gt;&lt;wsp:rsid wsp:val=&quot;0039782A&quot;/&gt;&lt;wsp:rsid wsp:val=&quot;003978B8&quot;/&gt;&lt;wsp:rsid wsp:val=&quot;00397A0D&quot;/&gt;&lt;wsp:rsid wsp:val=&quot;00397B96&quot;/&gt;&lt;wsp:rsid wsp:val=&quot;00397C4E&quot;/&gt;&lt;wsp:rsid wsp:val=&quot;00397C89&quot;/&gt;&lt;wsp:rsid wsp:val=&quot;00397DD1&quot;/&gt;&lt;wsp:rsid wsp:val=&quot;003A0152&quot;/&gt;&lt;wsp:rsid wsp:val=&quot;003A02E0&quot;/&gt;&lt;wsp:rsid wsp:val=&quot;003A0311&quot;/&gt;&lt;wsp:rsid wsp:val=&quot;003A0736&quot;/&gt;&lt;wsp:rsid wsp:val=&quot;003A07F5&quot;/&gt;&lt;wsp:rsid wsp:val=&quot;003A0EB1&quot;/&gt;&lt;wsp:rsid wsp:val=&quot;003A1135&quot;/&gt;&lt;wsp:rsid wsp:val=&quot;003A1341&quot;/&gt;&lt;wsp:rsid wsp:val=&quot;003A162C&quot;/&gt;&lt;wsp:rsid wsp:val=&quot;003A19E0&quot;/&gt;&lt;wsp:rsid wsp:val=&quot;003A1DD5&quot;/&gt;&lt;wsp:rsid wsp:val=&quot;003A2019&quot;/&gt;&lt;wsp:rsid wsp:val=&quot;003A288B&quot;/&gt;&lt;wsp:rsid wsp:val=&quot;003A2BBA&quot;/&gt;&lt;wsp:rsid wsp:val=&quot;003A2D39&quot;/&gt;&lt;wsp:rsid wsp:val=&quot;003A2EBA&quot;/&gt;&lt;wsp:rsid wsp:val=&quot;003A2FE7&quot;/&gt;&lt;wsp:rsid wsp:val=&quot;003A392F&quot;/&gt;&lt;wsp:rsid wsp:val=&quot;003A3A27&quot;/&gt;&lt;wsp:rsid wsp:val=&quot;003A42BB&quot;/&gt;&lt;wsp:rsid wsp:val=&quot;003A44E3&quot;/&gt;&lt;wsp:rsid wsp:val=&quot;003A45FB&quot;/&gt;&lt;wsp:rsid wsp:val=&quot;003A471D&quot;/&gt;&lt;wsp:rsid wsp:val=&quot;003A48FC&quot;/&gt;&lt;wsp:rsid wsp:val=&quot;003A4E82&quot;/&gt;&lt;wsp:rsid wsp:val=&quot;003A5167&quot;/&gt;&lt;wsp:rsid wsp:val=&quot;003A590E&quot;/&gt;&lt;wsp:rsid wsp:val=&quot;003A5C66&quot;/&gt;&lt;wsp:rsid wsp:val=&quot;003A6330&quot;/&gt;&lt;wsp:rsid wsp:val=&quot;003A67EA&quot;/&gt;&lt;wsp:rsid wsp:val=&quot;003A6A9D&quot;/&gt;&lt;wsp:rsid wsp:val=&quot;003A6BC9&quot;/&gt;&lt;wsp:rsid wsp:val=&quot;003A6F54&quot;/&gt;&lt;wsp:rsid wsp:val=&quot;003A7427&quot;/&gt;&lt;wsp:rsid wsp:val=&quot;003A76A9&quot;/&gt;&lt;wsp:rsid wsp:val=&quot;003A7747&quot;/&gt;&lt;wsp:rsid wsp:val=&quot;003B00CC&quot;/&gt;&lt;wsp:rsid wsp:val=&quot;003B0299&quot;/&gt;&lt;wsp:rsid wsp:val=&quot;003B03CC&quot;/&gt;&lt;wsp:rsid wsp:val=&quot;003B0901&quot;/&gt;&lt;wsp:rsid wsp:val=&quot;003B0B4D&quot;/&gt;&lt;wsp:rsid wsp:val=&quot;003B0F9B&quot;/&gt;&lt;wsp:rsid wsp:val=&quot;003B1046&quot;/&gt;&lt;wsp:rsid wsp:val=&quot;003B1087&quot;/&gt;&lt;wsp:rsid wsp:val=&quot;003B14B8&quot;/&gt;&lt;wsp:rsid wsp:val=&quot;003B1575&quot;/&gt;&lt;wsp:rsid wsp:val=&quot;003B188F&quot;/&gt;&lt;wsp:rsid wsp:val=&quot;003B1CC2&quot;/&gt;&lt;wsp:rsid wsp:val=&quot;003B21B1&quot;/&gt;&lt;wsp:rsid wsp:val=&quot;003B28F1&quot;/&gt;&lt;wsp:rsid wsp:val=&quot;003B2B79&quot;/&gt;&lt;wsp:rsid wsp:val=&quot;003B31F9&quot;/&gt;&lt;wsp:rsid wsp:val=&quot;003B429B&quot;/&gt;&lt;wsp:rsid wsp:val=&quot;003B4482&quot;/&gt;&lt;wsp:rsid wsp:val=&quot;003B4D20&quot;/&gt;&lt;wsp:rsid wsp:val=&quot;003B4E9A&quot;/&gt;&lt;wsp:rsid wsp:val=&quot;003B4FC5&quot;/&gt;&lt;wsp:rsid wsp:val=&quot;003B521B&quot;/&gt;&lt;wsp:rsid wsp:val=&quot;003B570F&quot;/&gt;&lt;wsp:rsid wsp:val=&quot;003B5B57&quot;/&gt;&lt;wsp:rsid wsp:val=&quot;003B5B7E&quot;/&gt;&lt;wsp:rsid wsp:val=&quot;003B5E30&quot;/&gt;&lt;wsp:rsid wsp:val=&quot;003B5EB9&quot;/&gt;&lt;wsp:rsid wsp:val=&quot;003B5FBD&quot;/&gt;&lt;wsp:rsid wsp:val=&quot;003B6194&quot;/&gt;&lt;wsp:rsid wsp:val=&quot;003B674F&quot;/&gt;&lt;wsp:rsid wsp:val=&quot;003B6F75&quot;/&gt;&lt;wsp:rsid wsp:val=&quot;003B6FCB&quot;/&gt;&lt;wsp:rsid wsp:val=&quot;003B7020&quot;/&gt;&lt;wsp:rsid wsp:val=&quot;003B7271&quot;/&gt;&lt;wsp:rsid wsp:val=&quot;003B7294&quot;/&gt;&lt;wsp:rsid wsp:val=&quot;003B734E&quot;/&gt;&lt;wsp:rsid wsp:val=&quot;003B76FE&quot;/&gt;&lt;wsp:rsid wsp:val=&quot;003C009A&quot;/&gt;&lt;wsp:rsid wsp:val=&quot;003C02B2&quot;/&gt;&lt;wsp:rsid wsp:val=&quot;003C0456&quot;/&gt;&lt;wsp:rsid wsp:val=&quot;003C07D7&quot;/&gt;&lt;wsp:rsid wsp:val=&quot;003C0985&quot;/&gt;&lt;wsp:rsid wsp:val=&quot;003C0D37&quot;/&gt;&lt;wsp:rsid wsp:val=&quot;003C16F5&quot;/&gt;&lt;wsp:rsid wsp:val=&quot;003C1EC9&quot;/&gt;&lt;wsp:rsid wsp:val=&quot;003C2B4A&quot;/&gt;&lt;wsp:rsid wsp:val=&quot;003C2C9D&quot;/&gt;&lt;wsp:rsid wsp:val=&quot;003C3204&quot;/&gt;&lt;wsp:rsid wsp:val=&quot;003C3B73&quot;/&gt;&lt;wsp:rsid wsp:val=&quot;003C3D8B&quot;/&gt;&lt;wsp:rsid wsp:val=&quot;003C3EB2&quot;/&gt;&lt;wsp:rsid wsp:val=&quot;003C4250&quot;/&gt;&lt;wsp:rsid wsp:val=&quot;003C4952&quot;/&gt;&lt;wsp:rsid wsp:val=&quot;003C4D16&quot;/&gt;&lt;wsp:rsid wsp:val=&quot;003C4D7A&quot;/&gt;&lt;wsp:rsid wsp:val=&quot;003C4D8C&quot;/&gt;&lt;wsp:rsid wsp:val=&quot;003C4F25&quot;/&gt;&lt;wsp:rsid wsp:val=&quot;003C6580&quot;/&gt;&lt;wsp:rsid wsp:val=&quot;003C7459&quot;/&gt;&lt;wsp:rsid wsp:val=&quot;003C78C0&quot;/&gt;&lt;wsp:rsid wsp:val=&quot;003C79A4&quot;/&gt;&lt;wsp:rsid wsp:val=&quot;003C7D16&quot;/&gt;&lt;wsp:rsid wsp:val=&quot;003D04C1&quot;/&gt;&lt;wsp:rsid wsp:val=&quot;003D09DA&quot;/&gt;&lt;wsp:rsid wsp:val=&quot;003D0A97&quot;/&gt;&lt;wsp:rsid wsp:val=&quot;003D0D75&quot;/&gt;&lt;wsp:rsid wsp:val=&quot;003D0E68&quot;/&gt;&lt;wsp:rsid wsp:val=&quot;003D10E7&quot;/&gt;&lt;wsp:rsid wsp:val=&quot;003D124C&quot;/&gt;&lt;wsp:rsid wsp:val=&quot;003D2050&quot;/&gt;&lt;wsp:rsid wsp:val=&quot;003D2339&quot;/&gt;&lt;wsp:rsid wsp:val=&quot;003D26AA&quot;/&gt;&lt;wsp:rsid wsp:val=&quot;003D2802&quot;/&gt;&lt;wsp:rsid wsp:val=&quot;003D29DE&quot;/&gt;&lt;wsp:rsid wsp:val=&quot;003D2A2B&quot;/&gt;&lt;wsp:rsid wsp:val=&quot;003D2AFE&quot;/&gt;&lt;wsp:rsid wsp:val=&quot;003D30C7&quot;/&gt;&lt;wsp:rsid wsp:val=&quot;003D39A6&quot;/&gt;&lt;wsp:rsid wsp:val=&quot;003D3E74&quot;/&gt;&lt;wsp:rsid wsp:val=&quot;003D41AC&quot;/&gt;&lt;wsp:rsid wsp:val=&quot;003D4330&quot;/&gt;&lt;wsp:rsid wsp:val=&quot;003D4350&quot;/&gt;&lt;wsp:rsid wsp:val=&quot;003D4409&quot;/&gt;&lt;wsp:rsid wsp:val=&quot;003D4CA8&quot;/&gt;&lt;wsp:rsid wsp:val=&quot;003D4E60&quot;/&gt;&lt;wsp:rsid wsp:val=&quot;003D50AE&quot;/&gt;&lt;wsp:rsid wsp:val=&quot;003D5176&quot;/&gt;&lt;wsp:rsid wsp:val=&quot;003D52A8&quot;/&gt;&lt;wsp:rsid wsp:val=&quot;003D5329&quot;/&gt;&lt;wsp:rsid wsp:val=&quot;003D5717&quot;/&gt;&lt;wsp:rsid wsp:val=&quot;003D5726&quot;/&gt;&lt;wsp:rsid wsp:val=&quot;003D5878&quot;/&gt;&lt;wsp:rsid wsp:val=&quot;003D59FE&quot;/&gt;&lt;wsp:rsid wsp:val=&quot;003D5C1B&quot;/&gt;&lt;wsp:rsid wsp:val=&quot;003D5E8F&quot;/&gt;&lt;wsp:rsid wsp:val=&quot;003D60D5&quot;/&gt;&lt;wsp:rsid wsp:val=&quot;003D6348&quot;/&gt;&lt;wsp:rsid wsp:val=&quot;003D63BA&quot;/&gt;&lt;wsp:rsid wsp:val=&quot;003D680E&quot;/&gt;&lt;wsp:rsid wsp:val=&quot;003D75D3&quot;/&gt;&lt;wsp:rsid wsp:val=&quot;003D79E8&quot;/&gt;&lt;wsp:rsid wsp:val=&quot;003E01AE&quot;/&gt;&lt;wsp:rsid wsp:val=&quot;003E089F&quot;/&gt;&lt;wsp:rsid wsp:val=&quot;003E0ADB&quot;/&gt;&lt;wsp:rsid wsp:val=&quot;003E0CE4&quot;/&gt;&lt;wsp:rsid wsp:val=&quot;003E1049&quot;/&gt;&lt;wsp:rsid wsp:val=&quot;003E1304&quot;/&gt;&lt;wsp:rsid wsp:val=&quot;003E1748&quot;/&gt;&lt;wsp:rsid wsp:val=&quot;003E1CF4&quot;/&gt;&lt;wsp:rsid wsp:val=&quot;003E240A&quot;/&gt;&lt;wsp:rsid wsp:val=&quot;003E2719&quot;/&gt;&lt;wsp:rsid wsp:val=&quot;003E2BF4&quot;/&gt;&lt;wsp:rsid wsp:val=&quot;003E2E52&quot;/&gt;&lt;wsp:rsid wsp:val=&quot;003E31BF&quot;/&gt;&lt;wsp:rsid wsp:val=&quot;003E34E1&quot;/&gt;&lt;wsp:rsid wsp:val=&quot;003E3524&quot;/&gt;&lt;wsp:rsid wsp:val=&quot;003E3C5B&quot;/&gt;&lt;wsp:rsid wsp:val=&quot;003E3D11&quot;/&gt;&lt;wsp:rsid wsp:val=&quot;003E40B3&quot;/&gt;&lt;wsp:rsid wsp:val=&quot;003E40C9&quot;/&gt;&lt;wsp:rsid wsp:val=&quot;003E4CDB&quot;/&gt;&lt;wsp:rsid wsp:val=&quot;003E4E26&quot;/&gt;&lt;wsp:rsid wsp:val=&quot;003E52EB&quot;/&gt;&lt;wsp:rsid wsp:val=&quot;003E6279&quot;/&gt;&lt;wsp:rsid wsp:val=&quot;003E6592&quot;/&gt;&lt;wsp:rsid wsp:val=&quot;003E6C48&quot;/&gt;&lt;wsp:rsid wsp:val=&quot;003E703E&quot;/&gt;&lt;wsp:rsid wsp:val=&quot;003E73BC&quot;/&gt;&lt;wsp:rsid wsp:val=&quot;003E740A&quot;/&gt;&lt;wsp:rsid wsp:val=&quot;003E7A02&quot;/&gt;&lt;wsp:rsid wsp:val=&quot;003E7A07&quot;/&gt;&lt;wsp:rsid wsp:val=&quot;003E7E69&quot;/&gt;&lt;wsp:rsid wsp:val=&quot;003F0656&quot;/&gt;&lt;wsp:rsid wsp:val=&quot;003F08C9&quot;/&gt;&lt;wsp:rsid wsp:val=&quot;003F0905&quot;/&gt;&lt;wsp:rsid wsp:val=&quot;003F0B44&quot;/&gt;&lt;wsp:rsid wsp:val=&quot;003F16E1&quot;/&gt;&lt;wsp:rsid wsp:val=&quot;003F184C&quot;/&gt;&lt;wsp:rsid wsp:val=&quot;003F1B6D&quot;/&gt;&lt;wsp:rsid wsp:val=&quot;003F1D73&quot;/&gt;&lt;wsp:rsid wsp:val=&quot;003F20E2&quot;/&gt;&lt;wsp:rsid wsp:val=&quot;003F2244&quot;/&gt;&lt;wsp:rsid wsp:val=&quot;003F23A7&quot;/&gt;&lt;wsp:rsid wsp:val=&quot;003F2564&quot;/&gt;&lt;wsp:rsid wsp:val=&quot;003F2624&quot;/&gt;&lt;wsp:rsid wsp:val=&quot;003F2711&quot;/&gt;&lt;wsp:rsid wsp:val=&quot;003F2876&quot;/&gt;&lt;wsp:rsid wsp:val=&quot;003F2A56&quot;/&gt;&lt;wsp:rsid wsp:val=&quot;003F2B5E&quot;/&gt;&lt;wsp:rsid wsp:val=&quot;003F3865&quot;/&gt;&lt;wsp:rsid wsp:val=&quot;003F4933&quot;/&gt;&lt;wsp:rsid wsp:val=&quot;003F4977&quot;/&gt;&lt;wsp:rsid wsp:val=&quot;003F4E1C&quot;/&gt;&lt;wsp:rsid wsp:val=&quot;003F4E39&quot;/&gt;&lt;wsp:rsid wsp:val=&quot;003F536B&quot;/&gt;&lt;wsp:rsid wsp:val=&quot;003F586D&quot;/&gt;&lt;wsp:rsid wsp:val=&quot;003F60EF&quot;/&gt;&lt;wsp:rsid wsp:val=&quot;003F6131&quot;/&gt;&lt;wsp:rsid wsp:val=&quot;003F62B4&quot;/&gt;&lt;wsp:rsid wsp:val=&quot;003F63ED&quot;/&gt;&lt;wsp:rsid wsp:val=&quot;003F6853&quot;/&gt;&lt;wsp:rsid wsp:val=&quot;003F6930&quot;/&gt;&lt;wsp:rsid wsp:val=&quot;003F6F1A&quot;/&gt;&lt;wsp:rsid wsp:val=&quot;003F6F25&quot;/&gt;&lt;wsp:rsid wsp:val=&quot;003F73A0&quot;/&gt;&lt;wsp:rsid wsp:val=&quot;003F75DD&quot;/&gt;&lt;wsp:rsid wsp:val=&quot;003F7DFF&quot;/&gt;&lt;wsp:rsid wsp:val=&quot;00400094&quot;/&gt;&lt;wsp:rsid wsp:val=&quot;004000BE&quot;/&gt;&lt;wsp:rsid wsp:val=&quot;00400147&quot;/&gt;&lt;wsp:rsid wsp:val=&quot;0040015E&quot;/&gt;&lt;wsp:rsid wsp:val=&quot;00400427&quot;/&gt;&lt;wsp:rsid wsp:val=&quot;004010CF&quot;/&gt;&lt;wsp:rsid wsp:val=&quot;004012FA&quot;/&gt;&lt;wsp:rsid wsp:val=&quot;00401612&quot;/&gt;&lt;wsp:rsid wsp:val=&quot;004017C6&quot;/&gt;&lt;wsp:rsid wsp:val=&quot;004024AB&quot;/&gt;&lt;wsp:rsid wsp:val=&quot;00402F2C&quot;/&gt;&lt;wsp:rsid wsp:val=&quot;0040303D&quot;/&gt;&lt;wsp:rsid wsp:val=&quot;0040379F&quot;/&gt;&lt;wsp:rsid wsp:val=&quot;00403805&quot;/&gt;&lt;wsp:rsid wsp:val=&quot;00403824&quot;/&gt;&lt;wsp:rsid wsp:val=&quot;00403F25&quot;/&gt;&lt;wsp:rsid wsp:val=&quot;004041D2&quot;/&gt;&lt;wsp:rsid wsp:val=&quot;00404370&quot;/&gt;&lt;wsp:rsid wsp:val=&quot;0040495B&quot;/&gt;&lt;wsp:rsid wsp:val=&quot;00404AE9&quot;/&gt;&lt;wsp:rsid wsp:val=&quot;00405194&quot;/&gt;&lt;wsp:rsid wsp:val=&quot;00405476&quot;/&gt;&lt;wsp:rsid wsp:val=&quot;00405898&quot;/&gt;&lt;wsp:rsid wsp:val=&quot;00405D95&quot;/&gt;&lt;wsp:rsid wsp:val=&quot;00405F90&quot;/&gt;&lt;wsp:rsid wsp:val=&quot;00406064&quot;/&gt;&lt;wsp:rsid wsp:val=&quot;00406108&quot;/&gt;&lt;wsp:rsid wsp:val=&quot;00406412&quot;/&gt;&lt;wsp:rsid wsp:val=&quot;00406B1A&quot;/&gt;&lt;wsp:rsid wsp:val=&quot;00406F4B&quot;/&gt;&lt;wsp:rsid wsp:val=&quot;00406FBD&quot;/&gt;&lt;wsp:rsid wsp:val=&quot;00407023&quot;/&gt;&lt;wsp:rsid wsp:val=&quot;00407186&quot;/&gt;&lt;wsp:rsid wsp:val=&quot;004073B0&quot;/&gt;&lt;wsp:rsid wsp:val=&quot;00407612&quot;/&gt;&lt;wsp:rsid wsp:val=&quot;00407A66&quot;/&gt;&lt;wsp:rsid wsp:val=&quot;00407C9E&quot;/&gt;&lt;wsp:rsid wsp:val=&quot;0041029D&quot;/&gt;&lt;wsp:rsid wsp:val=&quot;004103F7&quot;/&gt;&lt;wsp:rsid wsp:val=&quot;00410C05&quot;/&gt;&lt;wsp:rsid wsp:val=&quot;00411230&quot;/&gt;&lt;wsp:rsid wsp:val=&quot;004118C9&quot;/&gt;&lt;wsp:rsid wsp:val=&quot;0041195D&quot;/&gt;&lt;wsp:rsid wsp:val=&quot;00412045&quot;/&gt;&lt;wsp:rsid wsp:val=&quot;0041209A&quot;/&gt;&lt;wsp:rsid wsp:val=&quot;00412697&quot;/&gt;&lt;wsp:rsid wsp:val=&quot;004127C5&quot;/&gt;&lt;wsp:rsid wsp:val=&quot;00412E2A&quot;/&gt;&lt;wsp:rsid wsp:val=&quot;00412F8D&quot;/&gt;&lt;wsp:rsid wsp:val=&quot;00413369&quot;/&gt;&lt;wsp:rsid wsp:val=&quot;00413E02&quot;/&gt;&lt;wsp:rsid wsp:val=&quot;00413FF2&quot;/&gt;&lt;wsp:rsid wsp:val=&quot;004140E7&quot;/&gt;&lt;wsp:rsid wsp:val=&quot;00414129&quot;/&gt;&lt;wsp:rsid wsp:val=&quot;004145AE&quot;/&gt;&lt;wsp:rsid wsp:val=&quot;00414EF6&quot;/&gt;&lt;wsp:rsid wsp:val=&quot;0041577E&quot;/&gt;&lt;wsp:rsid wsp:val=&quot;004157F6&quot;/&gt;&lt;wsp:rsid wsp:val=&quot;004159D3&quot;/&gt;&lt;wsp:rsid wsp:val=&quot;00415A14&quot;/&gt;&lt;wsp:rsid wsp:val=&quot;00415A76&quot;/&gt;&lt;wsp:rsid wsp:val=&quot;00415B30&quot;/&gt;&lt;wsp:rsid wsp:val=&quot;0041616C&quot;/&gt;&lt;wsp:rsid wsp:val=&quot;0041620F&quot;/&gt;&lt;wsp:rsid wsp:val=&quot;0041653E&quot;/&gt;&lt;wsp:rsid wsp:val=&quot;00416845&quot;/&gt;&lt;wsp:rsid wsp:val=&quot;00416A66&quot;/&gt;&lt;wsp:rsid wsp:val=&quot;00416DCB&quot;/&gt;&lt;wsp:rsid wsp:val=&quot;00417678&quot;/&gt;&lt;wsp:rsid wsp:val=&quot;0041769B&quot;/&gt;&lt;wsp:rsid wsp:val=&quot;00417706&quot;/&gt;&lt;wsp:rsid wsp:val=&quot;004200C1&quot;/&gt;&lt;wsp:rsid wsp:val=&quot;00420126&quot;/&gt;&lt;wsp:rsid wsp:val=&quot;004203CF&quot;/&gt;&lt;wsp:rsid wsp:val=&quot;004205B8&quot;/&gt;&lt;wsp:rsid wsp:val=&quot;00420755&quot;/&gt;&lt;wsp:rsid wsp:val=&quot;00420CB7&quot;/&gt;&lt;wsp:rsid wsp:val=&quot;00420F26&quot;/&gt;&lt;wsp:rsid wsp:val=&quot;00421078&quot;/&gt;&lt;wsp:rsid wsp:val=&quot;0042110F&quot;/&gt;&lt;wsp:rsid wsp:val=&quot;004213E8&quot;/&gt;&lt;wsp:rsid wsp:val=&quot;0042149F&quot;/&gt;&lt;wsp:rsid wsp:val=&quot;0042156E&quot;/&gt;&lt;wsp:rsid wsp:val=&quot;00421EC5&quot;/&gt;&lt;wsp:rsid wsp:val=&quot;004222BF&quot;/&gt;&lt;wsp:rsid wsp:val=&quot;00422399&quot;/&gt;&lt;wsp:rsid wsp:val=&quot;00422531&quot;/&gt;&lt;wsp:rsid wsp:val=&quot;004225E8&quot;/&gt;&lt;wsp:rsid wsp:val=&quot;004228B8&quot;/&gt;&lt;wsp:rsid wsp:val=&quot;00422A01&quot;/&gt;&lt;wsp:rsid wsp:val=&quot;00422C78&quot;/&gt;&lt;wsp:rsid wsp:val=&quot;00422DB5&quot;/&gt;&lt;wsp:rsid wsp:val=&quot;0042307B&quot;/&gt;&lt;wsp:rsid wsp:val=&quot;00423326&quot;/&gt;&lt;wsp:rsid wsp:val=&quot;00423E24&quot;/&gt;&lt;wsp:rsid wsp:val=&quot;00423FC4&quot;/&gt;&lt;wsp:rsid wsp:val=&quot;00424C34&quot;/&gt;&lt;wsp:rsid wsp:val=&quot;004252AA&quot;/&gt;&lt;wsp:rsid wsp:val=&quot;00425476&quot;/&gt;&lt;wsp:rsid wsp:val=&quot;00425771&quot;/&gt;&lt;wsp:rsid wsp:val=&quot;00425B4E&quot;/&gt;&lt;wsp:rsid wsp:val=&quot;00425C97&quot;/&gt;&lt;wsp:rsid wsp:val=&quot;00425FFD&quot;/&gt;&lt;wsp:rsid wsp:val=&quot;00426227&quot;/&gt;&lt;wsp:rsid wsp:val=&quot;004262F8&quot;/&gt;&lt;wsp:rsid wsp:val=&quot;00426363&quot;/&gt;&lt;wsp:rsid wsp:val=&quot;00426442&quot;/&gt;&lt;wsp:rsid wsp:val=&quot;0042654A&quot;/&gt;&lt;wsp:rsid wsp:val=&quot;0042661D&quot;/&gt;&lt;wsp:rsid wsp:val=&quot;00426A93&quot;/&gt;&lt;wsp:rsid wsp:val=&quot;00426DFA&quot;/&gt;&lt;wsp:rsid wsp:val=&quot;00427300&quot;/&gt;&lt;wsp:rsid wsp:val=&quot;004276E3&quot;/&gt;&lt;wsp:rsid wsp:val=&quot;004279ED&quot;/&gt;&lt;wsp:rsid wsp:val=&quot;00427DD2&quot;/&gt;&lt;wsp:rsid wsp:val=&quot;00427E67&quot;/&gt;&lt;wsp:rsid wsp:val=&quot;00427ECD&quot;/&gt;&lt;wsp:rsid wsp:val=&quot;00430178&quot;/&gt;&lt;wsp:rsid wsp:val=&quot;00430495&quot;/&gt;&lt;wsp:rsid wsp:val=&quot;00430680&quot;/&gt;&lt;wsp:rsid wsp:val=&quot;00430720&quot;/&gt;&lt;wsp:rsid wsp:val=&quot;00430773&quot;/&gt;&lt;wsp:rsid wsp:val=&quot;00430A72&quot;/&gt;&lt;wsp:rsid wsp:val=&quot;00430FB9&quot;/&gt;&lt;wsp:rsid wsp:val=&quot;004314E7&quot;/&gt;&lt;wsp:rsid wsp:val=&quot;0043189C&quot;/&gt;&lt;wsp:rsid wsp:val=&quot;00431CB1&quot;/&gt;&lt;wsp:rsid wsp:val=&quot;00431DB5&quot;/&gt;&lt;wsp:rsid wsp:val=&quot;00432230&quot;/&gt;&lt;wsp:rsid wsp:val=&quot;004326CF&quot;/&gt;&lt;wsp:rsid wsp:val=&quot;0043270B&quot;/&gt;&lt;wsp:rsid wsp:val=&quot;00432780&quot;/&gt;&lt;wsp:rsid wsp:val=&quot;00432D99&quot;/&gt;&lt;wsp:rsid wsp:val=&quot;00432DB9&quot;/&gt;&lt;wsp:rsid wsp:val=&quot;00432DF0&quot;/&gt;&lt;wsp:rsid wsp:val=&quot;00432E64&quot;/&gt;&lt;wsp:rsid wsp:val=&quot;00432F8F&quot;/&gt;&lt;wsp:rsid wsp:val=&quot;00432F9E&quot;/&gt;&lt;wsp:rsid wsp:val=&quot;004330CC&quot;/&gt;&lt;wsp:rsid wsp:val=&quot;00433106&quot;/&gt;&lt;wsp:rsid wsp:val=&quot;004338F7&quot;/&gt;&lt;wsp:rsid wsp:val=&quot;00433C6F&quot;/&gt;&lt;wsp:rsid wsp:val=&quot;00433CD4&quot;/&gt;&lt;wsp:rsid wsp:val=&quot;00433D17&quot;/&gt;&lt;wsp:rsid wsp:val=&quot;0043417D&quot;/&gt;&lt;wsp:rsid wsp:val=&quot;0043441F&quot;/&gt;&lt;wsp:rsid wsp:val=&quot;00434583&quot;/&gt;&lt;wsp:rsid wsp:val=&quot;00434754&quot;/&gt;&lt;wsp:rsid wsp:val=&quot;0043480E&quot;/&gt;&lt;wsp:rsid wsp:val=&quot;00434A45&quot;/&gt;&lt;wsp:rsid wsp:val=&quot;00434D46&quot;/&gt;&lt;wsp:rsid wsp:val=&quot;00435041&quot;/&gt;&lt;wsp:rsid wsp:val=&quot;00435248&quot;/&gt;&lt;wsp:rsid wsp:val=&quot;004353C1&quot;/&gt;&lt;wsp:rsid wsp:val=&quot;0043542F&quot;/&gt;&lt;wsp:rsid wsp:val=&quot;004355EB&quot;/&gt;&lt;wsp:rsid wsp:val=&quot;00435602&quot;/&gt;&lt;wsp:rsid wsp:val=&quot;004356FA&quot;/&gt;&lt;wsp:rsid wsp:val=&quot;00435CCF&quot;/&gt;&lt;wsp:rsid wsp:val=&quot;004364D4&quot;/&gt;&lt;wsp:rsid wsp:val=&quot;00436A3B&quot;/&gt;&lt;wsp:rsid wsp:val=&quot;00436CA7&quot;/&gt;&lt;wsp:rsid wsp:val=&quot;00436CDA&quot;/&gt;&lt;wsp:rsid wsp:val=&quot;00436D26&quot;/&gt;&lt;wsp:rsid wsp:val=&quot;00437027&quot;/&gt;&lt;wsp:rsid wsp:val=&quot;004370C7&quot;/&gt;&lt;wsp:rsid wsp:val=&quot;004371AB&quot;/&gt;&lt;wsp:rsid wsp:val=&quot;004402A7&quot;/&gt;&lt;wsp:rsid wsp:val=&quot;004402C5&quot;/&gt;&lt;wsp:rsid wsp:val=&quot;0044035D&quot;/&gt;&lt;wsp:rsid wsp:val=&quot;00440AB6&quot;/&gt;&lt;wsp:rsid wsp:val=&quot;00440EA5&quot;/&gt;&lt;wsp:rsid wsp:val=&quot;0044131C&quot;/&gt;&lt;wsp:rsid wsp:val=&quot;0044142F&quot;/&gt;&lt;wsp:rsid wsp:val=&quot;004423B8&quot;/&gt;&lt;wsp:rsid wsp:val=&quot;004425C2&quot;/&gt;&lt;wsp:rsid wsp:val=&quot;00442824&quot;/&gt;&lt;wsp:rsid wsp:val=&quot;0044289C&quot;/&gt;&lt;wsp:rsid wsp:val=&quot;00442942&quot;/&gt;&lt;wsp:rsid wsp:val=&quot;00442DCF&quot;/&gt;&lt;wsp:rsid wsp:val=&quot;00442FFB&quot;/&gt;&lt;wsp:rsid wsp:val=&quot;004430FD&quot;/&gt;&lt;wsp:rsid wsp:val=&quot;0044335B&quot;/&gt;&lt;wsp:rsid wsp:val=&quot;004442A7&quot;/&gt;&lt;wsp:rsid wsp:val=&quot;00444901&quot;/&gt;&lt;wsp:rsid wsp:val=&quot;00444934&quot;/&gt;&lt;wsp:rsid wsp:val=&quot;00444F5E&quot;/&gt;&lt;wsp:rsid wsp:val=&quot;0044540F&quot;/&gt;&lt;wsp:rsid wsp:val=&quot;00445494&quot;/&gt;&lt;wsp:rsid wsp:val=&quot;00445513&quot;/&gt;&lt;wsp:rsid wsp:val=&quot;00445907&quot;/&gt;&lt;wsp:rsid wsp:val=&quot;00445CFF&quot;/&gt;&lt;wsp:rsid wsp:val=&quot;00445E2C&quot;/&gt;&lt;wsp:rsid wsp:val=&quot;00446087&quot;/&gt;&lt;wsp:rsid wsp:val=&quot;004462AF&quot;/&gt;&lt;wsp:rsid wsp:val=&quot;00446505&quot;/&gt;&lt;wsp:rsid wsp:val=&quot;0044662A&quot;/&gt;&lt;wsp:rsid wsp:val=&quot;0044666E&quot;/&gt;&lt;wsp:rsid wsp:val=&quot;00446B69&quot;/&gt;&lt;wsp:rsid wsp:val=&quot;00447134&quot;/&gt;&lt;wsp:rsid wsp:val=&quot;00447486&quot;/&gt;&lt;wsp:rsid wsp:val=&quot;0044782A&quot;/&gt;&lt;wsp:rsid wsp:val=&quot;00450778&quot;/&gt;&lt;wsp:rsid wsp:val=&quot;00450D3B&quot;/&gt;&lt;wsp:rsid wsp:val=&quot;004518D5&quot;/&gt;&lt;wsp:rsid wsp:val=&quot;004519BF&quot;/&gt;&lt;wsp:rsid wsp:val=&quot;00451A5C&quot;/&gt;&lt;wsp:rsid wsp:val=&quot;00451B06&quot;/&gt;&lt;wsp:rsid wsp:val=&quot;00451BEB&quot;/&gt;&lt;wsp:rsid wsp:val=&quot;00451C54&quot;/&gt;&lt;wsp:rsid wsp:val=&quot;004525E6&quot;/&gt;&lt;wsp:rsid wsp:val=&quot;004527C0&quot;/&gt;&lt;wsp:rsid wsp:val=&quot;00453871&quot;/&gt;&lt;wsp:rsid wsp:val=&quot;00453BC3&quot;/&gt;&lt;wsp:rsid wsp:val=&quot;00453DEF&quot;/&gt;&lt;wsp:rsid wsp:val=&quot;00453E84&quot;/&gt;&lt;wsp:rsid wsp:val=&quot;00453F94&quot;/&gt;&lt;wsp:rsid wsp:val=&quot;004543E4&quot;/&gt;&lt;wsp:rsid wsp:val=&quot;004548E5&quot;/&gt;&lt;wsp:rsid wsp:val=&quot;00454CF7&quot;/&gt;&lt;wsp:rsid wsp:val=&quot;00454F08&quot;/&gt;&lt;wsp:rsid wsp:val=&quot;00455105&quot;/&gt;&lt;wsp:rsid wsp:val=&quot;00455440&quot;/&gt;&lt;wsp:rsid wsp:val=&quot;00455838&quot;/&gt;&lt;wsp:rsid wsp:val=&quot;00455C09&quot;/&gt;&lt;wsp:rsid wsp:val=&quot;00456114&quot;/&gt;&lt;wsp:rsid wsp:val=&quot;0045675A&quot;/&gt;&lt;wsp:rsid wsp:val=&quot;00456971&quot;/&gt;&lt;wsp:rsid wsp:val=&quot;00456B9B&quot;/&gt;&lt;wsp:rsid wsp:val=&quot;00456C51&quot;/&gt;&lt;wsp:rsid wsp:val=&quot;0045742D&quot;/&gt;&lt;wsp:rsid wsp:val=&quot;00457983&quot;/&gt;&lt;wsp:rsid wsp:val=&quot;00457C5E&quot;/&gt;&lt;wsp:rsid wsp:val=&quot;00457CAA&quot;/&gt;&lt;wsp:rsid wsp:val=&quot;00457FB9&quot;/&gt;&lt;wsp:rsid wsp:val=&quot;0046026D&quot;/&gt;&lt;wsp:rsid wsp:val=&quot;0046027A&quot;/&gt;&lt;wsp:rsid wsp:val=&quot;004605CC&quot;/&gt;&lt;wsp:rsid wsp:val=&quot;0046072D&quot;/&gt;&lt;wsp:rsid wsp:val=&quot;00460894&quot;/&gt;&lt;wsp:rsid wsp:val=&quot;00460921&quot;/&gt;&lt;wsp:rsid wsp:val=&quot;00460958&quot;/&gt;&lt;wsp:rsid wsp:val=&quot;00460B63&quot;/&gt;&lt;wsp:rsid wsp:val=&quot;0046110A&quot;/&gt;&lt;wsp:rsid wsp:val=&quot;004612C8&quot;/&gt;&lt;wsp:rsid wsp:val=&quot;004614A1&quot;/&gt;&lt;wsp:rsid wsp:val=&quot;004614BB&quot;/&gt;&lt;wsp:rsid wsp:val=&quot;004615C7&quot;/&gt;&lt;wsp:rsid wsp:val=&quot;0046164D&quot;/&gt;&lt;wsp:rsid wsp:val=&quot;004616E5&quot;/&gt;&lt;wsp:rsid wsp:val=&quot;004616FF&quot;/&gt;&lt;wsp:rsid wsp:val=&quot;004617A0&quot;/&gt;&lt;wsp:rsid wsp:val=&quot;0046194F&quot;/&gt;&lt;wsp:rsid wsp:val=&quot;00461C00&quot;/&gt;&lt;wsp:rsid wsp:val=&quot;00461F05&quot;/&gt;&lt;wsp:rsid wsp:val=&quot;004622A1&quot;/&gt;&lt;wsp:rsid wsp:val=&quot;004622D0&quot;/&gt;&lt;wsp:rsid wsp:val=&quot;00462420&quot;/&gt;&lt;wsp:rsid wsp:val=&quot;0046267C&quot;/&gt;&lt;wsp:rsid wsp:val=&quot;004629F2&quot;/&gt;&lt;wsp:rsid wsp:val=&quot;00462A9C&quot;/&gt;&lt;wsp:rsid wsp:val=&quot;00462B09&quot;/&gt;&lt;wsp:rsid wsp:val=&quot;00462B29&quot;/&gt;&lt;wsp:rsid wsp:val=&quot;00462FC4&quot;/&gt;&lt;wsp:rsid wsp:val=&quot;00463139&quot;/&gt;&lt;wsp:rsid wsp:val=&quot;00463448&quot;/&gt;&lt;wsp:rsid wsp:val=&quot;0046348F&quot;/&gt;&lt;wsp:rsid wsp:val=&quot;00463940&quot;/&gt;&lt;wsp:rsid wsp:val=&quot;00464130&quot;/&gt;&lt;wsp:rsid wsp:val=&quot;0046434B&quot;/&gt;&lt;wsp:rsid wsp:val=&quot;00464513&quot;/&gt;&lt;wsp:rsid wsp:val=&quot;00464919&quot;/&gt;&lt;wsp:rsid wsp:val=&quot;00464EE0&quot;/&gt;&lt;wsp:rsid wsp:val=&quot;00465461&quot;/&gt;&lt;wsp:rsid wsp:val=&quot;00465467&quot;/&gt;&lt;wsp:rsid wsp:val=&quot;00465573&quot;/&gt;&lt;wsp:rsid wsp:val=&quot;0046567F&quot;/&gt;&lt;wsp:rsid wsp:val=&quot;004658C3&quot;/&gt;&lt;wsp:rsid wsp:val=&quot;00465CE5&quot;/&gt;&lt;wsp:rsid wsp:val=&quot;00465EB3&quot;/&gt;&lt;wsp:rsid wsp:val=&quot;0046645E&quot;/&gt;&lt;wsp:rsid wsp:val=&quot;0046698E&quot;/&gt;&lt;wsp:rsid wsp:val=&quot;004671AF&quot;/&gt;&lt;wsp:rsid wsp:val=&quot;00467838&quot;/&gt;&lt;wsp:rsid wsp:val=&quot;0047010B&quot;/&gt;&lt;wsp:rsid wsp:val=&quot;0047041E&quot;/&gt;&lt;wsp:rsid wsp:val=&quot;00470750&quot;/&gt;&lt;wsp:rsid wsp:val=&quot;00470893&quot;/&gt;&lt;wsp:rsid wsp:val=&quot;00470E35&quot;/&gt;&lt;wsp:rsid wsp:val=&quot;0047166D&quot;/&gt;&lt;wsp:rsid wsp:val=&quot;00471856&quot;/&gt;&lt;wsp:rsid wsp:val=&quot;004719A1&quot;/&gt;&lt;wsp:rsid wsp:val=&quot;00471CEC&quot;/&gt;&lt;wsp:rsid wsp:val=&quot;00471DB0&quot;/&gt;&lt;wsp:rsid wsp:val=&quot;00471F3B&quot;/&gt;&lt;wsp:rsid wsp:val=&quot;00471FAB&quot;/&gt;&lt;wsp:rsid wsp:val=&quot;00472ACB&quot;/&gt;&lt;wsp:rsid wsp:val=&quot;004734A1&quot;/&gt;&lt;wsp:rsid wsp:val=&quot;00473F5F&quot;/&gt;&lt;wsp:rsid wsp:val=&quot;0047410D&quot;/&gt;&lt;wsp:rsid wsp:val=&quot;004742E4&quot;/&gt;&lt;wsp:rsid wsp:val=&quot;004743DE&quot;/&gt;&lt;wsp:rsid wsp:val=&quot;00474591&quot;/&gt;&lt;wsp:rsid wsp:val=&quot;00474FB4&quot;/&gt;&lt;wsp:rsid wsp:val=&quot;00475131&quot;/&gt;&lt;wsp:rsid wsp:val=&quot;00475139&quot;/&gt;&lt;wsp:rsid wsp:val=&quot;00475260&quot;/&gt;&lt;wsp:rsid wsp:val=&quot;004755D5&quot;/&gt;&lt;wsp:rsid wsp:val=&quot;0047574D&quot;/&gt;&lt;wsp:rsid wsp:val=&quot;004758FA&quot;/&gt;&lt;wsp:rsid wsp:val=&quot;00475A1B&quot;/&gt;&lt;wsp:rsid wsp:val=&quot;00475D3E&quot;/&gt;&lt;wsp:rsid wsp:val=&quot;00475E50&quot;/&gt;&lt;wsp:rsid wsp:val=&quot;00475F90&quot;/&gt;&lt;wsp:rsid wsp:val=&quot;004765CE&quot;/&gt;&lt;wsp:rsid wsp:val=&quot;00476734&quot;/&gt;&lt;wsp:rsid wsp:val=&quot;00476747&quot;/&gt;&lt;wsp:rsid wsp:val=&quot;00476D8B&quot;/&gt;&lt;wsp:rsid wsp:val=&quot;00476EAE&quot;/&gt;&lt;wsp:rsid wsp:val=&quot;004770A2&quot;/&gt;&lt;wsp:rsid wsp:val=&quot;004774C5&quot;/&gt;&lt;wsp:rsid wsp:val=&quot;004775ED&quot;/&gt;&lt;wsp:rsid wsp:val=&quot;004777C7&quot;/&gt;&lt;wsp:rsid wsp:val=&quot;00477B0B&quot;/&gt;&lt;wsp:rsid wsp:val=&quot;004803A9&quot;/&gt;&lt;wsp:rsid wsp:val=&quot;004804A6&quot;/&gt;&lt;wsp:rsid wsp:val=&quot;004807D5&quot;/&gt;&lt;wsp:rsid wsp:val=&quot;00480B03&quot;/&gt;&lt;wsp:rsid wsp:val=&quot;00480B53&quot;/&gt;&lt;wsp:rsid wsp:val=&quot;00480D77&quot;/&gt;&lt;wsp:rsid wsp:val=&quot;00480E5E&quot;/&gt;&lt;wsp:rsid wsp:val=&quot;004810EC&quot;/&gt;&lt;wsp:rsid wsp:val=&quot;004814F6&quot;/&gt;&lt;wsp:rsid wsp:val=&quot;00481607&quot;/&gt;&lt;wsp:rsid wsp:val=&quot;004821B4&quot;/&gt;&lt;wsp:rsid wsp:val=&quot;00482389&quot;/&gt;&lt;wsp:rsid wsp:val=&quot;004824F5&quot;/&gt;&lt;wsp:rsid wsp:val=&quot;00482943&quot;/&gt;&lt;wsp:rsid wsp:val=&quot;00482ADC&quot;/&gt;&lt;wsp:rsid wsp:val=&quot;00482B0E&quot;/&gt;&lt;wsp:rsid wsp:val=&quot;00482B1F&quot;/&gt;&lt;wsp:rsid wsp:val=&quot;00482BAD&quot;/&gt;&lt;wsp:rsid wsp:val=&quot;00482CDD&quot;/&gt;&lt;wsp:rsid wsp:val=&quot;00483D11&quot;/&gt;&lt;wsp:rsid wsp:val=&quot;00483D20&quot;/&gt;&lt;wsp:rsid wsp:val=&quot;00483FA7&quot;/&gt;&lt;wsp:rsid wsp:val=&quot;0048406D&quot;/&gt;&lt;wsp:rsid wsp:val=&quot;0048410E&quot;/&gt;&lt;wsp:rsid wsp:val=&quot;00484454&quot;/&gt;&lt;wsp:rsid wsp:val=&quot;004847D3&quot;/&gt;&lt;wsp:rsid wsp:val=&quot;00484C46&quot;/&gt;&lt;wsp:rsid wsp:val=&quot;00485969&quot;/&gt;&lt;wsp:rsid wsp:val=&quot;0048598C&quot;/&gt;&lt;wsp:rsid wsp:val=&quot;00485C9E&quot;/&gt;&lt;wsp:rsid wsp:val=&quot;00485E8A&quot;/&gt;&lt;wsp:rsid wsp:val=&quot;00485FEB&quot;/&gt;&lt;wsp:rsid wsp:val=&quot;0048620B&quot;/&gt;&lt;wsp:rsid wsp:val=&quot;004862DE&quot;/&gt;&lt;wsp:rsid wsp:val=&quot;0048647C&quot;/&gt;&lt;wsp:rsid wsp:val=&quot;0048658B&quot;/&gt;&lt;wsp:rsid wsp:val=&quot;00486CF2&quot;/&gt;&lt;wsp:rsid wsp:val=&quot;00486EC5&quot;/&gt;&lt;wsp:rsid wsp:val=&quot;00487442&quot;/&gt;&lt;wsp:rsid wsp:val=&quot;00487BB8&quot;/&gt;&lt;wsp:rsid wsp:val=&quot;00487F28&quot;/&gt;&lt;wsp:rsid wsp:val=&quot;0049005F&quot;/&gt;&lt;wsp:rsid wsp:val=&quot;00490649&quot;/&gt;&lt;wsp:rsid wsp:val=&quot;0049093B&quot;/&gt;&lt;wsp:rsid wsp:val=&quot;00490E94&quot;/&gt;&lt;wsp:rsid wsp:val=&quot;00490EE3&quot;/&gt;&lt;wsp:rsid wsp:val=&quot;004912BA&quot;/&gt;&lt;wsp:rsid wsp:val=&quot;0049143D&quot;/&gt;&lt;wsp:rsid wsp:val=&quot;004916E8&quot;/&gt;&lt;wsp:rsid wsp:val=&quot;004918A0&quot;/&gt;&lt;wsp:rsid wsp:val=&quot;0049230F&quot;/&gt;&lt;wsp:rsid wsp:val=&quot;004924E5&quot;/&gt;&lt;wsp:rsid wsp:val=&quot;00492619&quot;/&gt;&lt;wsp:rsid wsp:val=&quot;0049277B&quot;/&gt;&lt;wsp:rsid wsp:val=&quot;00493308&quot;/&gt;&lt;wsp:rsid wsp:val=&quot;0049349F&quot;/&gt;&lt;wsp:rsid wsp:val=&quot;004935A4&quot;/&gt;&lt;wsp:rsid wsp:val=&quot;00493916&quot;/&gt;&lt;wsp:rsid wsp:val=&quot;00493D08&quot;/&gt;&lt;wsp:rsid wsp:val=&quot;00494584&quot;/&gt;&lt;wsp:rsid wsp:val=&quot;00494C34&quot;/&gt;&lt;wsp:rsid wsp:val=&quot;00494E75&quot;/&gt;&lt;wsp:rsid wsp:val=&quot;00495071&quot;/&gt;&lt;wsp:rsid wsp:val=&quot;00495227&quot;/&gt;&lt;wsp:rsid wsp:val=&quot;004961DB&quot;/&gt;&lt;wsp:rsid wsp:val=&quot;00496254&quot;/&gt;&lt;wsp:rsid wsp:val=&quot;00496411&quot;/&gt;&lt;wsp:rsid wsp:val=&quot;0049653E&quot;/&gt;&lt;wsp:rsid wsp:val=&quot;00496BEF&quot;/&gt;&lt;wsp:rsid wsp:val=&quot;004970A1&quot;/&gt;&lt;wsp:rsid wsp:val=&quot;0049792C&quot;/&gt;&lt;wsp:rsid wsp:val=&quot;00497BD3&quot;/&gt;&lt;wsp:rsid wsp:val=&quot;00497F24&quot;/&gt;&lt;wsp:rsid wsp:val=&quot;00497F2F&quot;/&gt;&lt;wsp:rsid wsp:val=&quot;004A01E1&quot;/&gt;&lt;wsp:rsid wsp:val=&quot;004A09A7&quot;/&gt;&lt;wsp:rsid wsp:val=&quot;004A0E00&quot;/&gt;&lt;wsp:rsid wsp:val=&quot;004A15F7&quot;/&gt;&lt;wsp:rsid wsp:val=&quot;004A1600&quot;/&gt;&lt;wsp:rsid wsp:val=&quot;004A1956&quot;/&gt;&lt;wsp:rsid wsp:val=&quot;004A1B20&quot;/&gt;&lt;wsp:rsid wsp:val=&quot;004A201F&quot;/&gt;&lt;wsp:rsid wsp:val=&quot;004A2130&quot;/&gt;&lt;wsp:rsid wsp:val=&quot;004A23B8&quot;/&gt;&lt;wsp:rsid wsp:val=&quot;004A23C0&quot;/&gt;&lt;wsp:rsid wsp:val=&quot;004A28D4&quot;/&gt;&lt;wsp:rsid wsp:val=&quot;004A2908&quot;/&gt;&lt;wsp:rsid wsp:val=&quot;004A2B3D&quot;/&gt;&lt;wsp:rsid wsp:val=&quot;004A2BE1&quot;/&gt;&lt;wsp:rsid wsp:val=&quot;004A2E44&quot;/&gt;&lt;wsp:rsid wsp:val=&quot;004A30F7&quot;/&gt;&lt;wsp:rsid wsp:val=&quot;004A31F1&quot;/&gt;&lt;wsp:rsid wsp:val=&quot;004A366E&quot;/&gt;&lt;wsp:rsid wsp:val=&quot;004A36C0&quot;/&gt;&lt;wsp:rsid wsp:val=&quot;004A36FB&quot;/&gt;&lt;wsp:rsid wsp:val=&quot;004A3A2A&quot;/&gt;&lt;wsp:rsid wsp:val=&quot;004A3AA3&quot;/&gt;&lt;wsp:rsid wsp:val=&quot;004A3AB1&quot;/&gt;&lt;wsp:rsid wsp:val=&quot;004A4247&quot;/&gt;&lt;wsp:rsid wsp:val=&quot;004A4635&quot;/&gt;&lt;wsp:rsid wsp:val=&quot;004A4900&quot;/&gt;&lt;wsp:rsid wsp:val=&quot;004A4BE8&quot;/&gt;&lt;wsp:rsid wsp:val=&quot;004A4D38&quot;/&gt;&lt;wsp:rsid wsp:val=&quot;004A4D91&quot;/&gt;&lt;wsp:rsid wsp:val=&quot;004A4E7E&quot;/&gt;&lt;wsp:rsid wsp:val=&quot;004A4E95&quot;/&gt;&lt;wsp:rsid wsp:val=&quot;004A4FFB&quot;/&gt;&lt;wsp:rsid wsp:val=&quot;004A5270&quot;/&gt;&lt;wsp:rsid wsp:val=&quot;004A5667&quot;/&gt;&lt;wsp:rsid wsp:val=&quot;004A57FC&quot;/&gt;&lt;wsp:rsid wsp:val=&quot;004A5F92&quot;/&gt;&lt;wsp:rsid wsp:val=&quot;004A66D4&quot;/&gt;&lt;wsp:rsid wsp:val=&quot;004A705C&quot;/&gt;&lt;wsp:rsid wsp:val=&quot;004A717D&quot;/&gt;&lt;wsp:rsid wsp:val=&quot;004A7276&quot;/&gt;&lt;wsp:rsid wsp:val=&quot;004A78BC&quot;/&gt;&lt;wsp:rsid wsp:val=&quot;004A7EE7&quot;/&gt;&lt;wsp:rsid wsp:val=&quot;004A7FB0&quot;/&gt;&lt;wsp:rsid wsp:val=&quot;004B02E8&quot;/&gt;&lt;wsp:rsid wsp:val=&quot;004B067B&quot;/&gt;&lt;wsp:rsid wsp:val=&quot;004B06EF&quot;/&gt;&lt;wsp:rsid wsp:val=&quot;004B0706&quot;/&gt;&lt;wsp:rsid wsp:val=&quot;004B0787&quot;/&gt;&lt;wsp:rsid wsp:val=&quot;004B0A36&quot;/&gt;&lt;wsp:rsid wsp:val=&quot;004B1313&quot;/&gt;&lt;wsp:rsid wsp:val=&quot;004B169E&quot;/&gt;&lt;wsp:rsid wsp:val=&quot;004B1B53&quot;/&gt;&lt;wsp:rsid wsp:val=&quot;004B1C42&quot;/&gt;&lt;wsp:rsid wsp:val=&quot;004B1E40&quot;/&gt;&lt;wsp:rsid wsp:val=&quot;004B2700&quot;/&gt;&lt;wsp:rsid wsp:val=&quot;004B2AA0&quot;/&gt;&lt;wsp:rsid wsp:val=&quot;004B2B31&quot;/&gt;&lt;wsp:rsid wsp:val=&quot;004B2C33&quot;/&gt;&lt;wsp:rsid wsp:val=&quot;004B2CDB&quot;/&gt;&lt;wsp:rsid wsp:val=&quot;004B2F70&quot;/&gt;&lt;wsp:rsid wsp:val=&quot;004B385B&quot;/&gt;&lt;wsp:rsid wsp:val=&quot;004B3C3F&quot;/&gt;&lt;wsp:rsid wsp:val=&quot;004B45A2&quot;/&gt;&lt;wsp:rsid wsp:val=&quot;004B4A0F&quot;/&gt;&lt;wsp:rsid wsp:val=&quot;004B4AA2&quot;/&gt;&lt;wsp:rsid wsp:val=&quot;004B4C54&quot;/&gt;&lt;wsp:rsid wsp:val=&quot;004B4C67&quot;/&gt;&lt;wsp:rsid wsp:val=&quot;004B50E0&quot;/&gt;&lt;wsp:rsid wsp:val=&quot;004B515E&quot;/&gt;&lt;wsp:rsid wsp:val=&quot;004B55EC&quot;/&gt;&lt;wsp:rsid wsp:val=&quot;004B5B5B&quot;/&gt;&lt;wsp:rsid wsp:val=&quot;004B5C73&quot;/&gt;&lt;wsp:rsid wsp:val=&quot;004B5E6F&quot;/&gt;&lt;wsp:rsid wsp:val=&quot;004B5FFC&quot;/&gt;&lt;wsp:rsid wsp:val=&quot;004B6301&quot;/&gt;&lt;wsp:rsid wsp:val=&quot;004B6707&quot;/&gt;&lt;wsp:rsid wsp:val=&quot;004B6944&quot;/&gt;&lt;wsp:rsid wsp:val=&quot;004B6E56&quot;/&gt;&lt;wsp:rsid wsp:val=&quot;004B6FFB&quot;/&gt;&lt;wsp:rsid wsp:val=&quot;004B70B6&quot;/&gt;&lt;wsp:rsid wsp:val=&quot;004B7181&quot;/&gt;&lt;wsp:rsid wsp:val=&quot;004B795F&quot;/&gt;&lt;wsp:rsid wsp:val=&quot;004B7BA5&quot;/&gt;&lt;wsp:rsid wsp:val=&quot;004B7FC2&quot;/&gt;&lt;wsp:rsid wsp:val=&quot;004C001B&quot;/&gt;&lt;wsp:rsid wsp:val=&quot;004C0346&quot;/&gt;&lt;wsp:rsid wsp:val=&quot;004C03CC&quot;/&gt;&lt;wsp:rsid wsp:val=&quot;004C0A25&quot;/&gt;&lt;wsp:rsid wsp:val=&quot;004C0AE9&quot;/&gt;&lt;wsp:rsid wsp:val=&quot;004C0B5B&quot;/&gt;&lt;wsp:rsid wsp:val=&quot;004C0C03&quot;/&gt;&lt;wsp:rsid wsp:val=&quot;004C0EE4&quot;/&gt;&lt;wsp:rsid wsp:val=&quot;004C0F99&quot;/&gt;&lt;wsp:rsid wsp:val=&quot;004C130D&quot;/&gt;&lt;wsp:rsid wsp:val=&quot;004C132F&quot;/&gt;&lt;wsp:rsid wsp:val=&quot;004C1624&quot;/&gt;&lt;wsp:rsid wsp:val=&quot;004C171F&quot;/&gt;&lt;wsp:rsid wsp:val=&quot;004C19E0&quot;/&gt;&lt;wsp:rsid wsp:val=&quot;004C2371&quot;/&gt;&lt;wsp:rsid wsp:val=&quot;004C2B6F&quot;/&gt;&lt;wsp:rsid wsp:val=&quot;004C2C4E&quot;/&gt;&lt;wsp:rsid wsp:val=&quot;004C2E6B&quot;/&gt;&lt;wsp:rsid wsp:val=&quot;004C2F01&quot;/&gt;&lt;wsp:rsid wsp:val=&quot;004C2F96&quot;/&gt;&lt;wsp:rsid wsp:val=&quot;004C3472&quot;/&gt;&lt;wsp:rsid wsp:val=&quot;004C34E8&quot;/&gt;&lt;wsp:rsid wsp:val=&quot;004C3A46&quot;/&gt;&lt;wsp:rsid wsp:val=&quot;004C3AD4&quot;/&gt;&lt;wsp:rsid wsp:val=&quot;004C3C51&quot;/&gt;&lt;wsp:rsid wsp:val=&quot;004C3FEE&quot;/&gt;&lt;wsp:rsid wsp:val=&quot;004C40D3&quot;/&gt;&lt;wsp:rsid wsp:val=&quot;004C4384&quot;/&gt;&lt;wsp:rsid wsp:val=&quot;004C47FE&quot;/&gt;&lt;wsp:rsid wsp:val=&quot;004C4957&quot;/&gt;&lt;wsp:rsid wsp:val=&quot;004C4BCE&quot;/&gt;&lt;wsp:rsid wsp:val=&quot;004C4BF3&quot;/&gt;&lt;wsp:rsid wsp:val=&quot;004C4F33&quot;/&gt;&lt;wsp:rsid wsp:val=&quot;004C5203&quot;/&gt;&lt;wsp:rsid wsp:val=&quot;004C521E&quot;/&gt;&lt;wsp:rsid wsp:val=&quot;004C53F2&quot;/&gt;&lt;wsp:rsid wsp:val=&quot;004C5C61&quot;/&gt;&lt;wsp:rsid wsp:val=&quot;004C5EF0&quot;/&gt;&lt;wsp:rsid wsp:val=&quot;004C63D6&quot;/&gt;&lt;wsp:rsid wsp:val=&quot;004C660B&quot;/&gt;&lt;wsp:rsid wsp:val=&quot;004C6627&quot;/&gt;&lt;wsp:rsid wsp:val=&quot;004C670B&quot;/&gt;&lt;wsp:rsid wsp:val=&quot;004C6782&quot;/&gt;&lt;wsp:rsid wsp:val=&quot;004C6915&quot;/&gt;&lt;wsp:rsid wsp:val=&quot;004C6D25&quot;/&gt;&lt;wsp:rsid wsp:val=&quot;004C6EED&quot;/&gt;&lt;wsp:rsid wsp:val=&quot;004C730E&quot;/&gt;&lt;wsp:rsid wsp:val=&quot;004C7739&quot;/&gt;&lt;wsp:rsid wsp:val=&quot;004C7A83&quot;/&gt;&lt;wsp:rsid wsp:val=&quot;004C7BDF&quot;/&gt;&lt;wsp:rsid wsp:val=&quot;004C7EFE&quot;/&gt;&lt;wsp:rsid wsp:val=&quot;004D0200&quot;/&gt;&lt;wsp:rsid wsp:val=&quot;004D0436&quot;/&gt;&lt;wsp:rsid wsp:val=&quot;004D0E08&quot;/&gt;&lt;wsp:rsid wsp:val=&quot;004D0E42&quot;/&gt;&lt;wsp:rsid wsp:val=&quot;004D15E8&quot;/&gt;&lt;wsp:rsid wsp:val=&quot;004D171F&quot;/&gt;&lt;wsp:rsid wsp:val=&quot;004D1A33&quot;/&gt;&lt;wsp:rsid wsp:val=&quot;004D1A71&quot;/&gt;&lt;wsp:rsid wsp:val=&quot;004D1D64&quot;/&gt;&lt;wsp:rsid wsp:val=&quot;004D1DED&quot;/&gt;&lt;wsp:rsid wsp:val=&quot;004D2474&quot;/&gt;&lt;wsp:rsid wsp:val=&quot;004D24F2&quot;/&gt;&lt;wsp:rsid wsp:val=&quot;004D27C4&quot;/&gt;&lt;wsp:rsid wsp:val=&quot;004D2B5A&quot;/&gt;&lt;wsp:rsid wsp:val=&quot;004D2E1A&quot;/&gt;&lt;wsp:rsid wsp:val=&quot;004D2E57&quot;/&gt;&lt;wsp:rsid wsp:val=&quot;004D2FE7&quot;/&gt;&lt;wsp:rsid wsp:val=&quot;004D31C8&quot;/&gt;&lt;wsp:rsid wsp:val=&quot;004D320E&quot;/&gt;&lt;wsp:rsid wsp:val=&quot;004D3251&quot;/&gt;&lt;wsp:rsid wsp:val=&quot;004D3E3B&quot;/&gt;&lt;wsp:rsid wsp:val=&quot;004D409C&quot;/&gt;&lt;wsp:rsid wsp:val=&quot;004D41F7&quot;/&gt;&lt;wsp:rsid wsp:val=&quot;004D45F9&quot;/&gt;&lt;wsp:rsid wsp:val=&quot;004D4968&quot;/&gt;&lt;wsp:rsid wsp:val=&quot;004D4977&quot;/&gt;&lt;wsp:rsid wsp:val=&quot;004D49E4&quot;/&gt;&lt;wsp:rsid wsp:val=&quot;004D4A8A&quot;/&gt;&lt;wsp:rsid wsp:val=&quot;004D4BB0&quot;/&gt;&lt;wsp:rsid wsp:val=&quot;004D4BEA&quot;/&gt;&lt;wsp:rsid wsp:val=&quot;004D4C05&quot;/&gt;&lt;wsp:rsid wsp:val=&quot;004D50CC&quot;/&gt;&lt;wsp:rsid wsp:val=&quot;004D52E9&quot;/&gt;&lt;wsp:rsid wsp:val=&quot;004D56CA&quot;/&gt;&lt;wsp:rsid wsp:val=&quot;004D58D1&quot;/&gt;&lt;wsp:rsid wsp:val=&quot;004D5ECC&quot;/&gt;&lt;wsp:rsid wsp:val=&quot;004D5F02&quot;/&gt;&lt;wsp:rsid wsp:val=&quot;004D650F&quot;/&gt;&lt;wsp:rsid wsp:val=&quot;004D671B&quot;/&gt;&lt;wsp:rsid wsp:val=&quot;004D68C0&quot;/&gt;&lt;wsp:rsid wsp:val=&quot;004D710C&quot;/&gt;&lt;wsp:rsid wsp:val=&quot;004D7448&quot;/&gt;&lt;wsp:rsid wsp:val=&quot;004E0033&quot;/&gt;&lt;wsp:rsid wsp:val=&quot;004E03BE&quot;/&gt;&lt;wsp:rsid wsp:val=&quot;004E0619&quot;/&gt;&lt;wsp:rsid wsp:val=&quot;004E0BC8&quot;/&gt;&lt;wsp:rsid wsp:val=&quot;004E0CD0&quot;/&gt;&lt;wsp:rsid wsp:val=&quot;004E1260&quot;/&gt;&lt;wsp:rsid wsp:val=&quot;004E17FE&quot;/&gt;&lt;wsp:rsid wsp:val=&quot;004E1A6D&quot;/&gt;&lt;wsp:rsid wsp:val=&quot;004E1CBB&quot;/&gt;&lt;wsp:rsid wsp:val=&quot;004E1D07&quot;/&gt;&lt;wsp:rsid wsp:val=&quot;004E1FC0&quot;/&gt;&lt;wsp:rsid wsp:val=&quot;004E209D&quot;/&gt;&lt;wsp:rsid wsp:val=&quot;004E2155&quot;/&gt;&lt;wsp:rsid wsp:val=&quot;004E21D3&quot;/&gt;&lt;wsp:rsid wsp:val=&quot;004E21E3&quot;/&gt;&lt;wsp:rsid wsp:val=&quot;004E2AFF&quot;/&gt;&lt;wsp:rsid wsp:val=&quot;004E2C41&quot;/&gt;&lt;wsp:rsid wsp:val=&quot;004E2E33&quot;/&gt;&lt;wsp:rsid wsp:val=&quot;004E2F51&quot;/&gt;&lt;wsp:rsid wsp:val=&quot;004E2F60&quot;/&gt;&lt;wsp:rsid wsp:val=&quot;004E3579&quot;/&gt;&lt;wsp:rsid wsp:val=&quot;004E3892&quot;/&gt;&lt;wsp:rsid wsp:val=&quot;004E3FD8&quot;/&gt;&lt;wsp:rsid wsp:val=&quot;004E449B&quot;/&gt;&lt;wsp:rsid wsp:val=&quot;004E471C&quot;/&gt;&lt;wsp:rsid wsp:val=&quot;004E4754&quot;/&gt;&lt;wsp:rsid wsp:val=&quot;004E48A1&quot;/&gt;&lt;wsp:rsid wsp:val=&quot;004E5181&quot;/&gt;&lt;wsp:rsid wsp:val=&quot;004E53AE&quot;/&gt;&lt;wsp:rsid wsp:val=&quot;004E5449&quot;/&gt;&lt;wsp:rsid wsp:val=&quot;004E5C61&quot;/&gt;&lt;wsp:rsid wsp:val=&quot;004E6158&quot;/&gt;&lt;wsp:rsid wsp:val=&quot;004E6184&quot;/&gt;&lt;wsp:rsid wsp:val=&quot;004E6267&quot;/&gt;&lt;wsp:rsid wsp:val=&quot;004E62BC&quot;/&gt;&lt;wsp:rsid wsp:val=&quot;004E63C9&quot;/&gt;&lt;wsp:rsid wsp:val=&quot;004E675B&quot;/&gt;&lt;wsp:rsid wsp:val=&quot;004E6CEA&quot;/&gt;&lt;wsp:rsid wsp:val=&quot;004E6E83&quot;/&gt;&lt;wsp:rsid wsp:val=&quot;004E7537&quot;/&gt;&lt;wsp:rsid wsp:val=&quot;004E7691&quot;/&gt;&lt;wsp:rsid wsp:val=&quot;004E76A5&quot;/&gt;&lt;wsp:rsid wsp:val=&quot;004E7B7F&quot;/&gt;&lt;wsp:rsid wsp:val=&quot;004E7E00&quot;/&gt;&lt;wsp:rsid wsp:val=&quot;004E7E45&quot;/&gt;&lt;wsp:rsid wsp:val=&quot;004F0025&quot;/&gt;&lt;wsp:rsid wsp:val=&quot;004F01B4&quot;/&gt;&lt;wsp:rsid wsp:val=&quot;004F020A&quot;/&gt;&lt;wsp:rsid wsp:val=&quot;004F080C&quot;/&gt;&lt;wsp:rsid wsp:val=&quot;004F0C82&quot;/&gt;&lt;wsp:rsid wsp:val=&quot;004F114A&quot;/&gt;&lt;wsp:rsid wsp:val=&quot;004F133C&quot;/&gt;&lt;wsp:rsid wsp:val=&quot;004F13D2&quot;/&gt;&lt;wsp:rsid wsp:val=&quot;004F1910&quot;/&gt;&lt;wsp:rsid wsp:val=&quot;004F1A00&quot;/&gt;&lt;wsp:rsid wsp:val=&quot;004F1D32&quot;/&gt;&lt;wsp:rsid wsp:val=&quot;004F2168&quot;/&gt;&lt;wsp:rsid wsp:val=&quot;004F225D&quot;/&gt;&lt;wsp:rsid wsp:val=&quot;004F257F&quot;/&gt;&lt;wsp:rsid wsp:val=&quot;004F2826&quot;/&gt;&lt;wsp:rsid wsp:val=&quot;004F2AA6&quot;/&gt;&lt;wsp:rsid wsp:val=&quot;004F2B9C&quot;/&gt;&lt;wsp:rsid wsp:val=&quot;004F2CCE&quot;/&gt;&lt;wsp:rsid wsp:val=&quot;004F2D47&quot;/&gt;&lt;wsp:rsid wsp:val=&quot;004F33A9&quot;/&gt;&lt;wsp:rsid wsp:val=&quot;004F359A&quot;/&gt;&lt;wsp:rsid wsp:val=&quot;004F3DD1&quot;/&gt;&lt;wsp:rsid wsp:val=&quot;004F40F1&quot;/&gt;&lt;wsp:rsid wsp:val=&quot;004F4477&quot;/&gt;&lt;wsp:rsid wsp:val=&quot;004F456F&quot;/&gt;&lt;wsp:rsid wsp:val=&quot;004F4760&quot;/&gt;&lt;wsp:rsid wsp:val=&quot;004F497D&quot;/&gt;&lt;wsp:rsid wsp:val=&quot;004F4C27&quot;/&gt;&lt;wsp:rsid wsp:val=&quot;004F4E53&quot;/&gt;&lt;wsp:rsid wsp:val=&quot;004F4F06&quot;/&gt;&lt;wsp:rsid wsp:val=&quot;004F4F1E&quot;/&gt;&lt;wsp:rsid wsp:val=&quot;004F58AB&quot;/&gt;&lt;wsp:rsid wsp:val=&quot;004F627A&quot;/&gt;&lt;wsp:rsid wsp:val=&quot;004F66FA&quot;/&gt;&lt;wsp:rsid wsp:val=&quot;004F67A9&quot;/&gt;&lt;wsp:rsid wsp:val=&quot;004F6AFE&quot;/&gt;&lt;wsp:rsid wsp:val=&quot;004F6C72&quot;/&gt;&lt;wsp:rsid wsp:val=&quot;004F6F20&quot;/&gt;&lt;wsp:rsid wsp:val=&quot;004F72EA&quot;/&gt;&lt;wsp:rsid wsp:val=&quot;004F7373&quot;/&gt;&lt;wsp:rsid wsp:val=&quot;004F73A5&quot;/&gt;&lt;wsp:rsid wsp:val=&quot;004F74B2&quot;/&gt;&lt;wsp:rsid wsp:val=&quot;004F75B4&quot;/&gt;&lt;wsp:rsid wsp:val=&quot;004F75C6&quot;/&gt;&lt;wsp:rsid wsp:val=&quot;004F76A6&quot;/&gt;&lt;wsp:rsid wsp:val=&quot;004F7799&quot;/&gt;&lt;wsp:rsid wsp:val=&quot;004F782F&quot;/&gt;&lt;wsp:rsid wsp:val=&quot;004F78C3&quot;/&gt;&lt;wsp:rsid wsp:val=&quot;004F7B47&quot;/&gt;&lt;wsp:rsid wsp:val=&quot;004F7C51&quot;/&gt;&lt;wsp:rsid wsp:val=&quot;004F7CE6&quot;/&gt;&lt;wsp:rsid wsp:val=&quot;004F7F1A&quot;/&gt;&lt;wsp:rsid wsp:val=&quot;0050031C&quot;/&gt;&lt;wsp:rsid wsp:val=&quot;005004F7&quot;/&gt;&lt;wsp:rsid wsp:val=&quot;00500798&quot;/&gt;&lt;wsp:rsid wsp:val=&quot;005007E7&quot;/&gt;&lt;wsp:rsid wsp:val=&quot;00500A59&quot;/&gt;&lt;wsp:rsid wsp:val=&quot;00501131&quot;/&gt;&lt;wsp:rsid wsp:val=&quot;005012BB&quot;/&gt;&lt;wsp:rsid wsp:val=&quot;0050132F&quot;/&gt;&lt;wsp:rsid wsp:val=&quot;00501577&quot;/&gt;&lt;wsp:rsid wsp:val=&quot;00501723&quot;/&gt;&lt;wsp:rsid wsp:val=&quot;00501A8C&quot;/&gt;&lt;wsp:rsid wsp:val=&quot;00501F0D&quot;/&gt;&lt;wsp:rsid wsp:val=&quot;00502425&quot;/&gt;&lt;wsp:rsid wsp:val=&quot;005029A2&quot;/&gt;&lt;wsp:rsid wsp:val=&quot;005029FC&quot;/&gt;&lt;wsp:rsid wsp:val=&quot;00502B09&quot;/&gt;&lt;wsp:rsid wsp:val=&quot;00502D19&quot;/&gt;&lt;wsp:rsid wsp:val=&quot;00502FCA&quot;/&gt;&lt;wsp:rsid wsp:val=&quot;005035E7&quot;/&gt;&lt;wsp:rsid wsp:val=&quot;005038A7&quot;/&gt;&lt;wsp:rsid wsp:val=&quot;00503C88&quot;/&gt;&lt;wsp:rsid wsp:val=&quot;00503DCD&quot;/&gt;&lt;wsp:rsid wsp:val=&quot;00503FAD&quot;/&gt;&lt;wsp:rsid wsp:val=&quot;005045B6&quot;/&gt;&lt;wsp:rsid wsp:val=&quot;00504639&quot;/&gt;&lt;wsp:rsid wsp:val=&quot;00504C3F&quot;/&gt;&lt;wsp:rsid wsp:val=&quot;005050F8&quot;/&gt;&lt;wsp:rsid wsp:val=&quot;005057BD&quot;/&gt;&lt;wsp:rsid wsp:val=&quot;00505826&quot;/&gt;&lt;wsp:rsid wsp:val=&quot;00505A2A&quot;/&gt;&lt;wsp:rsid wsp:val=&quot;00505ABD&quot;/&gt;&lt;wsp:rsid wsp:val=&quot;00505E39&quot;/&gt;&lt;wsp:rsid wsp:val=&quot;0050614B&quot;/&gt;&lt;wsp:rsid wsp:val=&quot;0050635E&quot;/&gt;&lt;wsp:rsid wsp:val=&quot;00506571&quot;/&gt;&lt;wsp:rsid wsp:val=&quot;005065FA&quot;/&gt;&lt;wsp:rsid wsp:val=&quot;00506A8D&quot;/&gt;&lt;wsp:rsid wsp:val=&quot;00506C2E&quot;/&gt;&lt;wsp:rsid wsp:val=&quot;00506E46&quot;/&gt;&lt;wsp:rsid wsp:val=&quot;005074C9&quot;/&gt;&lt;wsp:rsid wsp:val=&quot;00507718&quot;/&gt;&lt;wsp:rsid wsp:val=&quot;00507754&quot;/&gt;&lt;wsp:rsid wsp:val=&quot;00507CAF&quot;/&gt;&lt;wsp:rsid wsp:val=&quot;00510374&quot;/&gt;&lt;wsp:rsid wsp:val=&quot;00510444&quot;/&gt;&lt;wsp:rsid wsp:val=&quot;0051085D&quot;/&gt;&lt;wsp:rsid wsp:val=&quot;00510B25&quot;/&gt;&lt;wsp:rsid wsp:val=&quot;0051179B&quot;/&gt;&lt;wsp:rsid wsp:val=&quot;00511E67&quot;/&gt;&lt;wsp:rsid wsp:val=&quot;00511FB2&quot;/&gt;&lt;wsp:rsid wsp:val=&quot;00512747&quot;/&gt;&lt;wsp:rsid wsp:val=&quot;00512B8F&quot;/&gt;&lt;wsp:rsid wsp:val=&quot;00512E1C&quot;/&gt;&lt;wsp:rsid wsp:val=&quot;005136B4&quot;/&gt;&lt;wsp:rsid wsp:val=&quot;00513771&quot;/&gt;&lt;wsp:rsid wsp:val=&quot;00513B9E&quot;/&gt;&lt;wsp:rsid wsp:val=&quot;00513F8F&quot;/&gt;&lt;wsp:rsid wsp:val=&quot;00514455&quot;/&gt;&lt;wsp:rsid wsp:val=&quot;005147E7&quot;/&gt;&lt;wsp:rsid wsp:val=&quot;00514882&quot;/&gt;&lt;wsp:rsid wsp:val=&quot;005149A2&quot;/&gt;&lt;wsp:rsid wsp:val=&quot;00514A5B&quot;/&gt;&lt;wsp:rsid wsp:val=&quot;00514CEE&quot;/&gt;&lt;wsp:rsid wsp:val=&quot;005150A0&quot;/&gt;&lt;wsp:rsid wsp:val=&quot;005150E4&quot;/&gt;&lt;wsp:rsid wsp:val=&quot;00515907&quot;/&gt;&lt;wsp:rsid wsp:val=&quot;00515E2B&quot;/&gt;&lt;wsp:rsid wsp:val=&quot;005161E8&quot;/&gt;&lt;wsp:rsid wsp:val=&quot;00516B96&quot;/&gt;&lt;wsp:rsid wsp:val=&quot;00516DD3&quot;/&gt;&lt;wsp:rsid wsp:val=&quot;005173A4&quot;/&gt;&lt;wsp:rsid wsp:val=&quot;0051770E&quot;/&gt;&lt;wsp:rsid wsp:val=&quot;005179FF&quot;/&gt;&lt;wsp:rsid wsp:val=&quot;00517B28&quot;/&gt;&lt;wsp:rsid wsp:val=&quot;0052001B&quot;/&gt;&lt;wsp:rsid wsp:val=&quot;00520037&quot;/&gt;&lt;wsp:rsid wsp:val=&quot;005205C8&quot;/&gt;&lt;wsp:rsid wsp:val=&quot;00521077&quot;/&gt;&lt;wsp:rsid wsp:val=&quot;00521D65&quot;/&gt;&lt;wsp:rsid wsp:val=&quot;00521F19&quot;/&gt;&lt;wsp:rsid wsp:val=&quot;005221A4&quot;/&gt;&lt;wsp:rsid wsp:val=&quot;00522F19&quot;/&gt;&lt;wsp:rsid wsp:val=&quot;00523366&quot;/&gt;&lt;wsp:rsid wsp:val=&quot;00523E18&quot;/&gt;&lt;wsp:rsid wsp:val=&quot;00523F32&quot;/&gt;&lt;wsp:rsid wsp:val=&quot;0052422C&quot;/&gt;&lt;wsp:rsid wsp:val=&quot;005243F4&quot;/&gt;&lt;wsp:rsid wsp:val=&quot;005244D5&quot;/&gt;&lt;wsp:rsid wsp:val=&quot;0052463E&quot;/&gt;&lt;wsp:rsid wsp:val=&quot;00524729&quot;/&gt;&lt;wsp:rsid wsp:val=&quot;005248C4&quot;/&gt;&lt;wsp:rsid wsp:val=&quot;00524AD1&quot;/&gt;&lt;wsp:rsid wsp:val=&quot;00524C54&quot;/&gt;&lt;wsp:rsid wsp:val=&quot;00524DEC&quot;/&gt;&lt;wsp:rsid wsp:val=&quot;00524E6A&quot;/&gt;&lt;wsp:rsid wsp:val=&quot;005251DA&quot;/&gt;&lt;wsp:rsid wsp:val=&quot;00525407&quot;/&gt;&lt;wsp:rsid wsp:val=&quot;00525F16&quot;/&gt;&lt;wsp:rsid wsp:val=&quot;00525F4D&quot;/&gt;&lt;wsp:rsid wsp:val=&quot;00525F71&quot;/&gt;&lt;wsp:rsid wsp:val=&quot;00526270&quot;/&gt;&lt;wsp:rsid wsp:val=&quot;005269C2&quot;/&gt;&lt;wsp:rsid wsp:val=&quot;00526C7A&quot;/&gt;&lt;wsp:rsid wsp:val=&quot;00526C8A&quot;/&gt;&lt;wsp:rsid wsp:val=&quot;00527337&quot;/&gt;&lt;wsp:rsid wsp:val=&quot;00527489&quot;/&gt;&lt;wsp:rsid wsp:val=&quot;0053012B&quot;/&gt;&lt;wsp:rsid wsp:val=&quot;00530406&quot;/&gt;&lt;wsp:rsid wsp:val=&quot;0053058D&quot;/&gt;&lt;wsp:rsid wsp:val=&quot;00530AFD&quot;/&gt;&lt;wsp:rsid wsp:val=&quot;00530F11&quot;/&gt;&lt;wsp:rsid wsp:val=&quot;0053169E&quot;/&gt;&lt;wsp:rsid wsp:val=&quot;0053173A&quot;/&gt;&lt;wsp:rsid wsp:val=&quot;00531824&quot;/&gt;&lt;wsp:rsid wsp:val=&quot;00531AF4&quot;/&gt;&lt;wsp:rsid wsp:val=&quot;00531CA9&quot;/&gt;&lt;wsp:rsid wsp:val=&quot;00531F71&quot;/&gt;&lt;wsp:rsid wsp:val=&quot;00532462&quot;/&gt;&lt;wsp:rsid wsp:val=&quot;00532486&quot;/&gt;&lt;wsp:rsid wsp:val=&quot;00532B16&quot;/&gt;&lt;wsp:rsid wsp:val=&quot;00532C9D&quot;/&gt;&lt;wsp:rsid wsp:val=&quot;00532DBB&quot;/&gt;&lt;wsp:rsid wsp:val=&quot;00533215&quot;/&gt;&lt;wsp:rsid wsp:val=&quot;005333E0&quot;/&gt;&lt;wsp:rsid wsp:val=&quot;005334E4&quot;/&gt;&lt;wsp:rsid wsp:val=&quot;005338BD&quot;/&gt;&lt;wsp:rsid wsp:val=&quot;0053394F&quot;/&gt;&lt;wsp:rsid wsp:val=&quot;0053432F&quot;/&gt;&lt;wsp:rsid wsp:val=&quot;005346A4&quot;/&gt;&lt;wsp:rsid wsp:val=&quot;005347FB&quot;/&gt;&lt;wsp:rsid wsp:val=&quot;005349C5&quot;/&gt;&lt;wsp:rsid wsp:val=&quot;005349EB&quot;/&gt;&lt;wsp:rsid wsp:val=&quot;00534AA6&quot;/&gt;&lt;wsp:rsid wsp:val=&quot;00534C83&quot;/&gt;&lt;wsp:rsid wsp:val=&quot;00534DB1&quot;/&gt;&lt;wsp:rsid wsp:val=&quot;00535A27&quot;/&gt;&lt;wsp:rsid wsp:val=&quot;0053637E&quot;/&gt;&lt;wsp:rsid wsp:val=&quot;005365F6&quot;/&gt;&lt;wsp:rsid wsp:val=&quot;00536625&quot;/&gt;&lt;wsp:rsid wsp:val=&quot;00536964&quot;/&gt;&lt;wsp:rsid wsp:val=&quot;00536AEE&quot;/&gt;&lt;wsp:rsid wsp:val=&quot;00536CBA&quot;/&gt;&lt;wsp:rsid wsp:val=&quot;00536D3C&quot;/&gt;&lt;wsp:rsid wsp:val=&quot;00536FCC&quot;/&gt;&lt;wsp:rsid wsp:val=&quot;0053713E&quot;/&gt;&lt;wsp:rsid wsp:val=&quot;00537947&quot;/&gt;&lt;wsp:rsid wsp:val=&quot;00537BE9&quot;/&gt;&lt;wsp:rsid wsp:val=&quot;00537C06&quot;/&gt;&lt;wsp:rsid wsp:val=&quot;00537E22&quot;/&gt;&lt;wsp:rsid wsp:val=&quot;00540147&quot;/&gt;&lt;wsp:rsid wsp:val=&quot;005409E4&quot;/&gt;&lt;wsp:rsid wsp:val=&quot;00540EB6&quot;/&gt;&lt;wsp:rsid wsp:val=&quot;00540FF7&quot;/&gt;&lt;wsp:rsid wsp:val=&quot;0054101A&quot;/&gt;&lt;wsp:rsid wsp:val=&quot;005417A0&quot;/&gt;&lt;wsp:rsid wsp:val=&quot;00541B6E&quot;/&gt;&lt;wsp:rsid wsp:val=&quot;00541E2B&quot;/&gt;&lt;wsp:rsid wsp:val=&quot;005420E7&quot;/&gt;&lt;wsp:rsid wsp:val=&quot;00542DC1&quot;/&gt;&lt;wsp:rsid wsp:val=&quot;00542F2C&quot;/&gt;&lt;wsp:rsid wsp:val=&quot;005436D7&quot;/&gt;&lt;wsp:rsid wsp:val=&quot;00543703&quot;/&gt;&lt;wsp:rsid wsp:val=&quot;005437F5&quot;/&gt;&lt;wsp:rsid wsp:val=&quot;0054386F&quot;/&gt;&lt;wsp:rsid wsp:val=&quot;00543A66&quot;/&gt;&lt;wsp:rsid wsp:val=&quot;00543A83&quot;/&gt;&lt;wsp:rsid wsp:val=&quot;00544220&quot;/&gt;&lt;wsp:rsid wsp:val=&quot;005444D2&quot;/&gt;&lt;wsp:rsid wsp:val=&quot;005448FC&quot;/&gt;&lt;wsp:rsid wsp:val=&quot;00544C33&quot;/&gt;&lt;wsp:rsid wsp:val=&quot;0054556F&quot;/&gt;&lt;wsp:rsid wsp:val=&quot;005457A9&quot;/&gt;&lt;wsp:rsid wsp:val=&quot;005458F0&quot;/&gt;&lt;wsp:rsid wsp:val=&quot;00545A40&quot;/&gt;&lt;wsp:rsid wsp:val=&quot;00545C3D&quot;/&gt;&lt;wsp:rsid wsp:val=&quot;00545E6A&quot;/&gt;&lt;wsp:rsid wsp:val=&quot;00545FD7&quot;/&gt;&lt;wsp:rsid wsp:val=&quot;00546310&quot;/&gt;&lt;wsp:rsid wsp:val=&quot;00546738&quot;/&gt;&lt;wsp:rsid wsp:val=&quot;005467D6&quot;/&gt;&lt;wsp:rsid wsp:val=&quot;00546942&quot;/&gt;&lt;wsp:rsid wsp:val=&quot;00547123&quot;/&gt;&lt;wsp:rsid wsp:val=&quot;00547591&quot;/&gt;&lt;wsp:rsid wsp:val=&quot;005504D9&quot;/&gt;&lt;wsp:rsid wsp:val=&quot;00550B85&quot;/&gt;&lt;wsp:rsid wsp:val=&quot;00550C80&quot;/&gt;&lt;wsp:rsid wsp:val=&quot;00550D6F&quot;/&gt;&lt;wsp:rsid wsp:val=&quot;00550E94&quot;/&gt;&lt;wsp:rsid wsp:val=&quot;005511B1&quot;/&gt;&lt;wsp:rsid wsp:val=&quot;00551E1E&quot;/&gt;&lt;wsp:rsid wsp:val=&quot;00551E52&quot;/&gt;&lt;wsp:rsid wsp:val=&quot;00551E79&quot;/&gt;&lt;wsp:rsid wsp:val=&quot;00552038&quot;/&gt;&lt;wsp:rsid wsp:val=&quot;0055233E&quot;/&gt;&lt;wsp:rsid wsp:val=&quot;00552569&quot;/&gt;&lt;wsp:rsid wsp:val=&quot;005526F2&quot;/&gt;&lt;wsp:rsid wsp:val=&quot;00552FF4&quot;/&gt;&lt;wsp:rsid wsp:val=&quot;005531F6&quot;/&gt;&lt;wsp:rsid wsp:val=&quot;00553F00&quot;/&gt;&lt;wsp:rsid wsp:val=&quot;0055410A&quot;/&gt;&lt;wsp:rsid wsp:val=&quot;005547B9&quot;/&gt;&lt;wsp:rsid wsp:val=&quot;005547CB&quot;/&gt;&lt;wsp:rsid wsp:val=&quot;00554DB6&quot;/&gt;&lt;wsp:rsid wsp:val=&quot;00554DF7&quot;/&gt;&lt;wsp:rsid wsp:val=&quot;00555675&quot;/&gt;&lt;wsp:rsid wsp:val=&quot;0055569E&quot;/&gt;&lt;wsp:rsid wsp:val=&quot;00555713&quot;/&gt;&lt;wsp:rsid wsp:val=&quot;00555772&quot;/&gt;&lt;wsp:rsid wsp:val=&quot;00555D6F&quot;/&gt;&lt;wsp:rsid wsp:val=&quot;00555DC4&quot;/&gt;&lt;wsp:rsid wsp:val=&quot;00556125&quot;/&gt;&lt;wsp:rsid wsp:val=&quot;005561EA&quot;/&gt;&lt;wsp:rsid wsp:val=&quot;00556680&quot;/&gt;&lt;wsp:rsid wsp:val=&quot;005567AA&quot;/&gt;&lt;wsp:rsid wsp:val=&quot;005567BF&quot;/&gt;&lt;wsp:rsid wsp:val=&quot;005569D2&quot;/&gt;&lt;wsp:rsid wsp:val=&quot;005570E7&quot;/&gt;&lt;wsp:rsid wsp:val=&quot;0055718D&quot;/&gt;&lt;wsp:rsid wsp:val=&quot;00557464&quot;/&gt;&lt;wsp:rsid wsp:val=&quot;005575DE&quot;/&gt;&lt;wsp:rsid wsp:val=&quot;0055771C&quot;/&gt;&lt;wsp:rsid wsp:val=&quot;00557CAB&quot;/&gt;&lt;wsp:rsid wsp:val=&quot;00557EB1&quot;/&gt;&lt;wsp:rsid wsp:val=&quot;005603B1&quot;/&gt;&lt;wsp:rsid wsp:val=&quot;0056043E&quot;/&gt;&lt;wsp:rsid wsp:val=&quot;00560AC9&quot;/&gt;&lt;wsp:rsid wsp:val=&quot;00560BEA&quot;/&gt;&lt;wsp:rsid wsp:val=&quot;00560D1F&quot;/&gt;&lt;wsp:rsid wsp:val=&quot;00560DDA&quot;/&gt;&lt;wsp:rsid wsp:val=&quot;00561250&quot;/&gt;&lt;wsp:rsid wsp:val=&quot;0056134D&quot;/&gt;&lt;wsp:rsid wsp:val=&quot;0056166E&quot;/&gt;&lt;wsp:rsid wsp:val=&quot;005617E8&quot;/&gt;&lt;wsp:rsid wsp:val=&quot;00561A95&quot;/&gt;&lt;wsp:rsid wsp:val=&quot;00561B22&quot;/&gt;&lt;wsp:rsid wsp:val=&quot;00561BF6&quot;/&gt;&lt;wsp:rsid wsp:val=&quot;00561E4A&quot;/&gt;&lt;wsp:rsid wsp:val=&quot;0056249A&quot;/&gt;&lt;wsp:rsid wsp:val=&quot;00562908&quot;/&gt;&lt;wsp:rsid wsp:val=&quot;00562CDC&quot;/&gt;&lt;wsp:rsid wsp:val=&quot;00563855&quot;/&gt;&lt;wsp:rsid wsp:val=&quot;00563FD2&quot;/&gt;&lt;wsp:rsid wsp:val=&quot;0056434D&quot;/&gt;&lt;wsp:rsid wsp:val=&quot;005643DC&quot;/&gt;&lt;wsp:rsid wsp:val=&quot;0056477B&quot;/&gt;&lt;wsp:rsid wsp:val=&quot;005649E9&quot;/&gt;&lt;wsp:rsid wsp:val=&quot;00564E2D&quot;/&gt;&lt;wsp:rsid wsp:val=&quot;00564F02&quot;/&gt;&lt;wsp:rsid wsp:val=&quot;00565679&quot;/&gt;&lt;wsp:rsid wsp:val=&quot;00565F48&quot;/&gt;&lt;wsp:rsid wsp:val=&quot;0056621A&quot;/&gt;&lt;wsp:rsid wsp:val=&quot;00566AC7&quot;/&gt;&lt;wsp:rsid wsp:val=&quot;0056719E&quot;/&gt;&lt;wsp:rsid wsp:val=&quot;005701C5&quot;/&gt;&lt;wsp:rsid wsp:val=&quot;005703E3&quot;/&gt;&lt;wsp:rsid wsp:val=&quot;0057054C&quot;/&gt;&lt;wsp:rsid wsp:val=&quot;005706C1&quot;/&gt;&lt;wsp:rsid wsp:val=&quot;00570825&quot;/&gt;&lt;wsp:rsid wsp:val=&quot;00570886&quot;/&gt;&lt;wsp:rsid wsp:val=&quot;005708C3&quot;/&gt;&lt;wsp:rsid wsp:val=&quot;005708C6&quot;/&gt;&lt;wsp:rsid wsp:val=&quot;0057096A&quot;/&gt;&lt;wsp:rsid wsp:val=&quot;00570C83&quot;/&gt;&lt;wsp:rsid wsp:val=&quot;00570FC7&quot;/&gt;&lt;wsp:rsid wsp:val=&quot;005710A1&quot;/&gt;&lt;wsp:rsid wsp:val=&quot;00571358&quot;/&gt;&lt;wsp:rsid wsp:val=&quot;00571382&quot;/&gt;&lt;wsp:rsid wsp:val=&quot;00571DB3&quot;/&gt;&lt;wsp:rsid wsp:val=&quot;00572583&quot;/&gt;&lt;wsp:rsid wsp:val=&quot;00572643&quot;/&gt;&lt;wsp:rsid wsp:val=&quot;00572E58&quot;/&gt;&lt;wsp:rsid wsp:val=&quot;00572F26&quot;/&gt;&lt;wsp:rsid wsp:val=&quot;005730FF&quot;/&gt;&lt;wsp:rsid wsp:val=&quot;0057380A&quot;/&gt;&lt;wsp:rsid wsp:val=&quot;005738D0&quot;/&gt;&lt;wsp:rsid wsp:val=&quot;00573948&quot;/&gt;&lt;wsp:rsid wsp:val=&quot;00573990&quot;/&gt;&lt;wsp:rsid wsp:val=&quot;00573BB0&quot;/&gt;&lt;wsp:rsid wsp:val=&quot;00573D2B&quot;/&gt;&lt;wsp:rsid wsp:val=&quot;00573D7F&quot;/&gt;&lt;wsp:rsid wsp:val=&quot;00573E2B&quot;/&gt;&lt;wsp:rsid wsp:val=&quot;00573F24&quot;/&gt;&lt;wsp:rsid wsp:val=&quot;00574167&quot;/&gt;&lt;wsp:rsid wsp:val=&quot;00574767&quot;/&gt;&lt;wsp:rsid wsp:val=&quot;00574886&quot;/&gt;&lt;wsp:rsid wsp:val=&quot;00574B86&quot;/&gt;&lt;wsp:rsid wsp:val=&quot;005753DB&quot;/&gt;&lt;wsp:rsid wsp:val=&quot;005755A4&quot;/&gt;&lt;wsp:rsid wsp:val=&quot;005757AC&quot;/&gt;&lt;wsp:rsid wsp:val=&quot;005758BA&quot;/&gt;&lt;wsp:rsid wsp:val=&quot;00575E27&quot;/&gt;&lt;wsp:rsid wsp:val=&quot;00575EC1&quot;/&gt;&lt;wsp:rsid wsp:val=&quot;00576A37&quot;/&gt;&lt;wsp:rsid wsp:val=&quot;00576FC7&quot;/&gt;&lt;wsp:rsid wsp:val=&quot;00577368&quot;/&gt;&lt;wsp:rsid wsp:val=&quot;005777AC&quot;/&gt;&lt;wsp:rsid wsp:val=&quot;00577AA7&quot;/&gt;&lt;wsp:rsid wsp:val=&quot;00577BB2&quot;/&gt;&lt;wsp:rsid wsp:val=&quot;00577D01&quot;/&gt;&lt;wsp:rsid wsp:val=&quot;00577EB4&quot;/&gt;&lt;wsp:rsid wsp:val=&quot;00577ECB&quot;/&gt;&lt;wsp:rsid wsp:val=&quot;00577F3D&quot;/&gt;&lt;wsp:rsid wsp:val=&quot;005809EB&quot;/&gt;&lt;wsp:rsid wsp:val=&quot;00580E45&quot;/&gt;&lt;wsp:rsid wsp:val=&quot;00581013&quot;/&gt;&lt;wsp:rsid wsp:val=&quot;005815D2&quot;/&gt;&lt;wsp:rsid wsp:val=&quot;005818D4&quot;/&gt;&lt;wsp:rsid wsp:val=&quot;005819D7&quot;/&gt;&lt;wsp:rsid wsp:val=&quot;00581F00&quot;/&gt;&lt;wsp:rsid wsp:val=&quot;00581F40&quot;/&gt;&lt;wsp:rsid wsp:val=&quot;0058282C&quot;/&gt;&lt;wsp:rsid wsp:val=&quot;005829CC&quot;/&gt;&lt;wsp:rsid wsp:val=&quot;00582BCD&quot;/&gt;&lt;wsp:rsid wsp:val=&quot;00582E3D&quot;/&gt;&lt;wsp:rsid wsp:val=&quot;00582F33&quot;/&gt;&lt;wsp:rsid wsp:val=&quot;00583120&quot;/&gt;&lt;wsp:rsid wsp:val=&quot;00583147&quot;/&gt;&lt;wsp:rsid wsp:val=&quot;005834CE&quot;/&gt;&lt;wsp:rsid wsp:val=&quot;005836D0&quot;/&gt;&lt;wsp:rsid wsp:val=&quot;00583C6C&quot;/&gt;&lt;wsp:rsid wsp:val=&quot;00583E78&quot;/&gt;&lt;wsp:rsid wsp:val=&quot;00583F5E&quot;/&gt;&lt;wsp:rsid wsp:val=&quot;00584496&quot;/&gt;&lt;wsp:rsid wsp:val=&quot;00584546&quot;/&gt;&lt;wsp:rsid wsp:val=&quot;00584D31&quot;/&gt;&lt;wsp:rsid wsp:val=&quot;00584DB8&quot;/&gt;&lt;wsp:rsid wsp:val=&quot;005854EF&quot;/&gt;&lt;wsp:rsid wsp:val=&quot;00585821&quot;/&gt;&lt;wsp:rsid wsp:val=&quot;00585932&quot;/&gt;&lt;wsp:rsid wsp:val=&quot;00585C3A&quot;/&gt;&lt;wsp:rsid wsp:val=&quot;0058628A&quot;/&gt;&lt;wsp:rsid wsp:val=&quot;005863AF&quot;/&gt;&lt;wsp:rsid wsp:val=&quot;00586897&quot;/&gt;&lt;wsp:rsid wsp:val=&quot;00586A79&quot;/&gt;&lt;wsp:rsid wsp:val=&quot;00587117&quot;/&gt;&lt;wsp:rsid wsp:val=&quot;005871C3&quot;/&gt;&lt;wsp:rsid wsp:val=&quot;00587203&quot;/&gt;&lt;wsp:rsid wsp:val=&quot;0058759B&quot;/&gt;&lt;wsp:rsid wsp:val=&quot;0058764D&quot;/&gt;&lt;wsp:rsid wsp:val=&quot;005876F1&quot;/&gt;&lt;wsp:rsid wsp:val=&quot;00587B43&quot;/&gt;&lt;wsp:rsid wsp:val=&quot;00590203&quot;/&gt;&lt;wsp:rsid wsp:val=&quot;00590749&quot;/&gt;&lt;wsp:rsid wsp:val=&quot;00590BF6&quot;/&gt;&lt;wsp:rsid wsp:val=&quot;00590F9A&quot;/&gt;&lt;wsp:rsid wsp:val=&quot;00591048&quot;/&gt;&lt;wsp:rsid wsp:val=&quot;0059152A&quot;/&gt;&lt;wsp:rsid wsp:val=&quot;00591777&quot;/&gt;&lt;wsp:rsid wsp:val=&quot;00591B9B&quot;/&gt;&lt;wsp:rsid wsp:val=&quot;00591B9C&quot;/&gt;&lt;wsp:rsid wsp:val=&quot;00592160&quot;/&gt;&lt;wsp:rsid wsp:val=&quot;005923C9&quot;/&gt;&lt;wsp:rsid wsp:val=&quot;005927CA&quot;/&gt;&lt;wsp:rsid wsp:val=&quot;0059284F&quot;/&gt;&lt;wsp:rsid wsp:val=&quot;005929C8&quot;/&gt;&lt;wsp:rsid wsp:val=&quot;00593E31&quot;/&gt;&lt;wsp:rsid wsp:val=&quot;00594131&quot;/&gt;&lt;wsp:rsid wsp:val=&quot;005942B6&quot;/&gt;&lt;wsp:rsid wsp:val=&quot;005943C6&quot;/&gt;&lt;wsp:rsid wsp:val=&quot;0059485A&quot;/&gt;&lt;wsp:rsid wsp:val=&quot;005954F2&quot;/&gt;&lt;wsp:rsid wsp:val=&quot;00595777&quot;/&gt;&lt;wsp:rsid wsp:val=&quot;00595E99&quot;/&gt;&lt;wsp:rsid wsp:val=&quot;00596308&quot;/&gt;&lt;wsp:rsid wsp:val=&quot;005968C4&quot;/&gt;&lt;wsp:rsid wsp:val=&quot;005968F0&quot;/&gt;&lt;wsp:rsid wsp:val=&quot;00596A56&quot;/&gt;&lt;wsp:rsid wsp:val=&quot;00596DA6&quot;/&gt;&lt;wsp:rsid wsp:val=&quot;005970DB&quot;/&gt;&lt;wsp:rsid wsp:val=&quot;0059715B&quot;/&gt;&lt;wsp:rsid wsp:val=&quot;005971C8&quot;/&gt;&lt;wsp:rsid wsp:val=&quot;005973C7&quot;/&gt;&lt;wsp:rsid wsp:val=&quot;00597605&quot;/&gt;&lt;wsp:rsid wsp:val=&quot;00597788&quot;/&gt;&lt;wsp:rsid wsp:val=&quot;00597A36&quot;/&gt;&lt;wsp:rsid wsp:val=&quot;00597E86&quot;/&gt;&lt;wsp:rsid wsp:val=&quot;005A05C6&quot;/&gt;&lt;wsp:rsid wsp:val=&quot;005A05DF&quot;/&gt;&lt;wsp:rsid wsp:val=&quot;005A0652&quot;/&gt;&lt;wsp:rsid wsp:val=&quot;005A0753&quot;/&gt;&lt;wsp:rsid wsp:val=&quot;005A0CB6&quot;/&gt;&lt;wsp:rsid wsp:val=&quot;005A1D03&quot;/&gt;&lt;wsp:rsid wsp:val=&quot;005A2229&quot;/&gt;&lt;wsp:rsid wsp:val=&quot;005A2A35&quot;/&gt;&lt;wsp:rsid wsp:val=&quot;005A320D&quot;/&gt;&lt;wsp:rsid wsp:val=&quot;005A36E3&quot;/&gt;&lt;wsp:rsid wsp:val=&quot;005A3A31&quot;/&gt;&lt;wsp:rsid wsp:val=&quot;005A3B1E&quot;/&gt;&lt;wsp:rsid wsp:val=&quot;005A3ECD&quot;/&gt;&lt;wsp:rsid wsp:val=&quot;005A40D5&quot;/&gt;&lt;wsp:rsid wsp:val=&quot;005A44FD&quot;/&gt;&lt;wsp:rsid wsp:val=&quot;005A4651&quot;/&gt;&lt;wsp:rsid wsp:val=&quot;005A4674&quot;/&gt;&lt;wsp:rsid wsp:val=&quot;005A4999&quot;/&gt;&lt;wsp:rsid wsp:val=&quot;005A4BC1&quot;/&gt;&lt;wsp:rsid wsp:val=&quot;005A4E38&quot;/&gt;&lt;wsp:rsid wsp:val=&quot;005A4E39&quot;/&gt;&lt;wsp:rsid wsp:val=&quot;005A50CE&quot;/&gt;&lt;wsp:rsid wsp:val=&quot;005A53A2&quot;/&gt;&lt;wsp:rsid wsp:val=&quot;005A588D&quot;/&gt;&lt;wsp:rsid wsp:val=&quot;005A59CF&quot;/&gt;&lt;wsp:rsid wsp:val=&quot;005A6441&quot;/&gt;&lt;wsp:rsid wsp:val=&quot;005A6A3A&quot;/&gt;&lt;wsp:rsid wsp:val=&quot;005A6B41&quot;/&gt;&lt;wsp:rsid wsp:val=&quot;005A6FA1&quot;/&gt;&lt;wsp:rsid wsp:val=&quot;005A7EB7&quot;/&gt;&lt;wsp:rsid wsp:val=&quot;005A7F72&quot;/&gt;&lt;wsp:rsid wsp:val=&quot;005B00FD&quot;/&gt;&lt;wsp:rsid wsp:val=&quot;005B0814&quot;/&gt;&lt;wsp:rsid wsp:val=&quot;005B0AD4&quot;/&gt;&lt;wsp:rsid wsp:val=&quot;005B107A&quot;/&gt;&lt;wsp:rsid wsp:val=&quot;005B17EB&quot;/&gt;&lt;wsp:rsid wsp:val=&quot;005B1A2C&quot;/&gt;&lt;wsp:rsid wsp:val=&quot;005B1B01&quot;/&gt;&lt;wsp:rsid wsp:val=&quot;005B1C8E&quot;/&gt;&lt;wsp:rsid wsp:val=&quot;005B1EB5&quot;/&gt;&lt;wsp:rsid wsp:val=&quot;005B2D4D&quot;/&gt;&lt;wsp:rsid wsp:val=&quot;005B2EB8&quot;/&gt;&lt;wsp:rsid wsp:val=&quot;005B3041&quot;/&gt;&lt;wsp:rsid wsp:val=&quot;005B34BD&quot;/&gt;&lt;wsp:rsid wsp:val=&quot;005B355C&quot;/&gt;&lt;wsp:rsid wsp:val=&quot;005B3715&quot;/&gt;&lt;wsp:rsid wsp:val=&quot;005B3C58&quot;/&gt;&lt;wsp:rsid wsp:val=&quot;005B3C7C&quot;/&gt;&lt;wsp:rsid wsp:val=&quot;005B4911&quot;/&gt;&lt;wsp:rsid wsp:val=&quot;005B4C5C&quot;/&gt;&lt;wsp:rsid wsp:val=&quot;005B4E3D&quot;/&gt;&lt;wsp:rsid wsp:val=&quot;005B4E83&quot;/&gt;&lt;wsp:rsid wsp:val=&quot;005B541A&quot;/&gt;&lt;wsp:rsid wsp:val=&quot;005B5425&quot;/&gt;&lt;wsp:rsid wsp:val=&quot;005B54FE&quot;/&gt;&lt;wsp:rsid wsp:val=&quot;005B559D&quot;/&gt;&lt;wsp:rsid wsp:val=&quot;005B59C9&quot;/&gt;&lt;wsp:rsid wsp:val=&quot;005B5A55&quot;/&gt;&lt;wsp:rsid wsp:val=&quot;005B5C26&quot;/&gt;&lt;wsp:rsid wsp:val=&quot;005B6477&quot;/&gt;&lt;wsp:rsid wsp:val=&quot;005B66A9&quot;/&gt;&lt;wsp:rsid wsp:val=&quot;005B66F3&quot;/&gt;&lt;wsp:rsid wsp:val=&quot;005B6FAE&quot;/&gt;&lt;wsp:rsid wsp:val=&quot;005B703E&quot;/&gt;&lt;wsp:rsid wsp:val=&quot;005B70E8&quot;/&gt;&lt;wsp:rsid wsp:val=&quot;005B7389&quot;/&gt;&lt;wsp:rsid wsp:val=&quot;005B7798&quot;/&gt;&lt;wsp:rsid wsp:val=&quot;005B7824&quot;/&gt;&lt;wsp:rsid wsp:val=&quot;005B7BDB&quot;/&gt;&lt;wsp:rsid wsp:val=&quot;005B7E2B&quot;/&gt;&lt;wsp:rsid wsp:val=&quot;005C023B&quot;/&gt;&lt;wsp:rsid wsp:val=&quot;005C0625&quot;/&gt;&lt;wsp:rsid wsp:val=&quot;005C0904&quot;/&gt;&lt;wsp:rsid wsp:val=&quot;005C09BF&quot;/&gt;&lt;wsp:rsid wsp:val=&quot;005C0D61&quot;/&gt;&lt;wsp:rsid wsp:val=&quot;005C0DDE&quot;/&gt;&lt;wsp:rsid wsp:val=&quot;005C11DA&quot;/&gt;&lt;wsp:rsid wsp:val=&quot;005C1225&quot;/&gt;&lt;wsp:rsid wsp:val=&quot;005C1314&quot;/&gt;&lt;wsp:rsid wsp:val=&quot;005C132F&quot;/&gt;&lt;wsp:rsid wsp:val=&quot;005C165E&quot;/&gt;&lt;wsp:rsid wsp:val=&quot;005C1752&quot;/&gt;&lt;wsp:rsid wsp:val=&quot;005C2144&quot;/&gt;&lt;wsp:rsid wsp:val=&quot;005C2476&quot;/&gt;&lt;wsp:rsid wsp:val=&quot;005C2687&quot;/&gt;&lt;wsp:rsid wsp:val=&quot;005C2D85&quot;/&gt;&lt;wsp:rsid wsp:val=&quot;005C376D&quot;/&gt;&lt;wsp:rsid wsp:val=&quot;005C3A65&quot;/&gt;&lt;wsp:rsid wsp:val=&quot;005C3CDF&quot;/&gt;&lt;wsp:rsid wsp:val=&quot;005C44FE&quot;/&gt;&lt;wsp:rsid wsp:val=&quot;005C482A&quot;/&gt;&lt;wsp:rsid wsp:val=&quot;005C4B4D&quot;/&gt;&lt;wsp:rsid wsp:val=&quot;005C4DE3&quot;/&gt;&lt;wsp:rsid wsp:val=&quot;005C5183&quot;/&gt;&lt;wsp:rsid wsp:val=&quot;005C5379&quot;/&gt;&lt;wsp:rsid wsp:val=&quot;005C5452&quot;/&gt;&lt;wsp:rsid wsp:val=&quot;005C5656&quot;/&gt;&lt;wsp:rsid wsp:val=&quot;005C5849&quot;/&gt;&lt;wsp:rsid wsp:val=&quot;005C5985&quot;/&gt;&lt;wsp:rsid wsp:val=&quot;005C61E1&quot;/&gt;&lt;wsp:rsid wsp:val=&quot;005C6EAA&quot;/&gt;&lt;wsp:rsid wsp:val=&quot;005C7340&quot;/&gt;&lt;wsp:rsid wsp:val=&quot;005C7A54&quot;/&gt;&lt;wsp:rsid wsp:val=&quot;005C7CAD&quot;/&gt;&lt;wsp:rsid wsp:val=&quot;005C7EF8&quot;/&gt;&lt;wsp:rsid wsp:val=&quot;005C7F92&quot;/&gt;&lt;wsp:rsid wsp:val=&quot;005D005F&quot;/&gt;&lt;wsp:rsid wsp:val=&quot;005D0102&quot;/&gt;&lt;wsp:rsid wsp:val=&quot;005D01D8&quot;/&gt;&lt;wsp:rsid wsp:val=&quot;005D02FA&quot;/&gt;&lt;wsp:rsid wsp:val=&quot;005D047B&quot;/&gt;&lt;wsp:rsid wsp:val=&quot;005D0536&quot;/&gt;&lt;wsp:rsid wsp:val=&quot;005D0790&quot;/&gt;&lt;wsp:rsid wsp:val=&quot;005D0FCE&quot;/&gt;&lt;wsp:rsid wsp:val=&quot;005D1374&quot;/&gt;&lt;wsp:rsid wsp:val=&quot;005D20FC&quot;/&gt;&lt;wsp:rsid wsp:val=&quot;005D228D&quot;/&gt;&lt;wsp:rsid wsp:val=&quot;005D241F&quot;/&gt;&lt;wsp:rsid wsp:val=&quot;005D24A2&quot;/&gt;&lt;wsp:rsid wsp:val=&quot;005D26D7&quot;/&gt;&lt;wsp:rsid wsp:val=&quot;005D2A49&quot;/&gt;&lt;wsp:rsid wsp:val=&quot;005D2B7E&quot;/&gt;&lt;wsp:rsid wsp:val=&quot;005D2EE8&quot;/&gt;&lt;wsp:rsid wsp:val=&quot;005D31D3&quot;/&gt;&lt;wsp:rsid wsp:val=&quot;005D37FF&quot;/&gt;&lt;wsp:rsid wsp:val=&quot;005D38F9&quot;/&gt;&lt;wsp:rsid wsp:val=&quot;005D4261&quot;/&gt;&lt;wsp:rsid wsp:val=&quot;005D4764&quot;/&gt;&lt;wsp:rsid wsp:val=&quot;005D5499&quot;/&gt;&lt;wsp:rsid wsp:val=&quot;005D5511&quot;/&gt;&lt;wsp:rsid wsp:val=&quot;005D576B&quot;/&gt;&lt;wsp:rsid wsp:val=&quot;005D594D&quot;/&gt;&lt;wsp:rsid wsp:val=&quot;005D5E46&quot;/&gt;&lt;wsp:rsid wsp:val=&quot;005D6057&quot;/&gt;&lt;wsp:rsid wsp:val=&quot;005D609E&quot;/&gt;&lt;wsp:rsid wsp:val=&quot;005D64A5&quot;/&gt;&lt;wsp:rsid wsp:val=&quot;005D6929&quot;/&gt;&lt;wsp:rsid wsp:val=&quot;005D6B30&quot;/&gt;&lt;wsp:rsid wsp:val=&quot;005D6E1C&quot;/&gt;&lt;wsp:rsid wsp:val=&quot;005D7741&quot;/&gt;&lt;wsp:rsid wsp:val=&quot;005D7E04&quot;/&gt;&lt;wsp:rsid wsp:val=&quot;005D7FED&quot;/&gt;&lt;wsp:rsid wsp:val=&quot;005E0082&quot;/&gt;&lt;wsp:rsid wsp:val=&quot;005E025B&quot;/&gt;&lt;wsp:rsid wsp:val=&quot;005E0D1D&quot;/&gt;&lt;wsp:rsid wsp:val=&quot;005E1385&quot;/&gt;&lt;wsp:rsid wsp:val=&quot;005E1393&quot;/&gt;&lt;wsp:rsid wsp:val=&quot;005E15AA&quot;/&gt;&lt;wsp:rsid wsp:val=&quot;005E1A58&quot;/&gt;&lt;wsp:rsid wsp:val=&quot;005E1AD0&quot;/&gt;&lt;wsp:rsid wsp:val=&quot;005E1C06&quot;/&gt;&lt;wsp:rsid wsp:val=&quot;005E2E2C&quot;/&gt;&lt;wsp:rsid wsp:val=&quot;005E35FD&quot;/&gt;&lt;wsp:rsid wsp:val=&quot;005E3801&quot;/&gt;&lt;wsp:rsid wsp:val=&quot;005E383F&quot;/&gt;&lt;wsp:rsid wsp:val=&quot;005E3C1D&quot;/&gt;&lt;wsp:rsid wsp:val=&quot;005E48F7&quot;/&gt;&lt;wsp:rsid wsp:val=&quot;005E4AA6&quot;/&gt;&lt;wsp:rsid wsp:val=&quot;005E4F80&quot;/&gt;&lt;wsp:rsid wsp:val=&quot;005E4FBD&quot;/&gt;&lt;wsp:rsid wsp:val=&quot;005E5009&quot;/&gt;&lt;wsp:rsid wsp:val=&quot;005E5256&quot;/&gt;&lt;wsp:rsid wsp:val=&quot;005E5563&quot;/&gt;&lt;wsp:rsid wsp:val=&quot;005E580A&quot;/&gt;&lt;wsp:rsid wsp:val=&quot;005E5B43&quot;/&gt;&lt;wsp:rsid wsp:val=&quot;005E66F1&quot;/&gt;&lt;wsp:rsid wsp:val=&quot;005E6888&quot;/&gt;&lt;wsp:rsid wsp:val=&quot;005E6AFB&quot;/&gt;&lt;wsp:rsid wsp:val=&quot;005E7551&quot;/&gt;&lt;wsp:rsid wsp:val=&quot;005E7698&quot;/&gt;&lt;wsp:rsid wsp:val=&quot;005E7A47&quot;/&gt;&lt;wsp:rsid wsp:val=&quot;005E7E29&quot;/&gt;&lt;wsp:rsid wsp:val=&quot;005E7F1A&quot;/&gt;&lt;wsp:rsid wsp:val=&quot;005F031E&quot;/&gt;&lt;wsp:rsid wsp:val=&quot;005F0362&quot;/&gt;&lt;wsp:rsid wsp:val=&quot;005F0B4C&quot;/&gt;&lt;wsp:rsid wsp:val=&quot;005F0B53&quot;/&gt;&lt;wsp:rsid wsp:val=&quot;005F0C46&quot;/&gt;&lt;wsp:rsid wsp:val=&quot;005F172A&quot;/&gt;&lt;wsp:rsid wsp:val=&quot;005F1912&quot;/&gt;&lt;wsp:rsid wsp:val=&quot;005F1C6B&quot;/&gt;&lt;wsp:rsid wsp:val=&quot;005F1FE4&quot;/&gt;&lt;wsp:rsid wsp:val=&quot;005F209A&quot;/&gt;&lt;wsp:rsid wsp:val=&quot;005F2405&quot;/&gt;&lt;wsp:rsid wsp:val=&quot;005F2441&quot;/&gt;&lt;wsp:rsid wsp:val=&quot;005F327D&quot;/&gt;&lt;wsp:rsid wsp:val=&quot;005F369B&quot;/&gt;&lt;wsp:rsid wsp:val=&quot;005F3702&quot;/&gt;&lt;wsp:rsid wsp:val=&quot;005F3F7F&quot;/&gt;&lt;wsp:rsid wsp:val=&quot;005F40E5&quot;/&gt;&lt;wsp:rsid wsp:val=&quot;005F4660&quot;/&gt;&lt;wsp:rsid wsp:val=&quot;005F46D9&quot;/&gt;&lt;wsp:rsid wsp:val=&quot;005F4950&quot;/&gt;&lt;wsp:rsid wsp:val=&quot;005F509E&quot;/&gt;&lt;wsp:rsid wsp:val=&quot;005F5526&quot;/&gt;&lt;wsp:rsid wsp:val=&quot;005F5746&quot;/&gt;&lt;wsp:rsid wsp:val=&quot;005F5844&quot;/&gt;&lt;wsp:rsid wsp:val=&quot;005F5BF5&quot;/&gt;&lt;wsp:rsid wsp:val=&quot;005F5F84&quot;/&gt;&lt;wsp:rsid wsp:val=&quot;005F660A&quot;/&gt;&lt;wsp:rsid wsp:val=&quot;005F6680&quot;/&gt;&lt;wsp:rsid wsp:val=&quot;005F6697&quot;/&gt;&lt;wsp:rsid wsp:val=&quot;005F6F9C&quot;/&gt;&lt;wsp:rsid wsp:val=&quot;005F6FFC&quot;/&gt;&lt;wsp:rsid wsp:val=&quot;005F75E0&quot;/&gt;&lt;wsp:rsid wsp:val=&quot;005F7F11&quot;/&gt;&lt;wsp:rsid wsp:val=&quot;006004DE&quot;/&gt;&lt;wsp:rsid wsp:val=&quot;00600B3F&quot;/&gt;&lt;wsp:rsid wsp:val=&quot;00600E1A&quot;/&gt;&lt;wsp:rsid wsp:val=&quot;00601072&quot;/&gt;&lt;wsp:rsid wsp:val=&quot;006012EF&quot;/&gt;&lt;wsp:rsid wsp:val=&quot;0060144E&quot;/&gt;&lt;wsp:rsid wsp:val=&quot;00601754&quot;/&gt;&lt;wsp:rsid wsp:val=&quot;00601D4D&quot;/&gt;&lt;wsp:rsid wsp:val=&quot;00601FCD&quot;/&gt;&lt;wsp:rsid wsp:val=&quot;00602354&quot;/&gt;&lt;wsp:rsid wsp:val=&quot;0060243B&quot;/&gt;&lt;wsp:rsid wsp:val=&quot;0060254B&quot;/&gt;&lt;wsp:rsid wsp:val=&quot;0060268D&quot;/&gt;&lt;wsp:rsid wsp:val=&quot;0060322F&quot;/&gt;&lt;wsp:rsid wsp:val=&quot;006033ED&quot;/&gt;&lt;wsp:rsid wsp:val=&quot;006039C5&quot;/&gt;&lt;wsp:rsid wsp:val=&quot;00603B1B&quot;/&gt;&lt;wsp:rsid wsp:val=&quot;00603DEF&quot;/&gt;&lt;wsp:rsid wsp:val=&quot;00604148&quot;/&gt;&lt;wsp:rsid wsp:val=&quot;006043D7&quot;/&gt;&lt;wsp:rsid wsp:val=&quot;006043E3&quot;/&gt;&lt;wsp:rsid wsp:val=&quot;00604594&quot;/&gt;&lt;wsp:rsid wsp:val=&quot;0060466F&quot;/&gt;&lt;wsp:rsid wsp:val=&quot;00604708&quot;/&gt;&lt;wsp:rsid wsp:val=&quot;00604AAE&quot;/&gt;&lt;wsp:rsid wsp:val=&quot;00604CFF&quot;/&gt;&lt;wsp:rsid wsp:val=&quot;00605207&quot;/&gt;&lt;wsp:rsid wsp:val=&quot;00605399&quot;/&gt;&lt;wsp:rsid wsp:val=&quot;006054EE&quot;/&gt;&lt;wsp:rsid wsp:val=&quot;0060591D&quot;/&gt;&lt;wsp:rsid wsp:val=&quot;006059EC&quot;/&gt;&lt;wsp:rsid wsp:val=&quot;00605B5D&quot;/&gt;&lt;wsp:rsid wsp:val=&quot;00605CD6&quot;/&gt;&lt;wsp:rsid wsp:val=&quot;00605CF3&quot;/&gt;&lt;wsp:rsid wsp:val=&quot;00607039&quot;/&gt;&lt;wsp:rsid wsp:val=&quot;00607077&quot;/&gt;&lt;wsp:rsid wsp:val=&quot;00607324&quot;/&gt;&lt;wsp:rsid wsp:val=&quot;006074A6&quot;/&gt;&lt;wsp:rsid wsp:val=&quot;006074B1&quot;/&gt;&lt;wsp:rsid wsp:val=&quot;00607858&quot;/&gt;&lt;wsp:rsid wsp:val=&quot;006079D8&quot;/&gt;&lt;wsp:rsid wsp:val=&quot;00607ADE&quot;/&gt;&lt;wsp:rsid wsp:val=&quot;00607E68&quot;/&gt;&lt;wsp:rsid wsp:val=&quot;00607EA3&quot;/&gt;&lt;wsp:rsid wsp:val=&quot;0061005A&quot;/&gt;&lt;wsp:rsid wsp:val=&quot;006102C6&quot;/&gt;&lt;wsp:rsid wsp:val=&quot;006103F0&quot;/&gt;&lt;wsp:rsid wsp:val=&quot;00610C25&quot;/&gt;&lt;wsp:rsid wsp:val=&quot;006113A9&quot;/&gt;&lt;wsp:rsid wsp:val=&quot;00611A0D&quot;/&gt;&lt;wsp:rsid wsp:val=&quot;00612A01&quot;/&gt;&lt;wsp:rsid wsp:val=&quot;00612C73&quot;/&gt;&lt;wsp:rsid wsp:val=&quot;00613036&quot;/&gt;&lt;wsp:rsid wsp:val=&quot;006131E0&quot;/&gt;&lt;wsp:rsid wsp:val=&quot;006134CE&quot;/&gt;&lt;wsp:rsid wsp:val=&quot;006138D8&quot;/&gt;&lt;wsp:rsid wsp:val=&quot;00614064&quot;/&gt;&lt;wsp:rsid wsp:val=&quot;006141D8&quot;/&gt;&lt;wsp:rsid wsp:val=&quot;00614CB4&quot;/&gt;&lt;wsp:rsid wsp:val=&quot;00614D1E&quot;/&gt;&lt;wsp:rsid wsp:val=&quot;0061524B&quot;/&gt;&lt;wsp:rsid wsp:val=&quot;0061565F&quot;/&gt;&lt;wsp:rsid wsp:val=&quot;00615850&quot;/&gt;&lt;wsp:rsid wsp:val=&quot;00615BDB&quot;/&gt;&lt;wsp:rsid wsp:val=&quot;0061626A&quot;/&gt;&lt;wsp:rsid wsp:val=&quot;006163CC&quot;/&gt;&lt;wsp:rsid wsp:val=&quot;00616885&quot;/&gt;&lt;wsp:rsid wsp:val=&quot;0061717F&quot;/&gt;&lt;wsp:rsid wsp:val=&quot;006171DC&quot;/&gt;&lt;wsp:rsid wsp:val=&quot;0061723D&quot;/&gt;&lt;wsp:rsid wsp:val=&quot;006175CF&quot;/&gt;&lt;wsp:rsid wsp:val=&quot;00617AAC&quot;/&gt;&lt;wsp:rsid wsp:val=&quot;00617F13&quot;/&gt;&lt;wsp:rsid wsp:val=&quot;006201A2&quot;/&gt;&lt;wsp:rsid wsp:val=&quot;00620254&quot;/&gt;&lt;wsp:rsid wsp:val=&quot;00620686&quot;/&gt;&lt;wsp:rsid wsp:val=&quot;006209E8&quot;/&gt;&lt;wsp:rsid wsp:val=&quot;00620B86&quot;/&gt;&lt;wsp:rsid wsp:val=&quot;0062155F&quot;/&gt;&lt;wsp:rsid wsp:val=&quot;00621B6A&quot;/&gt;&lt;wsp:rsid wsp:val=&quot;00621C0B&quot;/&gt;&lt;wsp:rsid wsp:val=&quot;00621C72&quot;/&gt;&lt;wsp:rsid wsp:val=&quot;00621CAD&quot;/&gt;&lt;wsp:rsid wsp:val=&quot;0062216C&quot;/&gt;&lt;wsp:rsid wsp:val=&quot;006226CA&quot;/&gt;&lt;wsp:rsid wsp:val=&quot;0062286B&quot;/&gt;&lt;wsp:rsid wsp:val=&quot;00622DF3&quot;/&gt;&lt;wsp:rsid wsp:val=&quot;00623427&quot;/&gt;&lt;wsp:rsid wsp:val=&quot;00623490&quot;/&gt;&lt;wsp:rsid wsp:val=&quot;00623780&quot;/&gt;&lt;wsp:rsid wsp:val=&quot;00623EF3&quot;/&gt;&lt;wsp:rsid wsp:val=&quot;00623FCD&quot;/&gt;&lt;wsp:rsid wsp:val=&quot;00624304&quot;/&gt;&lt;wsp:rsid wsp:val=&quot;00624721&quot;/&gt;&lt;wsp:rsid wsp:val=&quot;00624AFA&quot;/&gt;&lt;wsp:rsid wsp:val=&quot;00624C6E&quot;/&gt;&lt;wsp:rsid wsp:val=&quot;00624FB3&quot;/&gt;&lt;wsp:rsid wsp:val=&quot;00625423&quot;/&gt;&lt;wsp:rsid wsp:val=&quot;006254ED&quot;/&gt;&lt;wsp:rsid wsp:val=&quot;00625B24&quot;/&gt;&lt;wsp:rsid wsp:val=&quot;0062657C&quot;/&gt;&lt;wsp:rsid wsp:val=&quot;006269CB&quot;/&gt;&lt;wsp:rsid wsp:val=&quot;00626C25&quot;/&gt;&lt;wsp:rsid wsp:val=&quot;00626C47&quot;/&gt;&lt;wsp:rsid wsp:val=&quot;00626E64&quot;/&gt;&lt;wsp:rsid wsp:val=&quot;00627BA3&quot;/&gt;&lt;wsp:rsid wsp:val=&quot;00627C39&quot;/&gt;&lt;wsp:rsid wsp:val=&quot;00627E44&quot;/&gt;&lt;wsp:rsid wsp:val=&quot;006300D7&quot;/&gt;&lt;wsp:rsid wsp:val=&quot;0063046A&quot;/&gt;&lt;wsp:rsid wsp:val=&quot;006307B0&quot;/&gt;&lt;wsp:rsid wsp:val=&quot;00630DBB&quot;/&gt;&lt;wsp:rsid wsp:val=&quot;00630E31&quot;/&gt;&lt;wsp:rsid wsp:val=&quot;00631007&quot;/&gt;&lt;wsp:rsid wsp:val=&quot;006317DB&quot;/&gt;&lt;wsp:rsid wsp:val=&quot;00631826&quot;/&gt;&lt;wsp:rsid wsp:val=&quot;00631E8A&quot;/&gt;&lt;wsp:rsid wsp:val=&quot;00631FFA&quot;/&gt;&lt;wsp:rsid wsp:val=&quot;00632507&quot;/&gt;&lt;wsp:rsid wsp:val=&quot;006326BC&quot;/&gt;&lt;wsp:rsid wsp:val=&quot;00632927&quot;/&gt;&lt;wsp:rsid wsp:val=&quot;00632A0E&quot;/&gt;&lt;wsp:rsid wsp:val=&quot;00632A4C&quot;/&gt;&lt;wsp:rsid wsp:val=&quot;00632BF5&quot;/&gt;&lt;wsp:rsid wsp:val=&quot;00633296&quot;/&gt;&lt;wsp:rsid wsp:val=&quot;006338F7&quot;/&gt;&lt;wsp:rsid wsp:val=&quot;00633951&quot;/&gt;&lt;wsp:rsid wsp:val=&quot;00633965&quot;/&gt;&lt;wsp:rsid wsp:val=&quot;00633B5E&quot;/&gt;&lt;wsp:rsid wsp:val=&quot;00633C0A&quot;/&gt;&lt;wsp:rsid wsp:val=&quot;00633D62&quot;/&gt;&lt;wsp:rsid wsp:val=&quot;0063405E&quot;/&gt;&lt;wsp:rsid wsp:val=&quot;006341AD&quot;/&gt;&lt;wsp:rsid wsp:val=&quot;006347F5&quot;/&gt;&lt;wsp:rsid wsp:val=&quot;00635372&quot;/&gt;&lt;wsp:rsid wsp:val=&quot;00635EDC&quot;/&gt;&lt;wsp:rsid wsp:val=&quot;00635F56&quot;/&gt;&lt;wsp:rsid wsp:val=&quot;00636094&quot;/&gt;&lt;wsp:rsid wsp:val=&quot;0063681F&quot;/&gt;&lt;wsp:rsid wsp:val=&quot;0063688F&quot;/&gt;&lt;wsp:rsid wsp:val=&quot;00636A76&quot;/&gt;&lt;wsp:rsid wsp:val=&quot;00636FB3&quot;/&gt;&lt;wsp:rsid wsp:val=&quot;00637395&quot;/&gt;&lt;wsp:rsid wsp:val=&quot;006373B0&quot;/&gt;&lt;wsp:rsid wsp:val=&quot;006373C7&quot;/&gt;&lt;wsp:rsid wsp:val=&quot;006374F0&quot;/&gt;&lt;wsp:rsid wsp:val=&quot;00637E00&quot;/&gt;&lt;wsp:rsid wsp:val=&quot;006401C6&quot;/&gt;&lt;wsp:rsid wsp:val=&quot;00640207&quot;/&gt;&lt;wsp:rsid wsp:val=&quot;00640222&quot;/&gt;&lt;wsp:rsid wsp:val=&quot;00640529&quot;/&gt;&lt;wsp:rsid wsp:val=&quot;006409F3&quot;/&gt;&lt;wsp:rsid wsp:val=&quot;00640C8D&quot;/&gt;&lt;wsp:rsid wsp:val=&quot;00640D97&quot;/&gt;&lt;wsp:rsid wsp:val=&quot;00641061&quot;/&gt;&lt;wsp:rsid wsp:val=&quot;006419ED&quot;/&gt;&lt;wsp:rsid wsp:val=&quot;00641F06&quot;/&gt;&lt;wsp:rsid wsp:val=&quot;00642A0B&quot;/&gt;&lt;wsp:rsid wsp:val=&quot;00642D10&quot;/&gt;&lt;wsp:rsid wsp:val=&quot;00643769&quot;/&gt;&lt;wsp:rsid wsp:val=&quot;006437A9&quot;/&gt;&lt;wsp:rsid wsp:val=&quot;00643973&quot;/&gt;&lt;wsp:rsid wsp:val=&quot;00644177&quot;/&gt;&lt;wsp:rsid wsp:val=&quot;00644200&quot;/&gt;&lt;wsp:rsid wsp:val=&quot;00644203&quot;/&gt;&lt;wsp:rsid wsp:val=&quot;0064428B&quot;/&gt;&lt;wsp:rsid wsp:val=&quot;00644511&quot;/&gt;&lt;wsp:rsid wsp:val=&quot;0064486C&quot;/&gt;&lt;wsp:rsid wsp:val=&quot;00644E60&quot;/&gt;&lt;wsp:rsid wsp:val=&quot;00644F00&quot;/&gt;&lt;wsp:rsid wsp:val=&quot;00645657&quot;/&gt;&lt;wsp:rsid wsp:val=&quot;006457B7&quot;/&gt;&lt;wsp:rsid wsp:val=&quot;00646E2C&quot;/&gt;&lt;wsp:rsid wsp:val=&quot;00647CB3&quot;/&gt;&lt;wsp:rsid wsp:val=&quot;00647D60&quot;/&gt;&lt;wsp:rsid wsp:val=&quot;0065011B&quot;/&gt;&lt;wsp:rsid wsp:val=&quot;00650150&quot;/&gt;&lt;wsp:rsid wsp:val=&quot;00650854&quot;/&gt;&lt;wsp:rsid wsp:val=&quot;00650B51&quot;/&gt;&lt;wsp:rsid wsp:val=&quot;00650CF1&quot;/&gt;&lt;wsp:rsid wsp:val=&quot;00650D1E&quot;/&gt;&lt;wsp:rsid wsp:val=&quot;00650DFE&quot;/&gt;&lt;wsp:rsid wsp:val=&quot;00650EB8&quot;/&gt;&lt;wsp:rsid wsp:val=&quot;00650F7C&quot;/&gt;&lt;wsp:rsid wsp:val=&quot;00650FBE&quot;/&gt;&lt;wsp:rsid wsp:val=&quot;006511BA&quot;/&gt;&lt;wsp:rsid wsp:val=&quot;00651216&quot;/&gt;&lt;wsp:rsid wsp:val=&quot;006513D5&quot;/&gt;&lt;wsp:rsid wsp:val=&quot;006518B1&quot;/&gt;&lt;wsp:rsid wsp:val=&quot;00651AD3&quot;/&gt;&lt;wsp:rsid wsp:val=&quot;00651FA0&quot;/&gt;&lt;wsp:rsid wsp:val=&quot;00652BB4&quot;/&gt;&lt;wsp:rsid wsp:val=&quot;00653273&quot;/&gt;&lt;wsp:rsid wsp:val=&quot;00653B2C&quot;/&gt;&lt;wsp:rsid wsp:val=&quot;00653BEA&quot;/&gt;&lt;wsp:rsid wsp:val=&quot;006542FE&quot;/&gt;&lt;wsp:rsid wsp:val=&quot;00654346&quot;/&gt;&lt;wsp:rsid wsp:val=&quot;0065443C&quot;/&gt;&lt;wsp:rsid wsp:val=&quot;006544F6&quot;/&gt;&lt;wsp:rsid wsp:val=&quot;00654A45&quot;/&gt;&lt;wsp:rsid wsp:val=&quot;00654B42&quot;/&gt;&lt;wsp:rsid wsp:val=&quot;00654C1F&quot;/&gt;&lt;wsp:rsid wsp:val=&quot;00654C81&quot;/&gt;&lt;wsp:rsid wsp:val=&quot;00654F6A&quot;/&gt;&lt;wsp:rsid wsp:val=&quot;00655070&quot;/&gt;&lt;wsp:rsid wsp:val=&quot;00655223&quot;/&gt;&lt;wsp:rsid wsp:val=&quot;00655595&quot;/&gt;&lt;wsp:rsid wsp:val=&quot;00655780&quot;/&gt;&lt;wsp:rsid wsp:val=&quot;0065594D&quot;/&gt;&lt;wsp:rsid wsp:val=&quot;006561FF&quot;/&gt;&lt;wsp:rsid wsp:val=&quot;0065635B&quot;/&gt;&lt;wsp:rsid wsp:val=&quot;00656D6F&quot;/&gt;&lt;wsp:rsid wsp:val=&quot;00656E70&quot;/&gt;&lt;wsp:rsid wsp:val=&quot;00657005&quot;/&gt;&lt;wsp:rsid wsp:val=&quot;006578D9&quot;/&gt;&lt;wsp:rsid wsp:val=&quot;00657999&quot;/&gt;&lt;wsp:rsid wsp:val=&quot;00657F67&quot;/&gt;&lt;wsp:rsid wsp:val=&quot;006601A6&quot;/&gt;&lt;wsp:rsid wsp:val=&quot;006601F9&quot;/&gt;&lt;wsp:rsid wsp:val=&quot;006602D1&quot;/&gt;&lt;wsp:rsid wsp:val=&quot;0066055C&quot;/&gt;&lt;wsp:rsid wsp:val=&quot;006605DC&quot;/&gt;&lt;wsp:rsid wsp:val=&quot;0066096E&quot;/&gt;&lt;wsp:rsid wsp:val=&quot;006612E9&quot;/&gt;&lt;wsp:rsid wsp:val=&quot;00661636&quot;/&gt;&lt;wsp:rsid wsp:val=&quot;00661664&quot;/&gt;&lt;wsp:rsid wsp:val=&quot;00661CC2&quot;/&gt;&lt;wsp:rsid wsp:val=&quot;00661D38&quot;/&gt;&lt;wsp:rsid wsp:val=&quot;00662166&quot;/&gt;&lt;wsp:rsid wsp:val=&quot;00662255&quot;/&gt;&lt;wsp:rsid wsp:val=&quot;00662AF6&quot;/&gt;&lt;wsp:rsid wsp:val=&quot;00662DE9&quot;/&gt;&lt;wsp:rsid wsp:val=&quot;00662FA2&quot;/&gt;&lt;wsp:rsid wsp:val=&quot;006635DC&quot;/&gt;&lt;wsp:rsid wsp:val=&quot;0066376A&quot;/&gt;&lt;wsp:rsid wsp:val=&quot;00663908&quot;/&gt;&lt;wsp:rsid wsp:val=&quot;0066402E&quot;/&gt;&lt;wsp:rsid wsp:val=&quot;00664250&quot;/&gt;&lt;wsp:rsid wsp:val=&quot;006646F4&quot;/&gt;&lt;wsp:rsid wsp:val=&quot;00664BF5&quot;/&gt;&lt;wsp:rsid wsp:val=&quot;00665229&quot;/&gt;&lt;wsp:rsid wsp:val=&quot;00665316&quot;/&gt;&lt;wsp:rsid wsp:val=&quot;006654E8&quot;/&gt;&lt;wsp:rsid wsp:val=&quot;0066568F&quot;/&gt;&lt;wsp:rsid wsp:val=&quot;00665882&quot;/&gt;&lt;wsp:rsid wsp:val=&quot;00665CCE&quot;/&gt;&lt;wsp:rsid wsp:val=&quot;006662D2&quot;/&gt;&lt;wsp:rsid wsp:val=&quot;00666948&quot;/&gt;&lt;wsp:rsid wsp:val=&quot;00666C94&quot;/&gt;&lt;wsp:rsid wsp:val=&quot;0066712F&quot;/&gt;&lt;wsp:rsid wsp:val=&quot;006671FD&quot;/&gt;&lt;wsp:rsid wsp:val=&quot;006672FC&quot;/&gt;&lt;wsp:rsid wsp:val=&quot;0066736D&quot;/&gt;&lt;wsp:rsid wsp:val=&quot;00667A27&quot;/&gt;&lt;wsp:rsid wsp:val=&quot;00670450&quot;/&gt;&lt;wsp:rsid wsp:val=&quot;006704BF&quot;/&gt;&lt;wsp:rsid wsp:val=&quot;00670AD6&quot;/&gt;&lt;wsp:rsid wsp:val=&quot;00670D20&quot;/&gt;&lt;wsp:rsid wsp:val=&quot;00670ECD&quot;/&gt;&lt;wsp:rsid wsp:val=&quot;006710F4&quot;/&gt;&lt;wsp:rsid wsp:val=&quot;00671169&quot;/&gt;&lt;wsp:rsid wsp:val=&quot;006713FE&quot;/&gt;&lt;wsp:rsid wsp:val=&quot;00671773&quot;/&gt;&lt;wsp:rsid wsp:val=&quot;00671C8F&quot;/&gt;&lt;wsp:rsid wsp:val=&quot;006723C8&quot;/&gt;&lt;wsp:rsid wsp:val=&quot;006724CA&quot;/&gt;&lt;wsp:rsid wsp:val=&quot;00672605&quot;/&gt;&lt;wsp:rsid wsp:val=&quot;00672966&quot;/&gt;&lt;wsp:rsid wsp:val=&quot;006729A2&quot;/&gt;&lt;wsp:rsid wsp:val=&quot;00672F44&quot;/&gt;&lt;wsp:rsid wsp:val=&quot;00673201&quot;/&gt;&lt;wsp:rsid wsp:val=&quot;0067330E&quot;/&gt;&lt;wsp:rsid wsp:val=&quot;006735BC&quot;/&gt;&lt;wsp:rsid wsp:val=&quot;006737DD&quot;/&gt;&lt;wsp:rsid wsp:val=&quot;00673BDE&quot;/&gt;&lt;wsp:rsid wsp:val=&quot;00673EB7&quot;/&gt;&lt;wsp:rsid wsp:val=&quot;00673FBF&quot;/&gt;&lt;wsp:rsid wsp:val=&quot;00674460&quot;/&gt;&lt;wsp:rsid wsp:val=&quot;00674474&quot;/&gt;&lt;wsp:rsid wsp:val=&quot;00674E8B&quot;/&gt;&lt;wsp:rsid wsp:val=&quot;0067517B&quot;/&gt;&lt;wsp:rsid wsp:val=&quot;006751EF&quot;/&gt;&lt;wsp:rsid wsp:val=&quot;00675652&quot;/&gt;&lt;wsp:rsid wsp:val=&quot;006757DC&quot;/&gt;&lt;wsp:rsid wsp:val=&quot;0067656D&quot;/&gt;&lt;wsp:rsid wsp:val=&quot;006766AF&quot;/&gt;&lt;wsp:rsid wsp:val=&quot;006767B8&quot;/&gt;&lt;wsp:rsid wsp:val=&quot;00676D77&quot;/&gt;&lt;wsp:rsid wsp:val=&quot;00677370&quot;/&gt;&lt;wsp:rsid wsp:val=&quot;006773A5&quot;/&gt;&lt;wsp:rsid wsp:val=&quot;00677725&quot;/&gt;&lt;wsp:rsid wsp:val=&quot;006777A2&quot;/&gt;&lt;wsp:rsid wsp:val=&quot;006777EC&quot;/&gt;&lt;wsp:rsid wsp:val=&quot;00677F20&quot;/&gt;&lt;wsp:rsid wsp:val=&quot;00677FC7&quot;/&gt;&lt;wsp:rsid wsp:val=&quot;0068013A&quot;/&gt;&lt;wsp:rsid wsp:val=&quot;00680199&quot;/&gt;&lt;wsp:rsid wsp:val=&quot;00680A97&quot;/&gt;&lt;wsp:rsid wsp:val=&quot;00680C05&quot;/&gt;&lt;wsp:rsid wsp:val=&quot;00680F30&quot;/&gt;&lt;wsp:rsid wsp:val=&quot;00680F81&quot;/&gt;&lt;wsp:rsid wsp:val=&quot;0068102D&quot;/&gt;&lt;wsp:rsid wsp:val=&quot;0068139A&quot;/&gt;&lt;wsp:rsid wsp:val=&quot;006819F6&quot;/&gt;&lt;wsp:rsid wsp:val=&quot;00681A9A&quot;/&gt;&lt;wsp:rsid wsp:val=&quot;00681BF2&quot;/&gt;&lt;wsp:rsid wsp:val=&quot;00681CF3&quot;/&gt;&lt;wsp:rsid wsp:val=&quot;0068226B&quot;/&gt;&lt;wsp:rsid wsp:val=&quot;00682318&quot;/&gt;&lt;wsp:rsid wsp:val=&quot;006827C5&quot;/&gt;&lt;wsp:rsid wsp:val=&quot;00682A4A&quot;/&gt;&lt;wsp:rsid wsp:val=&quot;00682ED3&quot;/&gt;&lt;wsp:rsid wsp:val=&quot;00683136&quot;/&gt;&lt;wsp:rsid wsp:val=&quot;00683BF9&quot;/&gt;&lt;wsp:rsid wsp:val=&quot;00683D7F&quot;/&gt;&lt;wsp:rsid wsp:val=&quot;00684035&quot;/&gt;&lt;wsp:rsid wsp:val=&quot;006841F4&quot;/&gt;&lt;wsp:rsid wsp:val=&quot;00684258&quot;/&gt;&lt;wsp:rsid wsp:val=&quot;00684353&quot;/&gt;&lt;wsp:rsid wsp:val=&quot;00685586&quot;/&gt;&lt;wsp:rsid wsp:val=&quot;00685725&quot;/&gt;&lt;wsp:rsid wsp:val=&quot;00685D3B&quot;/&gt;&lt;wsp:rsid wsp:val=&quot;0068623E&quot;/&gt;&lt;wsp:rsid wsp:val=&quot;00686366&quot;/&gt;&lt;wsp:rsid wsp:val=&quot;0068653A&quot;/&gt;&lt;wsp:rsid wsp:val=&quot;0068657C&quot;/&gt;&lt;wsp:rsid wsp:val=&quot;0068673B&quot;/&gt;&lt;wsp:rsid wsp:val=&quot;00686C33&quot;/&gt;&lt;wsp:rsid wsp:val=&quot;0068721F&quot;/&gt;&lt;wsp:rsid wsp:val=&quot;006879C9&quot;/&gt;&lt;wsp:rsid wsp:val=&quot;006879D8&quot;/&gt;&lt;wsp:rsid wsp:val=&quot;00687E2A&quot;/&gt;&lt;wsp:rsid wsp:val=&quot;00690386&quot;/&gt;&lt;wsp:rsid wsp:val=&quot;006904C0&quot;/&gt;&lt;wsp:rsid wsp:val=&quot;00690D12&quot;/&gt;&lt;wsp:rsid wsp:val=&quot;00690F0E&quot;/&gt;&lt;wsp:rsid wsp:val=&quot;006919C5&quot;/&gt;&lt;wsp:rsid wsp:val=&quot;00691D43&quot;/&gt;&lt;wsp:rsid wsp:val=&quot;00692250&quot;/&gt;&lt;wsp:rsid wsp:val=&quot;00692602&quot;/&gt;&lt;wsp:rsid wsp:val=&quot;00692799&quot;/&gt;&lt;wsp:rsid wsp:val=&quot;006927F0&quot;/&gt;&lt;wsp:rsid wsp:val=&quot;00692979&quot;/&gt;&lt;wsp:rsid wsp:val=&quot;00692A0D&quot;/&gt;&lt;wsp:rsid wsp:val=&quot;00693077&quot;/&gt;&lt;wsp:rsid wsp:val=&quot;00693295&quot;/&gt;&lt;wsp:rsid wsp:val=&quot;00693386&quot;/&gt;&lt;wsp:rsid wsp:val=&quot;00693CA1&quot;/&gt;&lt;wsp:rsid wsp:val=&quot;00693CCC&quot;/&gt;&lt;wsp:rsid wsp:val=&quot;006943ED&quot;/&gt;&lt;wsp:rsid wsp:val=&quot;0069447C&quot;/&gt;&lt;wsp:rsid wsp:val=&quot;0069461D&quot;/&gt;&lt;wsp:rsid wsp:val=&quot;006949AD&quot;/&gt;&lt;wsp:rsid wsp:val=&quot;006949CD&quot;/&gt;&lt;wsp:rsid wsp:val=&quot;00694D1C&quot;/&gt;&lt;wsp:rsid wsp:val=&quot;00694D7A&quot;/&gt;&lt;wsp:rsid wsp:val=&quot;00695A99&quot;/&gt;&lt;wsp:rsid wsp:val=&quot;00695E95&quot;/&gt;&lt;wsp:rsid wsp:val=&quot;00696244&quot;/&gt;&lt;wsp:rsid wsp:val=&quot;0069643A&quot;/&gt;&lt;wsp:rsid wsp:val=&quot;006964E5&quot;/&gt;&lt;wsp:rsid wsp:val=&quot;0069675A&quot;/&gt;&lt;wsp:rsid wsp:val=&quot;006969D6&quot;/&gt;&lt;wsp:rsid wsp:val=&quot;0069755C&quot;/&gt;&lt;wsp:rsid wsp:val=&quot;006979DC&quot;/&gt;&lt;wsp:rsid wsp:val=&quot;00697C2C&quot;/&gt;&lt;wsp:rsid wsp:val=&quot;006A05EF&quot;/&gt;&lt;wsp:rsid wsp:val=&quot;006A0942&quot;/&gt;&lt;wsp:rsid wsp:val=&quot;006A18CF&quot;/&gt;&lt;wsp:rsid wsp:val=&quot;006A18DD&quot;/&gt;&lt;wsp:rsid wsp:val=&quot;006A221C&quot;/&gt;&lt;wsp:rsid wsp:val=&quot;006A2347&quot;/&gt;&lt;wsp:rsid wsp:val=&quot;006A23FD&quot;/&gt;&lt;wsp:rsid wsp:val=&quot;006A24B3&quot;/&gt;&lt;wsp:rsid wsp:val=&quot;006A267B&quot;/&gt;&lt;wsp:rsid wsp:val=&quot;006A2733&quot;/&gt;&lt;wsp:rsid wsp:val=&quot;006A2CB0&quot;/&gt;&lt;wsp:rsid wsp:val=&quot;006A2D0E&quot;/&gt;&lt;wsp:rsid wsp:val=&quot;006A2E66&quot;/&gt;&lt;wsp:rsid wsp:val=&quot;006A2F39&quot;/&gt;&lt;wsp:rsid wsp:val=&quot;006A3227&quot;/&gt;&lt;wsp:rsid wsp:val=&quot;006A3290&quot;/&gt;&lt;wsp:rsid wsp:val=&quot;006A3396&quot;/&gt;&lt;wsp:rsid wsp:val=&quot;006A3574&quot;/&gt;&lt;wsp:rsid wsp:val=&quot;006A358B&quot;/&gt;&lt;wsp:rsid wsp:val=&quot;006A3D40&quot;/&gt;&lt;wsp:rsid wsp:val=&quot;006A3F94&quot;/&gt;&lt;wsp:rsid wsp:val=&quot;006A4113&quot;/&gt;&lt;wsp:rsid wsp:val=&quot;006A457C&quot;/&gt;&lt;wsp:rsid wsp:val=&quot;006A4584&quot;/&gt;&lt;wsp:rsid wsp:val=&quot;006A484F&quot;/&gt;&lt;wsp:rsid wsp:val=&quot;006A49B5&quot;/&gt;&lt;wsp:rsid wsp:val=&quot;006A5185&quot;/&gt;&lt;wsp:rsid wsp:val=&quot;006A5A45&quot;/&gt;&lt;wsp:rsid wsp:val=&quot;006A5CA3&quot;/&gt;&lt;wsp:rsid wsp:val=&quot;006A5E26&quot;/&gt;&lt;wsp:rsid wsp:val=&quot;006A6725&quot;/&gt;&lt;wsp:rsid wsp:val=&quot;006A6B69&quot;/&gt;&lt;wsp:rsid wsp:val=&quot;006A6CCF&quot;/&gt;&lt;wsp:rsid wsp:val=&quot;006A6CD8&quot;/&gt;&lt;wsp:rsid wsp:val=&quot;006A7574&quot;/&gt;&lt;wsp:rsid wsp:val=&quot;006A7984&quot;/&gt;&lt;wsp:rsid wsp:val=&quot;006A7BF2&quot;/&gt;&lt;wsp:rsid wsp:val=&quot;006A7C40&quot;/&gt;&lt;wsp:rsid wsp:val=&quot;006A7FDD&quot;/&gt;&lt;wsp:rsid wsp:val=&quot;006B0489&quot;/&gt;&lt;wsp:rsid wsp:val=&quot;006B0A5E&quot;/&gt;&lt;wsp:rsid wsp:val=&quot;006B0C66&quot;/&gt;&lt;wsp:rsid wsp:val=&quot;006B14F4&quot;/&gt;&lt;wsp:rsid wsp:val=&quot;006B163E&quot;/&gt;&lt;wsp:rsid wsp:val=&quot;006B166D&quot;/&gt;&lt;wsp:rsid wsp:val=&quot;006B18B8&quot;/&gt;&lt;wsp:rsid wsp:val=&quot;006B19B2&quot;/&gt;&lt;wsp:rsid wsp:val=&quot;006B1A22&quot;/&gt;&lt;wsp:rsid wsp:val=&quot;006B1DA2&quot;/&gt;&lt;wsp:rsid wsp:val=&quot;006B1F5F&quot;/&gt;&lt;wsp:rsid wsp:val=&quot;006B20F8&quot;/&gt;&lt;wsp:rsid wsp:val=&quot;006B21E9&quot;/&gt;&lt;wsp:rsid wsp:val=&quot;006B242D&quot;/&gt;&lt;wsp:rsid wsp:val=&quot;006B2790&quot;/&gt;&lt;wsp:rsid wsp:val=&quot;006B393F&quot;/&gt;&lt;wsp:rsid wsp:val=&quot;006B3B90&quot;/&gt;&lt;wsp:rsid wsp:val=&quot;006B3E55&quot;/&gt;&lt;wsp:rsid wsp:val=&quot;006B4566&quot;/&gt;&lt;wsp:rsid wsp:val=&quot;006B460F&quot;/&gt;&lt;wsp:rsid wsp:val=&quot;006B4B53&quot;/&gt;&lt;wsp:rsid wsp:val=&quot;006B4D4E&quot;/&gt;&lt;wsp:rsid wsp:val=&quot;006B63A2&quot;/&gt;&lt;wsp:rsid wsp:val=&quot;006B6AD0&quot;/&gt;&lt;wsp:rsid wsp:val=&quot;006B6BA3&quot;/&gt;&lt;wsp:rsid wsp:val=&quot;006B6C95&quot;/&gt;&lt;wsp:rsid wsp:val=&quot;006B725C&quot;/&gt;&lt;wsp:rsid wsp:val=&quot;006B785D&quot;/&gt;&lt;wsp:rsid wsp:val=&quot;006B7864&quot;/&gt;&lt;wsp:rsid wsp:val=&quot;006B789D&quot;/&gt;&lt;wsp:rsid wsp:val=&quot;006B7953&quot;/&gt;&lt;wsp:rsid wsp:val=&quot;006C0079&quot;/&gt;&lt;wsp:rsid wsp:val=&quot;006C02E3&quot;/&gt;&lt;wsp:rsid wsp:val=&quot;006C03B2&quot;/&gt;&lt;wsp:rsid wsp:val=&quot;006C09DD&quot;/&gt;&lt;wsp:rsid wsp:val=&quot;006C0A1A&quot;/&gt;&lt;wsp:rsid wsp:val=&quot;006C10B4&quot;/&gt;&lt;wsp:rsid wsp:val=&quot;006C18F3&quot;/&gt;&lt;wsp:rsid wsp:val=&quot;006C1B3F&quot;/&gt;&lt;wsp:rsid wsp:val=&quot;006C2113&quot;/&gt;&lt;wsp:rsid wsp:val=&quot;006C27DA&quot;/&gt;&lt;wsp:rsid wsp:val=&quot;006C2CDB&quot;/&gt;&lt;wsp:rsid wsp:val=&quot;006C3009&quot;/&gt;&lt;wsp:rsid wsp:val=&quot;006C375B&quot;/&gt;&lt;wsp:rsid wsp:val=&quot;006C377A&quot;/&gt;&lt;wsp:rsid wsp:val=&quot;006C3EF2&quot;/&gt;&lt;wsp:rsid wsp:val=&quot;006C3F40&quot;/&gt;&lt;wsp:rsid wsp:val=&quot;006C44D3&quot;/&gt;&lt;wsp:rsid wsp:val=&quot;006C45C1&quot;/&gt;&lt;wsp:rsid wsp:val=&quot;006C47EE&quot;/&gt;&lt;wsp:rsid wsp:val=&quot;006C4B0F&quot;/&gt;&lt;wsp:rsid wsp:val=&quot;006C4B11&quot;/&gt;&lt;wsp:rsid wsp:val=&quot;006C4D69&quot;/&gt;&lt;wsp:rsid wsp:val=&quot;006C5023&quot;/&gt;&lt;wsp:rsid wsp:val=&quot;006C50C3&quot;/&gt;&lt;wsp:rsid wsp:val=&quot;006C50D3&quot;/&gt;&lt;wsp:rsid wsp:val=&quot;006C5215&quot;/&gt;&lt;wsp:rsid wsp:val=&quot;006C566C&quot;/&gt;&lt;wsp:rsid wsp:val=&quot;006C57EC&quot;/&gt;&lt;wsp:rsid wsp:val=&quot;006C5A4C&quot;/&gt;&lt;wsp:rsid wsp:val=&quot;006C5B51&quot;/&gt;&lt;wsp:rsid wsp:val=&quot;006C5C20&quot;/&gt;&lt;wsp:rsid wsp:val=&quot;006C5FF1&quot;/&gt;&lt;wsp:rsid wsp:val=&quot;006C6253&quot;/&gt;&lt;wsp:rsid wsp:val=&quot;006C6287&quot;/&gt;&lt;wsp:rsid wsp:val=&quot;006C6649&quot;/&gt;&lt;wsp:rsid wsp:val=&quot;006C677C&quot;/&gt;&lt;wsp:rsid wsp:val=&quot;006C6E76&quot;/&gt;&lt;wsp:rsid wsp:val=&quot;006C6E92&quot;/&gt;&lt;wsp:rsid wsp:val=&quot;006C6FF5&quot;/&gt;&lt;wsp:rsid wsp:val=&quot;006C7428&quot;/&gt;&lt;wsp:rsid wsp:val=&quot;006C75C9&quot;/&gt;&lt;wsp:rsid wsp:val=&quot;006D0233&quot;/&gt;&lt;wsp:rsid wsp:val=&quot;006D03CD&quot;/&gt;&lt;wsp:rsid wsp:val=&quot;006D08A7&quot;/&gt;&lt;wsp:rsid wsp:val=&quot;006D0A70&quot;/&gt;&lt;wsp:rsid wsp:val=&quot;006D0AD9&quot;/&gt;&lt;wsp:rsid wsp:val=&quot;006D0B57&quot;/&gt;&lt;wsp:rsid wsp:val=&quot;006D0DED&quot;/&gt;&lt;wsp:rsid wsp:val=&quot;006D19ED&quot;/&gt;&lt;wsp:rsid wsp:val=&quot;006D1A23&quot;/&gt;&lt;wsp:rsid wsp:val=&quot;006D1F1A&quot;/&gt;&lt;wsp:rsid wsp:val=&quot;006D21FF&quot;/&gt;&lt;wsp:rsid wsp:val=&quot;006D2627&quot;/&gt;&lt;wsp:rsid wsp:val=&quot;006D2B11&quot;/&gt;&lt;wsp:rsid wsp:val=&quot;006D31AF&quot;/&gt;&lt;wsp:rsid wsp:val=&quot;006D31DD&quot;/&gt;&lt;wsp:rsid wsp:val=&quot;006D343D&quot;/&gt;&lt;wsp:rsid wsp:val=&quot;006D3D66&quot;/&gt;&lt;wsp:rsid wsp:val=&quot;006D3E35&quot;/&gt;&lt;wsp:rsid wsp:val=&quot;006D409F&quot;/&gt;&lt;wsp:rsid wsp:val=&quot;006D492A&quot;/&gt;&lt;wsp:rsid wsp:val=&quot;006D493C&quot;/&gt;&lt;wsp:rsid wsp:val=&quot;006D4CBD&quot;/&gt;&lt;wsp:rsid wsp:val=&quot;006D4E49&quot;/&gt;&lt;wsp:rsid wsp:val=&quot;006D4F72&quot;/&gt;&lt;wsp:rsid wsp:val=&quot;006D5606&quot;/&gt;&lt;wsp:rsid wsp:val=&quot;006D59BF&quot;/&gt;&lt;wsp:rsid wsp:val=&quot;006D5AE7&quot;/&gt;&lt;wsp:rsid wsp:val=&quot;006D5EC2&quot;/&gt;&lt;wsp:rsid wsp:val=&quot;006D5FEF&quot;/&gt;&lt;wsp:rsid wsp:val=&quot;006D615D&quot;/&gt;&lt;wsp:rsid wsp:val=&quot;006D634C&quot;/&gt;&lt;wsp:rsid wsp:val=&quot;006D65A4&quot;/&gt;&lt;wsp:rsid wsp:val=&quot;006D73E0&quot;/&gt;&lt;wsp:rsid wsp:val=&quot;006D7598&quot;/&gt;&lt;wsp:rsid wsp:val=&quot;006D7650&quot;/&gt;&lt;wsp:rsid wsp:val=&quot;006D7B93&quot;/&gt;&lt;wsp:rsid wsp:val=&quot;006D7D41&quot;/&gt;&lt;wsp:rsid wsp:val=&quot;006D7DAD&quot;/&gt;&lt;wsp:rsid wsp:val=&quot;006E078E&quot;/&gt;&lt;wsp:rsid wsp:val=&quot;006E0ADC&quot;/&gt;&lt;wsp:rsid wsp:val=&quot;006E0B16&quot;/&gt;&lt;wsp:rsid wsp:val=&quot;006E0E60&quot;/&gt;&lt;wsp:rsid wsp:val=&quot;006E0ED0&quot;/&gt;&lt;wsp:rsid wsp:val=&quot;006E176F&quot;/&gt;&lt;wsp:rsid wsp:val=&quot;006E22CC&quot;/&gt;&lt;wsp:rsid wsp:val=&quot;006E2AA6&quot;/&gt;&lt;wsp:rsid wsp:val=&quot;006E3854&quot;/&gt;&lt;wsp:rsid wsp:val=&quot;006E3BA9&quot;/&gt;&lt;wsp:rsid wsp:val=&quot;006E3D3A&quot;/&gt;&lt;wsp:rsid wsp:val=&quot;006E40E5&quot;/&gt;&lt;wsp:rsid wsp:val=&quot;006E4361&quot;/&gt;&lt;wsp:rsid wsp:val=&quot;006E459B&quot;/&gt;&lt;wsp:rsid wsp:val=&quot;006E4917&quot;/&gt;&lt;wsp:rsid wsp:val=&quot;006E5093&quot;/&gt;&lt;wsp:rsid wsp:val=&quot;006E512D&quot;/&gt;&lt;wsp:rsid wsp:val=&quot;006E5151&quot;/&gt;&lt;wsp:rsid wsp:val=&quot;006E54EC&quot;/&gt;&lt;wsp:rsid wsp:val=&quot;006E554E&quot;/&gt;&lt;wsp:rsid wsp:val=&quot;006E55EF&quot;/&gt;&lt;wsp:rsid wsp:val=&quot;006E574E&quot;/&gt;&lt;wsp:rsid wsp:val=&quot;006E5FE9&quot;/&gt;&lt;wsp:rsid wsp:val=&quot;006E6043&quot;/&gt;&lt;wsp:rsid wsp:val=&quot;006E6311&quot;/&gt;&lt;wsp:rsid wsp:val=&quot;006E6A05&quot;/&gt;&lt;wsp:rsid wsp:val=&quot;006E6DA9&quot;/&gt;&lt;wsp:rsid wsp:val=&quot;006E6F03&quot;/&gt;&lt;wsp:rsid wsp:val=&quot;006E71A8&quot;/&gt;&lt;wsp:rsid wsp:val=&quot;006E7320&quot;/&gt;&lt;wsp:rsid wsp:val=&quot;006E7496&quot;/&gt;&lt;wsp:rsid wsp:val=&quot;006E792F&quot;/&gt;&lt;wsp:rsid wsp:val=&quot;006E7969&quot;/&gt;&lt;wsp:rsid wsp:val=&quot;006E7E49&quot;/&gt;&lt;wsp:rsid wsp:val=&quot;006E7F71&quot;/&gt;&lt;wsp:rsid wsp:val=&quot;006F0072&quot;/&gt;&lt;wsp:rsid wsp:val=&quot;006F04E2&quot;/&gt;&lt;wsp:rsid wsp:val=&quot;006F05C2&quot;/&gt;&lt;wsp:rsid wsp:val=&quot;006F090B&quot;/&gt;&lt;wsp:rsid wsp:val=&quot;006F0C12&quot;/&gt;&lt;wsp:rsid wsp:val=&quot;006F0E20&quot;/&gt;&lt;wsp:rsid wsp:val=&quot;006F0EB1&quot;/&gt;&lt;wsp:rsid wsp:val=&quot;006F0F8E&quot;/&gt;&lt;wsp:rsid wsp:val=&quot;006F1008&quot;/&gt;&lt;wsp:rsid wsp:val=&quot;006F13E6&quot;/&gt;&lt;wsp:rsid wsp:val=&quot;006F1D86&quot;/&gt;&lt;wsp:rsid wsp:val=&quot;006F22CB&quot;/&gt;&lt;wsp:rsid wsp:val=&quot;006F291E&quot;/&gt;&lt;wsp:rsid wsp:val=&quot;006F2E21&quot;/&gt;&lt;wsp:rsid wsp:val=&quot;006F3052&quot;/&gt;&lt;wsp:rsid wsp:val=&quot;006F314D&quot;/&gt;&lt;wsp:rsid wsp:val=&quot;006F3738&quot;/&gt;&lt;wsp:rsid wsp:val=&quot;006F3B01&quot;/&gt;&lt;wsp:rsid wsp:val=&quot;006F3BDF&quot;/&gt;&lt;wsp:rsid wsp:val=&quot;006F4072&quot;/&gt;&lt;wsp:rsid wsp:val=&quot;006F4189&quot;/&gt;&lt;wsp:rsid wsp:val=&quot;006F45CB&quot;/&gt;&lt;wsp:rsid wsp:val=&quot;006F4A19&quot;/&gt;&lt;wsp:rsid wsp:val=&quot;006F557B&quot;/&gt;&lt;wsp:rsid wsp:val=&quot;006F5B41&quot;/&gt;&lt;wsp:rsid wsp:val=&quot;006F6689&quot;/&gt;&lt;wsp:rsid wsp:val=&quot;006F6740&quot;/&gt;&lt;wsp:rsid wsp:val=&quot;006F6C5E&quot;/&gt;&lt;wsp:rsid wsp:val=&quot;006F7181&quot;/&gt;&lt;wsp:rsid wsp:val=&quot;006F73A7&quot;/&gt;&lt;wsp:rsid wsp:val=&quot;006F746D&quot;/&gt;&lt;wsp:rsid wsp:val=&quot;006F7A92&quot;/&gt;&lt;wsp:rsid wsp:val=&quot;006F7C53&quot;/&gt;&lt;wsp:rsid wsp:val=&quot;006F7E42&quot;/&gt;&lt;wsp:rsid wsp:val=&quot;00700042&quot;/&gt;&lt;wsp:rsid wsp:val=&quot;0070023A&quot;/&gt;&lt;wsp:rsid wsp:val=&quot;007003F7&quot;/&gt;&lt;wsp:rsid wsp:val=&quot;0070179E&quot;/&gt;&lt;wsp:rsid wsp:val=&quot;007017EA&quot;/&gt;&lt;wsp:rsid wsp:val=&quot;0070181F&quot;/&gt;&lt;wsp:rsid wsp:val=&quot;0070193E&quot;/&gt;&lt;wsp:rsid wsp:val=&quot;00701B27&quot;/&gt;&lt;wsp:rsid wsp:val=&quot;00701D40&quot;/&gt;&lt;wsp:rsid wsp:val=&quot;00702BFC&quot;/&gt;&lt;wsp:rsid wsp:val=&quot;00702E6B&quot;/&gt;&lt;wsp:rsid wsp:val=&quot;007034BC&quot;/&gt;&lt;wsp:rsid wsp:val=&quot;007035F6&quot;/&gt;&lt;wsp:rsid wsp:val=&quot;007036E5&quot;/&gt;&lt;wsp:rsid wsp:val=&quot;00703D58&quot;/&gt;&lt;wsp:rsid wsp:val=&quot;00704266&quot;/&gt;&lt;wsp:rsid wsp:val=&quot;007043B3&quot;/&gt;&lt;wsp:rsid wsp:val=&quot;007044C2&quot;/&gt;&lt;wsp:rsid wsp:val=&quot;007047A7&quot;/&gt;&lt;wsp:rsid wsp:val=&quot;00704A33&quot;/&gt;&lt;wsp:rsid wsp:val=&quot;00704DEB&quot;/&gt;&lt;wsp:rsid wsp:val=&quot;00705584&quot;/&gt;&lt;wsp:rsid wsp:val=&quot;00705C6C&quot;/&gt;&lt;wsp:rsid wsp:val=&quot;00705E96&quot;/&gt;&lt;wsp:rsid wsp:val=&quot;00706E08&quot;/&gt;&lt;wsp:rsid wsp:val=&quot;00706F3F&quot;/&gt;&lt;wsp:rsid wsp:val=&quot;0070711F&quot;/&gt;&lt;wsp:rsid wsp:val=&quot;0070743B&quot;/&gt;&lt;wsp:rsid wsp:val=&quot;0070796A&quot;/&gt;&lt;wsp:rsid wsp:val=&quot;00707A89&quot;/&gt;&lt;wsp:rsid wsp:val=&quot;007101EE&quot;/&gt;&lt;wsp:rsid wsp:val=&quot;00710839&quot;/&gt;&lt;wsp:rsid wsp:val=&quot;00710905&quot;/&gt;&lt;wsp:rsid wsp:val=&quot;00710994&quot;/&gt;&lt;wsp:rsid wsp:val=&quot;007109CD&quot;/&gt;&lt;wsp:rsid wsp:val=&quot;00710A3E&quot;/&gt;&lt;wsp:rsid wsp:val=&quot;00710BCF&quot;/&gt;&lt;wsp:rsid wsp:val=&quot;00710D33&quot;/&gt;&lt;wsp:rsid wsp:val=&quot;00710E31&quot;/&gt;&lt;wsp:rsid wsp:val=&quot;007110FE&quot;/&gt;&lt;wsp:rsid wsp:val=&quot;00711366&quot;/&gt;&lt;wsp:rsid wsp:val=&quot;00711760&quot;/&gt;&lt;wsp:rsid wsp:val=&quot;0071196B&quot;/&gt;&lt;wsp:rsid wsp:val=&quot;00711A0F&quot;/&gt;&lt;wsp:rsid wsp:val=&quot;00711AE4&quot;/&gt;&lt;wsp:rsid wsp:val=&quot;00711CBA&quot;/&gt;&lt;wsp:rsid wsp:val=&quot;00711D10&quot;/&gt;&lt;wsp:rsid wsp:val=&quot;00711D73&quot;/&gt;&lt;wsp:rsid wsp:val=&quot;00711E0C&quot;/&gt;&lt;wsp:rsid wsp:val=&quot;007128DA&quot;/&gt;&lt;wsp:rsid wsp:val=&quot;00712A0F&quot;/&gt;&lt;wsp:rsid wsp:val=&quot;00712FDB&quot;/&gt;&lt;wsp:rsid wsp:val=&quot;0071374D&quot;/&gt;&lt;wsp:rsid wsp:val=&quot;00714095&quot;/&gt;&lt;wsp:rsid wsp:val=&quot;00714312&quot;/&gt;&lt;wsp:rsid wsp:val=&quot;00714526&quot;/&gt;&lt;wsp:rsid wsp:val=&quot;00714722&quot;/&gt;&lt;wsp:rsid wsp:val=&quot;00714A2D&quot;/&gt;&lt;wsp:rsid wsp:val=&quot;00714D6A&quot;/&gt;&lt;wsp:rsid wsp:val=&quot;00715920&quot;/&gt;&lt;wsp:rsid wsp:val=&quot;00715F49&quot;/&gt;&lt;wsp:rsid wsp:val=&quot;00716037&quot;/&gt;&lt;wsp:rsid wsp:val=&quot;007162F2&quot;/&gt;&lt;wsp:rsid wsp:val=&quot;007163BF&quot;/&gt;&lt;wsp:rsid wsp:val=&quot;0071649C&quot;/&gt;&lt;wsp:rsid wsp:val=&quot;00716528&quot;/&gt;&lt;wsp:rsid wsp:val=&quot;007166E4&quot;/&gt;&lt;wsp:rsid wsp:val=&quot;00716FC0&quot;/&gt;&lt;wsp:rsid wsp:val=&quot;00717267&quot;/&gt;&lt;wsp:rsid wsp:val=&quot;007178EE&quot;/&gt;&lt;wsp:rsid wsp:val=&quot;00717B0A&quot;/&gt;&lt;wsp:rsid wsp:val=&quot;00720759&quot;/&gt;&lt;wsp:rsid wsp:val=&quot;007208FF&quot;/&gt;&lt;wsp:rsid wsp:val=&quot;00720BD4&quot;/&gt;&lt;wsp:rsid wsp:val=&quot;00720D16&quot;/&gt;&lt;wsp:rsid wsp:val=&quot;00720F2A&quot;/&gt;&lt;wsp:rsid wsp:val=&quot;00721011&quot;/&gt;&lt;wsp:rsid wsp:val=&quot;0072116F&quot;/&gt;&lt;wsp:rsid wsp:val=&quot;007215A9&quot;/&gt;&lt;wsp:rsid wsp:val=&quot;007215BF&quot;/&gt;&lt;wsp:rsid wsp:val=&quot;007218A9&quot;/&gt;&lt;wsp:rsid wsp:val=&quot;0072190B&quot;/&gt;&lt;wsp:rsid wsp:val=&quot;00721965&quot;/&gt;&lt;wsp:rsid wsp:val=&quot;00721E1D&quot;/&gt;&lt;wsp:rsid wsp:val=&quot;00721E87&quot;/&gt;&lt;wsp:rsid wsp:val=&quot;00721F9A&quot;/&gt;&lt;wsp:rsid wsp:val=&quot;00722B72&quot;/&gt;&lt;wsp:rsid wsp:val=&quot;00723701&quot;/&gt;&lt;wsp:rsid wsp:val=&quot;00723C7E&quot;/&gt;&lt;wsp:rsid wsp:val=&quot;00723EC3&quot;/&gt;&lt;wsp:rsid wsp:val=&quot;00724426&quot;/&gt;&lt;wsp:rsid wsp:val=&quot;00725068&quot;/&gt;&lt;wsp:rsid wsp:val=&quot;007254B1&quot;/&gt;&lt;wsp:rsid wsp:val=&quot;0072560E&quot;/&gt;&lt;wsp:rsid wsp:val=&quot;007257FE&quot;/&gt;&lt;wsp:rsid wsp:val=&quot;00725CB6&quot;/&gt;&lt;wsp:rsid wsp:val=&quot;00725D75&quot;/&gt;&lt;wsp:rsid wsp:val=&quot;0072602E&quot;/&gt;&lt;wsp:rsid wsp:val=&quot;00726281&quot;/&gt;&lt;wsp:rsid wsp:val=&quot;0072665F&quot;/&gt;&lt;wsp:rsid wsp:val=&quot;007275D0&quot;/&gt;&lt;wsp:rsid wsp:val=&quot;00727E9F&quot;/&gt;&lt;wsp:rsid wsp:val=&quot;00730302&quot;/&gt;&lt;wsp:rsid wsp:val=&quot;00730E1C&quot;/&gt;&lt;wsp:rsid wsp:val=&quot;0073128B&quot;/&gt;&lt;wsp:rsid wsp:val=&quot;0073171A&quot;/&gt;&lt;wsp:rsid wsp:val=&quot;00731793&quot;/&gt;&lt;wsp:rsid wsp:val=&quot;007319D1&quot;/&gt;&lt;wsp:rsid wsp:val=&quot;00731A41&quot;/&gt;&lt;wsp:rsid wsp:val=&quot;00731C75&quot;/&gt;&lt;wsp:rsid wsp:val=&quot;00731D37&quot;/&gt;&lt;wsp:rsid wsp:val=&quot;00731DAC&quot;/&gt;&lt;wsp:rsid wsp:val=&quot;00731E4B&quot;/&gt;&lt;wsp:rsid wsp:val=&quot;00732321&quot;/&gt;&lt;wsp:rsid wsp:val=&quot;00732E4B&quot;/&gt;&lt;wsp:rsid wsp:val=&quot;00733315&quot;/&gt;&lt;wsp:rsid wsp:val=&quot;00733858&quot;/&gt;&lt;wsp:rsid wsp:val=&quot;00733A74&quot;/&gt;&lt;wsp:rsid wsp:val=&quot;00733A80&quot;/&gt;&lt;wsp:rsid wsp:val=&quot;00733AA9&quot;/&gt;&lt;wsp:rsid wsp:val=&quot;00733D80&quot;/&gt;&lt;wsp:rsid wsp:val=&quot;00733F4E&quot;/&gt;&lt;wsp:rsid wsp:val=&quot;00734133&quot;/&gt;&lt;wsp:rsid wsp:val=&quot;0073448F&quot;/&gt;&lt;wsp:rsid wsp:val=&quot;0073497A&quot;/&gt;&lt;wsp:rsid wsp:val=&quot;007356D0&quot;/&gt;&lt;wsp:rsid wsp:val=&quot;0073637C&quot;/&gt;&lt;wsp:rsid wsp:val=&quot;007366CA&quot;/&gt;&lt;wsp:rsid wsp:val=&quot;00736D7B&quot;/&gt;&lt;wsp:rsid wsp:val=&quot;007377ED&quot;/&gt;&lt;wsp:rsid wsp:val=&quot;007379C8&quot;/&gt;&lt;wsp:rsid wsp:val=&quot;00740094&quot;/&gt;&lt;wsp:rsid wsp:val=&quot;00740698&quot;/&gt;&lt;wsp:rsid wsp:val=&quot;007406C0&quot;/&gt;&lt;wsp:rsid wsp:val=&quot;0074097D&quot;/&gt;&lt;wsp:rsid wsp:val=&quot;00740AC1&quot;/&gt;&lt;wsp:rsid wsp:val=&quot;00740BBF&quot;/&gt;&lt;wsp:rsid wsp:val=&quot;00740CD3&quot;/&gt;&lt;wsp:rsid wsp:val=&quot;0074108B&quot;/&gt;&lt;wsp:rsid wsp:val=&quot;007418A6&quot;/&gt;&lt;wsp:rsid wsp:val=&quot;00741A05&quot;/&gt;&lt;wsp:rsid wsp:val=&quot;007420C9&quot;/&gt;&lt;wsp:rsid wsp:val=&quot;00742235&quot;/&gt;&lt;wsp:rsid wsp:val=&quot;00742695&quot;/&gt;&lt;wsp:rsid wsp:val=&quot;007426B7&quot;/&gt;&lt;wsp:rsid wsp:val=&quot;00742A51&quot;/&gt;&lt;wsp:rsid wsp:val=&quot;00742BFB&quot;/&gt;&lt;wsp:rsid wsp:val=&quot;00742EC0&quot;/&gt;&lt;wsp:rsid wsp:val=&quot;007430F0&quot;/&gt;&lt;wsp:rsid wsp:val=&quot;00743757&quot;/&gt;&lt;wsp:rsid wsp:val=&quot;007437DB&quot;/&gt;&lt;wsp:rsid wsp:val=&quot;00743867&quot;/&gt;&lt;wsp:rsid wsp:val=&quot;00744055&quot;/&gt;&lt;wsp:rsid wsp:val=&quot;0074460B&quot;/&gt;&lt;wsp:rsid wsp:val=&quot;00744FB1&quot;/&gt;&lt;wsp:rsid wsp:val=&quot;00745307&quot;/&gt;&lt;wsp:rsid wsp:val=&quot;0074576E&quot;/&gt;&lt;wsp:rsid wsp:val=&quot;00745EBB&quot;/&gt;&lt;wsp:rsid wsp:val=&quot;00746167&quot;/&gt;&lt;wsp:rsid wsp:val=&quot;00746199&quot;/&gt;&lt;wsp:rsid wsp:val=&quot;007462A6&quot;/&gt;&lt;wsp:rsid wsp:val=&quot;0074644A&quot;/&gt;&lt;wsp:rsid wsp:val=&quot;007464E7&quot;/&gt;&lt;wsp:rsid wsp:val=&quot;0074723F&quot;/&gt;&lt;wsp:rsid wsp:val=&quot;00747446&quot;/&gt;&lt;wsp:rsid wsp:val=&quot;0074769D&quot;/&gt;&lt;wsp:rsid wsp:val=&quot;00747BD8&quot;/&gt;&lt;wsp:rsid wsp:val=&quot;00747E09&quot;/&gt;&lt;wsp:rsid wsp:val=&quot;00747E4C&quot;/&gt;&lt;wsp:rsid wsp:val=&quot;00747F05&quot;/&gt;&lt;wsp:rsid wsp:val=&quot;007500FC&quot;/&gt;&lt;wsp:rsid wsp:val=&quot;0075038A&quot;/&gt;&lt;wsp:rsid wsp:val=&quot;007509F9&quot;/&gt;&lt;wsp:rsid wsp:val=&quot;00750EF0&quot;/&gt;&lt;wsp:rsid wsp:val=&quot;007512D3&quot;/&gt;&lt;wsp:rsid wsp:val=&quot;007515C8&quot;/&gt;&lt;wsp:rsid wsp:val=&quot;007517D1&quot;/&gt;&lt;wsp:rsid wsp:val=&quot;00751F76&quot;/&gt;&lt;wsp:rsid wsp:val=&quot;00752497&quot;/&gt;&lt;wsp:rsid wsp:val=&quot;0075250F&quot;/&gt;&lt;wsp:rsid wsp:val=&quot;007527B8&quot;/&gt;&lt;wsp:rsid wsp:val=&quot;0075288B&quot;/&gt;&lt;wsp:rsid wsp:val=&quot;00752FE7&quot;/&gt;&lt;wsp:rsid wsp:val=&quot;0075312F&quot;/&gt;&lt;wsp:rsid wsp:val=&quot;007536BB&quot;/&gt;&lt;wsp:rsid wsp:val=&quot;00753AFB&quot;/&gt;&lt;wsp:rsid wsp:val=&quot;00753B0F&quot;/&gt;&lt;wsp:rsid wsp:val=&quot;00753B9D&quot;/&gt;&lt;wsp:rsid wsp:val=&quot;00753F01&quot;/&gt;&lt;wsp:rsid wsp:val=&quot;0075412E&quot;/&gt;&lt;wsp:rsid wsp:val=&quot;0075452E&quot;/&gt;&lt;wsp:rsid wsp:val=&quot;00754D64&quot;/&gt;&lt;wsp:rsid wsp:val=&quot;00754EDC&quot;/&gt;&lt;wsp:rsid wsp:val=&quot;00755009&quot;/&gt;&lt;wsp:rsid wsp:val=&quot;0075583A&quot;/&gt;&lt;wsp:rsid wsp:val=&quot;007559EC&quot;/&gt;&lt;wsp:rsid wsp:val=&quot;00755B06&quot;/&gt;&lt;wsp:rsid wsp:val=&quot;00755C07&quot;/&gt;&lt;wsp:rsid wsp:val=&quot;00755E06&quot;/&gt;&lt;wsp:rsid wsp:val=&quot;007564B4&quot;/&gt;&lt;wsp:rsid wsp:val=&quot;007565E2&quot;/&gt;&lt;wsp:rsid wsp:val=&quot;007570A3&quot;/&gt;&lt;wsp:rsid wsp:val=&quot;007572E9&quot;/&gt;&lt;wsp:rsid wsp:val=&quot;00757495&quot;/&gt;&lt;wsp:rsid wsp:val=&quot;00757A61&quot;/&gt;&lt;wsp:rsid wsp:val=&quot;00757BD1&quot;/&gt;&lt;wsp:rsid wsp:val=&quot;00757CD9&quot;/&gt;&lt;wsp:rsid wsp:val=&quot;00757D4D&quot;/&gt;&lt;wsp:rsid wsp:val=&quot;00757E8E&quot;/&gt;&lt;wsp:rsid wsp:val=&quot;00757FE8&quot;/&gt;&lt;wsp:rsid wsp:val=&quot;007600CF&quot;/&gt;&lt;wsp:rsid wsp:val=&quot;00760194&quot;/&gt;&lt;wsp:rsid wsp:val=&quot;00760224&quot;/&gt;&lt;wsp:rsid wsp:val=&quot;007604E2&quot;/&gt;&lt;wsp:rsid wsp:val=&quot;007606BF&quot;/&gt;&lt;wsp:rsid wsp:val=&quot;00760756&quot;/&gt;&lt;wsp:rsid wsp:val=&quot;00760BFF&quot;/&gt;&lt;wsp:rsid wsp:val=&quot;00760D79&quot;/&gt;&lt;wsp:rsid wsp:val=&quot;00760E75&quot;/&gt;&lt;wsp:rsid wsp:val=&quot;007613AF&quot;/&gt;&lt;wsp:rsid wsp:val=&quot;00761471&quot;/&gt;&lt;wsp:rsid wsp:val=&quot;00761941&quot;/&gt;&lt;wsp:rsid wsp:val=&quot;007619FB&quot;/&gt;&lt;wsp:rsid wsp:val=&quot;0076200C&quot;/&gt;&lt;wsp:rsid wsp:val=&quot;0076224F&quot;/&gt;&lt;wsp:rsid wsp:val=&quot;007624B9&quot;/&gt;&lt;wsp:rsid wsp:val=&quot;00762924&quot;/&gt;&lt;wsp:rsid wsp:val=&quot;0076295C&quot;/&gt;&lt;wsp:rsid wsp:val=&quot;00762DC1&quot;/&gt;&lt;wsp:rsid wsp:val=&quot;00763055&quot;/&gt;&lt;wsp:rsid wsp:val=&quot;0076375B&quot;/&gt;&lt;wsp:rsid wsp:val=&quot;00763D32&quot;/&gt;&lt;wsp:rsid wsp:val=&quot;00763F7A&quot;/&gt;&lt;wsp:rsid wsp:val=&quot;0076481B&quot;/&gt;&lt;wsp:rsid wsp:val=&quot;00764A37&quot;/&gt;&lt;wsp:rsid wsp:val=&quot;00764CDD&quot;/&gt;&lt;wsp:rsid wsp:val=&quot;00764E4E&quot;/&gt;&lt;wsp:rsid wsp:val=&quot;00764EB8&quot;/&gt;&lt;wsp:rsid wsp:val=&quot;00764F42&quot;/&gt;&lt;wsp:rsid wsp:val=&quot;00765098&quot;/&gt;&lt;wsp:rsid wsp:val=&quot;007657E5&quot;/&gt;&lt;wsp:rsid wsp:val=&quot;0076598E&quot;/&gt;&lt;wsp:rsid wsp:val=&quot;00765E5F&quot;/&gt;&lt;wsp:rsid wsp:val=&quot;00765FDC&quot;/&gt;&lt;wsp:rsid wsp:val=&quot;00766503&quot;/&gt;&lt;wsp:rsid wsp:val=&quot;00766559&quot;/&gt;&lt;wsp:rsid wsp:val=&quot;007667D5&quot;/&gt;&lt;wsp:rsid wsp:val=&quot;00766A87&quot;/&gt;&lt;wsp:rsid wsp:val=&quot;00766B0E&quot;/&gt;&lt;wsp:rsid wsp:val=&quot;00766BFB&quot;/&gt;&lt;wsp:rsid wsp:val=&quot;00766CD1&quot;/&gt;&lt;wsp:rsid wsp:val=&quot;00766DFE&quot;/&gt;&lt;wsp:rsid wsp:val=&quot;0076727D&quot;/&gt;&lt;wsp:rsid wsp:val=&quot;0076731C&quot;/&gt;&lt;wsp:rsid wsp:val=&quot;00767416&quot;/&gt;&lt;wsp:rsid wsp:val=&quot;0076747C&quot;/&gt;&lt;wsp:rsid wsp:val=&quot;007678B6&quot;/&gt;&lt;wsp:rsid wsp:val=&quot;00767D5D&quot;/&gt;&lt;wsp:rsid wsp:val=&quot;00770544&quot;/&gt;&lt;wsp:rsid wsp:val=&quot;00770CEE&quot;/&gt;&lt;wsp:rsid wsp:val=&quot;00770ED1&quot;/&gt;&lt;wsp:rsid wsp:val=&quot;00771C48&quot;/&gt;&lt;wsp:rsid wsp:val=&quot;00771D7E&quot;/&gt;&lt;wsp:rsid wsp:val=&quot;007721AD&quot;/&gt;&lt;wsp:rsid wsp:val=&quot;00772963&quot;/&gt;&lt;wsp:rsid wsp:val=&quot;00772C23&quot;/&gt;&lt;wsp:rsid wsp:val=&quot;00772D15&quot;/&gt;&lt;wsp:rsid wsp:val=&quot;00772DC3&quot;/&gt;&lt;wsp:rsid wsp:val=&quot;007731A4&quot;/&gt;&lt;wsp:rsid wsp:val=&quot;007733C4&quot;/&gt;&lt;wsp:rsid wsp:val=&quot;007733E9&quot;/&gt;&lt;wsp:rsid wsp:val=&quot;00773A60&quot;/&gt;&lt;wsp:rsid wsp:val=&quot;007743A1&quot;/&gt;&lt;wsp:rsid wsp:val=&quot;007744EF&quot;/&gt;&lt;wsp:rsid wsp:val=&quot;007750DC&quot;/&gt;&lt;wsp:rsid wsp:val=&quot;00775330&quot;/&gt;&lt;wsp:rsid wsp:val=&quot;00775BAA&quot;/&gt;&lt;wsp:rsid wsp:val=&quot;00775EFD&quot;/&gt;&lt;wsp:rsid wsp:val=&quot;00775F11&quot;/&gt;&lt;wsp:rsid wsp:val=&quot;007762CD&quot;/&gt;&lt;wsp:rsid wsp:val=&quot;007768F2&quot;/&gt;&lt;wsp:rsid wsp:val=&quot;00776A21&quot;/&gt;&lt;wsp:rsid wsp:val=&quot;00776E9E&quot;/&gt;&lt;wsp:rsid wsp:val=&quot;00777053&quot;/&gt;&lt;wsp:rsid wsp:val=&quot;007770F1&quot;/&gt;&lt;wsp:rsid wsp:val=&quot;00777C18&quot;/&gt;&lt;wsp:rsid wsp:val=&quot;00777CD9&quot;/&gt;&lt;wsp:rsid wsp:val=&quot;00777E96&quot;/&gt;&lt;wsp:rsid wsp:val=&quot;00777EE9&quot;/&gt;&lt;wsp:rsid wsp:val=&quot;00780237&quot;/&gt;&lt;wsp:rsid wsp:val=&quot;00780516&quot;/&gt;&lt;wsp:rsid wsp:val=&quot;00780593&quot;/&gt;&lt;wsp:rsid wsp:val=&quot;00780657&quot;/&gt;&lt;wsp:rsid wsp:val=&quot;00780980&quot;/&gt;&lt;wsp:rsid wsp:val=&quot;007809E1&quot;/&gt;&lt;wsp:rsid wsp:val=&quot;00780D72&quot;/&gt;&lt;wsp:rsid wsp:val=&quot;00780E98&quot;/&gt;&lt;wsp:rsid wsp:val=&quot;0078146E&quot;/&gt;&lt;wsp:rsid wsp:val=&quot;00781633&quot;/&gt;&lt;wsp:rsid wsp:val=&quot;0078165E&quot;/&gt;&lt;wsp:rsid wsp:val=&quot;007816FD&quot;/&gt;&lt;wsp:rsid wsp:val=&quot;00781B9A&quot;/&gt;&lt;wsp:rsid wsp:val=&quot;00781DAD&quot;/&gt;&lt;wsp:rsid wsp:val=&quot;00782266&quot;/&gt;&lt;wsp:rsid wsp:val=&quot;007822AB&quot;/&gt;&lt;wsp:rsid wsp:val=&quot;0078243D&quot;/&gt;&lt;wsp:rsid wsp:val=&quot;00782D8A&quot;/&gt;&lt;wsp:rsid wsp:val=&quot;00783315&quot;/&gt;&lt;wsp:rsid wsp:val=&quot;007833C3&quot;/&gt;&lt;wsp:rsid wsp:val=&quot;007833DA&quot;/&gt;&lt;wsp:rsid wsp:val=&quot;007837BE&quot;/&gt;&lt;wsp:rsid wsp:val=&quot;0078380D&quot;/&gt;&lt;wsp:rsid wsp:val=&quot;007842FE&quot;/&gt;&lt;wsp:rsid wsp:val=&quot;00784442&quot;/&gt;&lt;wsp:rsid wsp:val=&quot;00784702&quot;/&gt;&lt;wsp:rsid wsp:val=&quot;00784C31&quot;/&gt;&lt;wsp:rsid wsp:val=&quot;00784EA1&quot;/&gt;&lt;wsp:rsid wsp:val=&quot;00784FC7&quot;/&gt;&lt;wsp:rsid wsp:val=&quot;00785CEB&quot;/&gt;&lt;wsp:rsid wsp:val=&quot;00785E2D&quot;/&gt;&lt;wsp:rsid wsp:val=&quot;007861D1&quot;/&gt;&lt;wsp:rsid wsp:val=&quot;00786272&quot;/&gt;&lt;wsp:rsid wsp:val=&quot;007864B2&quot;/&gt;&lt;wsp:rsid wsp:val=&quot;007864DC&quot;/&gt;&lt;wsp:rsid wsp:val=&quot;00786613&quot;/&gt;&lt;wsp:rsid wsp:val=&quot;00786620&quot;/&gt;&lt;wsp:rsid wsp:val=&quot;007868B7&quot;/&gt;&lt;wsp:rsid wsp:val=&quot;00786BC0&quot;/&gt;&lt;wsp:rsid wsp:val=&quot;0078756D&quot;/&gt;&lt;wsp:rsid wsp:val=&quot;007875C4&quot;/&gt;&lt;wsp:rsid wsp:val=&quot;00787736&quot;/&gt;&lt;wsp:rsid wsp:val=&quot;00787977&quot;/&gt;&lt;wsp:rsid wsp:val=&quot;00787A55&quot;/&gt;&lt;wsp:rsid wsp:val=&quot;00787FF1&quot;/&gt;&lt;wsp:rsid wsp:val=&quot;00790270&quot;/&gt;&lt;wsp:rsid wsp:val=&quot;00790D4A&quot;/&gt;&lt;wsp:rsid wsp:val=&quot;00790E7E&quot;/&gt;&lt;wsp:rsid wsp:val=&quot;00791040&quot;/&gt;&lt;wsp:rsid wsp:val=&quot;007913A8&quot;/&gt;&lt;wsp:rsid wsp:val=&quot;007916D2&quot;/&gt;&lt;wsp:rsid wsp:val=&quot;00791ADE&quot;/&gt;&lt;wsp:rsid wsp:val=&quot;00791BEA&quot;/&gt;&lt;wsp:rsid wsp:val=&quot;00792486&quot;/&gt;&lt;wsp:rsid wsp:val=&quot;00792690&quot;/&gt;&lt;wsp:rsid wsp:val=&quot;007926B7&quot;/&gt;&lt;wsp:rsid wsp:val=&quot;00792A89&quot;/&gt;&lt;wsp:rsid wsp:val=&quot;00792D23&quot;/&gt;&lt;wsp:rsid wsp:val=&quot;00792ECC&quot;/&gt;&lt;wsp:rsid wsp:val=&quot;007939C7&quot;/&gt;&lt;wsp:rsid wsp:val=&quot;00793F70&quot;/&gt;&lt;wsp:rsid wsp:val=&quot;0079400D&quot;/&gt;&lt;wsp:rsid wsp:val=&quot;00794097&quot;/&gt;&lt;wsp:rsid wsp:val=&quot;00794769&quot;/&gt;&lt;wsp:rsid wsp:val=&quot;007947FB&quot;/&gt;&lt;wsp:rsid wsp:val=&quot;00794842&quot;/&gt;&lt;wsp:rsid wsp:val=&quot;0079485D&quot;/&gt;&lt;wsp:rsid wsp:val=&quot;007949EC&quot;/&gt;&lt;wsp:rsid wsp:val=&quot;007954AC&quot;/&gt;&lt;wsp:rsid wsp:val=&quot;0079601B&quot;/&gt;&lt;wsp:rsid wsp:val=&quot;007962E1&quot;/&gt;&lt;wsp:rsid wsp:val=&quot;00796589&quot;/&gt;&lt;wsp:rsid wsp:val=&quot;0079663F&quot;/&gt;&lt;wsp:rsid wsp:val=&quot;0079692D&quot;/&gt;&lt;wsp:rsid wsp:val=&quot;00796F91&quot;/&gt;&lt;wsp:rsid wsp:val=&quot;00797DAA&quot;/&gt;&lt;wsp:rsid wsp:val=&quot;00797FCF&quot;/&gt;&lt;wsp:rsid wsp:val=&quot;007A0616&quot;/&gt;&lt;wsp:rsid wsp:val=&quot;007A091C&quot;/&gt;&lt;wsp:rsid wsp:val=&quot;007A0DAC&quot;/&gt;&lt;wsp:rsid wsp:val=&quot;007A1189&quot;/&gt;&lt;wsp:rsid wsp:val=&quot;007A15BA&quot;/&gt;&lt;wsp:rsid wsp:val=&quot;007A166E&quot;/&gt;&lt;wsp:rsid wsp:val=&quot;007A16BA&quot;/&gt;&lt;wsp:rsid wsp:val=&quot;007A1964&quot;/&gt;&lt;wsp:rsid wsp:val=&quot;007A1B63&quot;/&gt;&lt;wsp:rsid wsp:val=&quot;007A2A53&quot;/&gt;&lt;wsp:rsid wsp:val=&quot;007A2BFF&quot;/&gt;&lt;wsp:rsid wsp:val=&quot;007A2DE7&quot;/&gt;&lt;wsp:rsid wsp:val=&quot;007A300F&quot;/&gt;&lt;wsp:rsid wsp:val=&quot;007A3040&quot;/&gt;&lt;wsp:rsid wsp:val=&quot;007A3373&quot;/&gt;&lt;wsp:rsid wsp:val=&quot;007A3395&quot;/&gt;&lt;wsp:rsid wsp:val=&quot;007A3505&quot;/&gt;&lt;wsp:rsid wsp:val=&quot;007A3BF2&quot;/&gt;&lt;wsp:rsid wsp:val=&quot;007A3FC5&quot;/&gt;&lt;wsp:rsid wsp:val=&quot;007A4264&quot;/&gt;&lt;wsp:rsid wsp:val=&quot;007A43F5&quot;/&gt;&lt;wsp:rsid wsp:val=&quot;007A44BE&quot;/&gt;&lt;wsp:rsid wsp:val=&quot;007A4A84&quot;/&gt;&lt;wsp:rsid wsp:val=&quot;007A4AF1&quot;/&gt;&lt;wsp:rsid wsp:val=&quot;007A5288&quot;/&gt;&lt;wsp:rsid wsp:val=&quot;007A618D&quot;/&gt;&lt;wsp:rsid wsp:val=&quot;007A6333&quot;/&gt;&lt;wsp:rsid wsp:val=&quot;007A6477&quot;/&gt;&lt;wsp:rsid wsp:val=&quot;007A6909&quot;/&gt;&lt;wsp:rsid wsp:val=&quot;007A6D88&quot;/&gt;&lt;wsp:rsid wsp:val=&quot;007A75A3&quot;/&gt;&lt;wsp:rsid wsp:val=&quot;007B0253&quot;/&gt;&lt;wsp:rsid wsp:val=&quot;007B073B&quot;/&gt;&lt;wsp:rsid wsp:val=&quot;007B0865&quot;/&gt;&lt;wsp:rsid wsp:val=&quot;007B08D1&quot;/&gt;&lt;wsp:rsid wsp:val=&quot;007B09ED&quot;/&gt;&lt;wsp:rsid wsp:val=&quot;007B0B92&quot;/&gt;&lt;wsp:rsid wsp:val=&quot;007B1061&quot;/&gt;&lt;wsp:rsid wsp:val=&quot;007B1F9A&quot;/&gt;&lt;wsp:rsid wsp:val=&quot;007B21A9&quot;/&gt;&lt;wsp:rsid wsp:val=&quot;007B2638&quot;/&gt;&lt;wsp:rsid wsp:val=&quot;007B314C&quot;/&gt;&lt;wsp:rsid wsp:val=&quot;007B31E2&quot;/&gt;&lt;wsp:rsid wsp:val=&quot;007B322B&quot;/&gt;&lt;wsp:rsid wsp:val=&quot;007B327B&quot;/&gt;&lt;wsp:rsid wsp:val=&quot;007B3476&quot;/&gt;&lt;wsp:rsid wsp:val=&quot;007B389A&quot;/&gt;&lt;wsp:rsid wsp:val=&quot;007B3D55&quot;/&gt;&lt;wsp:rsid wsp:val=&quot;007B4097&quot;/&gt;&lt;wsp:rsid wsp:val=&quot;007B40AD&quot;/&gt;&lt;wsp:rsid wsp:val=&quot;007B448A&quot;/&gt;&lt;wsp:rsid wsp:val=&quot;007B44DC&quot;/&gt;&lt;wsp:rsid wsp:val=&quot;007B4543&quot;/&gt;&lt;wsp:rsid wsp:val=&quot;007B480B&quot;/&gt;&lt;wsp:rsid wsp:val=&quot;007B4937&quot;/&gt;&lt;wsp:rsid wsp:val=&quot;007B51B7&quot;/&gt;&lt;wsp:rsid wsp:val=&quot;007B5334&quot;/&gt;&lt;wsp:rsid wsp:val=&quot;007B53E5&quot;/&gt;&lt;wsp:rsid wsp:val=&quot;007B5A1D&quot;/&gt;&lt;wsp:rsid wsp:val=&quot;007B5A66&quot;/&gt;&lt;wsp:rsid wsp:val=&quot;007B630D&quot;/&gt;&lt;wsp:rsid wsp:val=&quot;007B697F&quot;/&gt;&lt;wsp:rsid wsp:val=&quot;007B6B11&quot;/&gt;&lt;wsp:rsid wsp:val=&quot;007B74C5&quot;/&gt;&lt;wsp:rsid wsp:val=&quot;007B7A26&quot;/&gt;&lt;wsp:rsid wsp:val=&quot;007B7A2C&quot;/&gt;&lt;wsp:rsid wsp:val=&quot;007C0880&quot;/&gt;&lt;wsp:rsid wsp:val=&quot;007C0BD2&quot;/&gt;&lt;wsp:rsid wsp:val=&quot;007C0CF6&quot;/&gt;&lt;wsp:rsid wsp:val=&quot;007C0E34&quot;/&gt;&lt;wsp:rsid wsp:val=&quot;007C0F3A&quot;/&gt;&lt;wsp:rsid wsp:val=&quot;007C1065&quot;/&gt;&lt;wsp:rsid wsp:val=&quot;007C1537&quot;/&gt;&lt;wsp:rsid wsp:val=&quot;007C1B94&quot;/&gt;&lt;wsp:rsid wsp:val=&quot;007C2A39&quot;/&gt;&lt;wsp:rsid wsp:val=&quot;007C3CF0&quot;/&gt;&lt;wsp:rsid wsp:val=&quot;007C3D88&quot;/&gt;&lt;wsp:rsid wsp:val=&quot;007C3F14&quot;/&gt;&lt;wsp:rsid wsp:val=&quot;007C4F26&quot;/&gt;&lt;wsp:rsid wsp:val=&quot;007C508D&quot;/&gt;&lt;wsp:rsid wsp:val=&quot;007C515A&quot;/&gt;&lt;wsp:rsid wsp:val=&quot;007C52ED&quot;/&gt;&lt;wsp:rsid wsp:val=&quot;007C56CE&quot;/&gt;&lt;wsp:rsid wsp:val=&quot;007C5AB0&quot;/&gt;&lt;wsp:rsid wsp:val=&quot;007C5CE6&quot;/&gt;&lt;wsp:rsid wsp:val=&quot;007C5DB6&quot;/&gt;&lt;wsp:rsid wsp:val=&quot;007C61E0&quot;/&gt;&lt;wsp:rsid wsp:val=&quot;007C64BC&quot;/&gt;&lt;wsp:rsid wsp:val=&quot;007C6566&quot;/&gt;&lt;wsp:rsid wsp:val=&quot;007C6939&quot;/&gt;&lt;wsp:rsid wsp:val=&quot;007C6941&quot;/&gt;&lt;wsp:rsid wsp:val=&quot;007C6D8A&quot;/&gt;&lt;wsp:rsid wsp:val=&quot;007C6ED4&quot;/&gt;&lt;wsp:rsid wsp:val=&quot;007C6EEE&quot;/&gt;&lt;wsp:rsid wsp:val=&quot;007C72F8&quot;/&gt;&lt;wsp:rsid wsp:val=&quot;007C7EF3&quot;/&gt;&lt;wsp:rsid wsp:val=&quot;007D00EA&quot;/&gt;&lt;wsp:rsid wsp:val=&quot;007D020B&quot;/&gt;&lt;wsp:rsid wsp:val=&quot;007D0677&quot;/&gt;&lt;wsp:rsid wsp:val=&quot;007D0779&quot;/&gt;&lt;wsp:rsid wsp:val=&quot;007D096E&quot;/&gt;&lt;wsp:rsid wsp:val=&quot;007D098C&quot;/&gt;&lt;wsp:rsid wsp:val=&quot;007D1085&quot;/&gt;&lt;wsp:rsid wsp:val=&quot;007D11B6&quot;/&gt;&lt;wsp:rsid wsp:val=&quot;007D149C&quot;/&gt;&lt;wsp:rsid wsp:val=&quot;007D1558&quot;/&gt;&lt;wsp:rsid wsp:val=&quot;007D1B7C&quot;/&gt;&lt;wsp:rsid wsp:val=&quot;007D1B7D&quot;/&gt;&lt;wsp:rsid wsp:val=&quot;007D1D9C&quot;/&gt;&lt;wsp:rsid wsp:val=&quot;007D1DB9&quot;/&gt;&lt;wsp:rsid wsp:val=&quot;007D214A&quot;/&gt;&lt;wsp:rsid wsp:val=&quot;007D2435&quot;/&gt;&lt;wsp:rsid wsp:val=&quot;007D2BDA&quot;/&gt;&lt;wsp:rsid wsp:val=&quot;007D2D50&quot;/&gt;&lt;wsp:rsid wsp:val=&quot;007D357E&quot;/&gt;&lt;wsp:rsid wsp:val=&quot;007D3889&quot;/&gt;&lt;wsp:rsid wsp:val=&quot;007D39A2&quot;/&gt;&lt;wsp:rsid wsp:val=&quot;007D39D7&quot;/&gt;&lt;wsp:rsid wsp:val=&quot;007D3A84&quot;/&gt;&lt;wsp:rsid wsp:val=&quot;007D4093&quot;/&gt;&lt;wsp:rsid wsp:val=&quot;007D48B7&quot;/&gt;&lt;wsp:rsid wsp:val=&quot;007D4EA2&quot;/&gt;&lt;wsp:rsid wsp:val=&quot;007D4FF2&quot;/&gt;&lt;wsp:rsid wsp:val=&quot;007D512C&quot;/&gt;&lt;wsp:rsid wsp:val=&quot;007D526F&quot;/&gt;&lt;wsp:rsid wsp:val=&quot;007D6310&quot;/&gt;&lt;wsp:rsid wsp:val=&quot;007D647B&quot;/&gt;&lt;wsp:rsid wsp:val=&quot;007D654A&quot;/&gt;&lt;wsp:rsid wsp:val=&quot;007D673F&quot;/&gt;&lt;wsp:rsid wsp:val=&quot;007D68F4&quot;/&gt;&lt;wsp:rsid wsp:val=&quot;007D692B&quot;/&gt;&lt;wsp:rsid wsp:val=&quot;007D6C84&quot;/&gt;&lt;wsp:rsid wsp:val=&quot;007D6CE5&quot;/&gt;&lt;wsp:rsid wsp:val=&quot;007D6EF0&quot;/&gt;&lt;wsp:rsid wsp:val=&quot;007D7042&quot;/&gt;&lt;wsp:rsid wsp:val=&quot;007D7059&quot;/&gt;&lt;wsp:rsid wsp:val=&quot;007D7224&quot;/&gt;&lt;wsp:rsid wsp:val=&quot;007D794A&quot;/&gt;&lt;wsp:rsid wsp:val=&quot;007D7E94&quot;/&gt;&lt;wsp:rsid wsp:val=&quot;007D7FF3&quot;/&gt;&lt;wsp:rsid wsp:val=&quot;007E0071&quot;/&gt;&lt;wsp:rsid wsp:val=&quot;007E0162&quot;/&gt;&lt;wsp:rsid wsp:val=&quot;007E02CC&quot;/&gt;&lt;wsp:rsid wsp:val=&quot;007E07FD&quot;/&gt;&lt;wsp:rsid wsp:val=&quot;007E0981&quot;/&gt;&lt;wsp:rsid wsp:val=&quot;007E0986&quot;/&gt;&lt;wsp:rsid wsp:val=&quot;007E0BD8&quot;/&gt;&lt;wsp:rsid wsp:val=&quot;007E0C8C&quot;/&gt;&lt;wsp:rsid wsp:val=&quot;007E1261&quot;/&gt;&lt;wsp:rsid wsp:val=&quot;007E1479&quot;/&gt;&lt;wsp:rsid wsp:val=&quot;007E148E&quot;/&gt;&lt;wsp:rsid wsp:val=&quot;007E152B&quot;/&gt;&lt;wsp:rsid wsp:val=&quot;007E16EB&quot;/&gt;&lt;wsp:rsid wsp:val=&quot;007E1A37&quot;/&gt;&lt;wsp:rsid wsp:val=&quot;007E1A55&quot;/&gt;&lt;wsp:rsid wsp:val=&quot;007E1CB1&quot;/&gt;&lt;wsp:rsid wsp:val=&quot;007E201B&quot;/&gt;&lt;wsp:rsid wsp:val=&quot;007E2146&quot;/&gt;&lt;wsp:rsid wsp:val=&quot;007E2B64&quot;/&gt;&lt;wsp:rsid wsp:val=&quot;007E2B78&quot;/&gt;&lt;wsp:rsid wsp:val=&quot;007E2E4B&quot;/&gt;&lt;wsp:rsid wsp:val=&quot;007E3816&quot;/&gt;&lt;wsp:rsid wsp:val=&quot;007E3F68&quot;/&gt;&lt;wsp:rsid wsp:val=&quot;007E46A3&quot;/&gt;&lt;wsp:rsid wsp:val=&quot;007E486F&quot;/&gt;&lt;wsp:rsid wsp:val=&quot;007E48CD&quot;/&gt;&lt;wsp:rsid wsp:val=&quot;007E48E4&quot;/&gt;&lt;wsp:rsid wsp:val=&quot;007E4C1C&quot;/&gt;&lt;wsp:rsid wsp:val=&quot;007E4D0C&quot;/&gt;&lt;wsp:rsid wsp:val=&quot;007E4F0D&quot;/&gt;&lt;wsp:rsid wsp:val=&quot;007E531F&quot;/&gt;&lt;wsp:rsid wsp:val=&quot;007E5636&quot;/&gt;&lt;wsp:rsid wsp:val=&quot;007E58E9&quot;/&gt;&lt;wsp:rsid wsp:val=&quot;007E5A14&quot;/&gt;&lt;wsp:rsid wsp:val=&quot;007E5FFD&quot;/&gt;&lt;wsp:rsid wsp:val=&quot;007E61CA&quot;/&gt;&lt;wsp:rsid wsp:val=&quot;007E63EB&quot;/&gt;&lt;wsp:rsid wsp:val=&quot;007E6735&quot;/&gt;&lt;wsp:rsid wsp:val=&quot;007E67F4&quot;/&gt;&lt;wsp:rsid wsp:val=&quot;007E6936&quot;/&gt;&lt;wsp:rsid wsp:val=&quot;007E6EF1&quot;/&gt;&lt;wsp:rsid wsp:val=&quot;007E7B2B&quot;/&gt;&lt;wsp:rsid wsp:val=&quot;007E7CBA&quot;/&gt;&lt;wsp:rsid wsp:val=&quot;007F0076&quot;/&gt;&lt;wsp:rsid wsp:val=&quot;007F02A8&quot;/&gt;&lt;wsp:rsid wsp:val=&quot;007F05E0&quot;/&gt;&lt;wsp:rsid wsp:val=&quot;007F0B77&quot;/&gt;&lt;wsp:rsid wsp:val=&quot;007F0DD3&quot;/&gt;&lt;wsp:rsid wsp:val=&quot;007F18C0&quot;/&gt;&lt;wsp:rsid wsp:val=&quot;007F1A4C&quot;/&gt;&lt;wsp:rsid wsp:val=&quot;007F1BD7&quot;/&gt;&lt;wsp:rsid wsp:val=&quot;007F22A5&quot;/&gt;&lt;wsp:rsid wsp:val=&quot;007F2771&quot;/&gt;&lt;wsp:rsid wsp:val=&quot;007F2807&quot;/&gt;&lt;wsp:rsid wsp:val=&quot;007F2DBB&quot;/&gt;&lt;wsp:rsid wsp:val=&quot;007F2ED4&quot;/&gt;&lt;wsp:rsid wsp:val=&quot;007F325B&quot;/&gt;&lt;wsp:rsid wsp:val=&quot;007F3FB0&quot;/&gt;&lt;wsp:rsid wsp:val=&quot;007F43A9&quot;/&gt;&lt;wsp:rsid wsp:val=&quot;007F5608&quot;/&gt;&lt;wsp:rsid wsp:val=&quot;007F5720&quot;/&gt;&lt;wsp:rsid wsp:val=&quot;007F5874&quot;/&gt;&lt;wsp:rsid wsp:val=&quot;007F5D4A&quot;/&gt;&lt;wsp:rsid wsp:val=&quot;007F6562&quot;/&gt;&lt;wsp:rsid wsp:val=&quot;007F65F2&quot;/&gt;&lt;wsp:rsid wsp:val=&quot;007F69AF&quot;/&gt;&lt;wsp:rsid wsp:val=&quot;007F6FFB&quot;/&gt;&lt;wsp:rsid wsp:val=&quot;007F702F&quot;/&gt;&lt;wsp:rsid wsp:val=&quot;007F70D6&quot;/&gt;&lt;wsp:rsid wsp:val=&quot;007F74DA&quot;/&gt;&lt;wsp:rsid wsp:val=&quot;007F7864&quot;/&gt;&lt;wsp:rsid wsp:val=&quot;007F795B&quot;/&gt;&lt;wsp:rsid wsp:val=&quot;007F7B6D&quot;/&gt;&lt;wsp:rsid wsp:val=&quot;007F7C2F&quot;/&gt;&lt;wsp:rsid wsp:val=&quot;008000A5&quot;/&gt;&lt;wsp:rsid wsp:val=&quot;00800104&quot;/&gt;&lt;wsp:rsid wsp:val=&quot;00800184&quot;/&gt;&lt;wsp:rsid wsp:val=&quot;00800994&quot;/&gt;&lt;wsp:rsid wsp:val=&quot;00800D5F&quot;/&gt;&lt;wsp:rsid wsp:val=&quot;008013B8&quot;/&gt;&lt;wsp:rsid wsp:val=&quot;0080151C&quot;/&gt;&lt;wsp:rsid wsp:val=&quot;0080179D&quot;/&gt;&lt;wsp:rsid wsp:val=&quot;00801838&quot;/&gt;&lt;wsp:rsid wsp:val=&quot;00801D99&quot;/&gt;&lt;wsp:rsid wsp:val=&quot;00801DCC&quot;/&gt;&lt;wsp:rsid wsp:val=&quot;00801FBC&quot;/&gt;&lt;wsp:rsid wsp:val=&quot;008020DC&quot;/&gt;&lt;wsp:rsid wsp:val=&quot;008021CF&quot;/&gt;&lt;wsp:rsid wsp:val=&quot;00802410&quot;/&gt;&lt;wsp:rsid wsp:val=&quot;008026BB&quot;/&gt;&lt;wsp:rsid wsp:val=&quot;00803A20&quot;/&gt;&lt;wsp:rsid wsp:val=&quot;00803E2E&quot;/&gt;&lt;wsp:rsid wsp:val=&quot;008041E1&quot;/&gt;&lt;wsp:rsid wsp:val=&quot;00804437&quot;/&gt;&lt;wsp:rsid wsp:val=&quot;0080446A&quot;/&gt;&lt;wsp:rsid wsp:val=&quot;00804867&quot;/&gt;&lt;wsp:rsid wsp:val=&quot;00804B2F&quot;/&gt;&lt;wsp:rsid wsp:val=&quot;00804C3F&quot;/&gt;&lt;wsp:rsid wsp:val=&quot;00805227&quot;/&gt;&lt;wsp:rsid wsp:val=&quot;008052C3&quot;/&gt;&lt;wsp:rsid wsp:val=&quot;00805597&quot;/&gt;&lt;wsp:rsid wsp:val=&quot;00806979&quot;/&gt;&lt;wsp:rsid wsp:val=&quot;0080699F&quot;/&gt;&lt;wsp:rsid wsp:val=&quot;00806ACA&quot;/&gt;&lt;wsp:rsid wsp:val=&quot;00806D29&quot;/&gt;&lt;wsp:rsid wsp:val=&quot;0080770D&quot;/&gt;&lt;wsp:rsid wsp:val=&quot;00807D28&quot;/&gt;&lt;wsp:rsid wsp:val=&quot;00807D5E&quot;/&gt;&lt;wsp:rsid wsp:val=&quot;00807E1B&quot;/&gt;&lt;wsp:rsid wsp:val=&quot;0081012C&quot;/&gt;&lt;wsp:rsid wsp:val=&quot;00810234&quot;/&gt;&lt;wsp:rsid wsp:val=&quot;008102A5&quot;/&gt;&lt;wsp:rsid wsp:val=&quot;008102E8&quot;/&gt;&lt;wsp:rsid wsp:val=&quot;00810552&quot;/&gt;&lt;wsp:rsid wsp:val=&quot;00810C3E&quot;/&gt;&lt;wsp:rsid wsp:val=&quot;00810DE9&quot;/&gt;&lt;wsp:rsid wsp:val=&quot;00810EAE&quot;/&gt;&lt;wsp:rsid wsp:val=&quot;00811036&quot;/&gt;&lt;wsp:rsid wsp:val=&quot;008110E0&quot;/&gt;&lt;wsp:rsid wsp:val=&quot;00811A91&quot;/&gt;&lt;wsp:rsid wsp:val=&quot;00811EF6&quot;/&gt;&lt;wsp:rsid wsp:val=&quot;00811EFB&quot;/&gt;&lt;wsp:rsid wsp:val=&quot;008123D5&quot;/&gt;&lt;wsp:rsid wsp:val=&quot;0081242E&quot;/&gt;&lt;wsp:rsid wsp:val=&quot;00812487&quot;/&gt;&lt;wsp:rsid wsp:val=&quot;008124FE&quot;/&gt;&lt;wsp:rsid wsp:val=&quot;008127B0&quot;/&gt;&lt;wsp:rsid wsp:val=&quot;00812E55&quot;/&gt;&lt;wsp:rsid wsp:val=&quot;0081389D&quot;/&gt;&lt;wsp:rsid wsp:val=&quot;00813CE0&quot;/&gt;&lt;wsp:rsid wsp:val=&quot;0081433F&quot;/&gt;&lt;wsp:rsid wsp:val=&quot;008143A0&quot;/&gt;&lt;wsp:rsid wsp:val=&quot;00814593&quot;/&gt;&lt;wsp:rsid wsp:val=&quot;00814834&quot;/&gt;&lt;wsp:rsid wsp:val=&quot;00814A14&quot;/&gt;&lt;wsp:rsid wsp:val=&quot;00814B38&quot;/&gt;&lt;wsp:rsid wsp:val=&quot;00814B65&quot;/&gt;&lt;wsp:rsid wsp:val=&quot;00814C34&quot;/&gt;&lt;wsp:rsid wsp:val=&quot;00814CD5&quot;/&gt;&lt;wsp:rsid wsp:val=&quot;00814D2B&quot;/&gt;&lt;wsp:rsid wsp:val=&quot;008154B6&quot;/&gt;&lt;wsp:rsid wsp:val=&quot;008155E8&quot;/&gt;&lt;wsp:rsid wsp:val=&quot;008155ED&quot;/&gt;&lt;wsp:rsid wsp:val=&quot;00815706&quot;/&gt;&lt;wsp:rsid wsp:val=&quot;008158CF&quot;/&gt;&lt;wsp:rsid wsp:val=&quot;00815E33&quot;/&gt;&lt;wsp:rsid wsp:val=&quot;00815E46&quot;/&gt;&lt;wsp:rsid wsp:val=&quot;00815F85&quot;/&gt;&lt;wsp:rsid wsp:val=&quot;00816654&quot;/&gt;&lt;wsp:rsid wsp:val=&quot;00816A54&quot;/&gt;&lt;wsp:rsid wsp:val=&quot;00816AA4&quot;/&gt;&lt;wsp:rsid wsp:val=&quot;00816B73&quot;/&gt;&lt;wsp:rsid wsp:val=&quot;00816D94&quot;/&gt;&lt;wsp:rsid wsp:val=&quot;00816F5B&quot;/&gt;&lt;wsp:rsid wsp:val=&quot;00817508&quot;/&gt;&lt;wsp:rsid wsp:val=&quot;008176CB&quot;/&gt;&lt;wsp:rsid wsp:val=&quot;0081787C&quot;/&gt;&lt;wsp:rsid wsp:val=&quot;008178B3&quot;/&gt;&lt;wsp:rsid wsp:val=&quot;008178CB&quot;/&gt;&lt;wsp:rsid wsp:val=&quot;00817B13&quot;/&gt;&lt;wsp:rsid wsp:val=&quot;00817B8F&quot;/&gt;&lt;wsp:rsid wsp:val=&quot;00817C50&quot;/&gt;&lt;wsp:rsid wsp:val=&quot;00817C96&quot;/&gt;&lt;wsp:rsid wsp:val=&quot;00817D2A&quot;/&gt;&lt;wsp:rsid wsp:val=&quot;00817F27&quot;/&gt;&lt;wsp:rsid wsp:val=&quot;008202C0&quot;/&gt;&lt;wsp:rsid wsp:val=&quot;00820AA0&quot;/&gt;&lt;wsp:rsid wsp:val=&quot;00820DF1&quot;/&gt;&lt;wsp:rsid wsp:val=&quot;0082172C&quot;/&gt;&lt;wsp:rsid wsp:val=&quot;00821992&quot;/&gt;&lt;wsp:rsid wsp:val=&quot;00821D8A&quot;/&gt;&lt;wsp:rsid wsp:val=&quot;0082266A&quot;/&gt;&lt;wsp:rsid wsp:val=&quot;00822C92&quot;/&gt;&lt;wsp:rsid wsp:val=&quot;00823335&quot;/&gt;&lt;wsp:rsid wsp:val=&quot;00823571&quot;/&gt;&lt;wsp:rsid wsp:val=&quot;008237B2&quot;/&gt;&lt;wsp:rsid wsp:val=&quot;00823C2D&quot;/&gt;&lt;wsp:rsid wsp:val=&quot;00823F61&quot;/&gt;&lt;wsp:rsid wsp:val=&quot;0082449E&quot;/&gt;&lt;wsp:rsid wsp:val=&quot;008249FF&quot;/&gt;&lt;wsp:rsid wsp:val=&quot;008251EC&quot;/&gt;&lt;wsp:rsid wsp:val=&quot;0082540D&quot;/&gt;&lt;wsp:rsid wsp:val=&quot;00825DD4&quot;/&gt;&lt;wsp:rsid wsp:val=&quot;00825E76&quot;/&gt;&lt;wsp:rsid wsp:val=&quot;00826204&quot;/&gt;&lt;wsp:rsid wsp:val=&quot;008263FF&quot;/&gt;&lt;wsp:rsid wsp:val=&quot;00826D90&quot;/&gt;&lt;wsp:rsid wsp:val=&quot;00826D9C&quot;/&gt;&lt;wsp:rsid wsp:val=&quot;00827015&quot;/&gt;&lt;wsp:rsid wsp:val=&quot;00827105&quot;/&gt;&lt;wsp:rsid wsp:val=&quot;00827109&quot;/&gt;&lt;wsp:rsid wsp:val=&quot;00827648&quot;/&gt;&lt;wsp:rsid wsp:val=&quot;00827A41&quot;/&gt;&lt;wsp:rsid wsp:val=&quot;00827AF3&quot;/&gt;&lt;wsp:rsid wsp:val=&quot;00827F55&quot;/&gt;&lt;wsp:rsid wsp:val=&quot;0083056F&quot;/&gt;&lt;wsp:rsid wsp:val=&quot;008307F2&quot;/&gt;&lt;wsp:rsid wsp:val=&quot;0083081A&quot;/&gt;&lt;wsp:rsid wsp:val=&quot;008309E1&quot;/&gt;&lt;wsp:rsid wsp:val=&quot;00830B5B&quot;/&gt;&lt;wsp:rsid wsp:val=&quot;00830F16&quot;/&gt;&lt;wsp:rsid wsp:val=&quot;00831198&quot;/&gt;&lt;wsp:rsid wsp:val=&quot;008312E2&quot;/&gt;&lt;wsp:rsid wsp:val=&quot;008314BC&quot;/&gt;&lt;wsp:rsid wsp:val=&quot;00832142&quot;/&gt;&lt;wsp:rsid wsp:val=&quot;008323AC&quot;/&gt;&lt;wsp:rsid wsp:val=&quot;00832609&quot;/&gt;&lt;wsp:rsid wsp:val=&quot;00832C18&quot;/&gt;&lt;wsp:rsid wsp:val=&quot;00832CAF&quot;/&gt;&lt;wsp:rsid wsp:val=&quot;00832E34&quot;/&gt;&lt;wsp:rsid wsp:val=&quot;008330DB&quot;/&gt;&lt;wsp:rsid wsp:val=&quot;00833EF5&quot;/&gt;&lt;wsp:rsid wsp:val=&quot;0083417A&quot;/&gt;&lt;wsp:rsid wsp:val=&quot;00834512&quot;/&gt;&lt;wsp:rsid wsp:val=&quot;00834746&quot;/&gt;&lt;wsp:rsid wsp:val=&quot;008349E7&quot;/&gt;&lt;wsp:rsid wsp:val=&quot;008353E9&quot;/&gt;&lt;wsp:rsid wsp:val=&quot;0083565D&quot;/&gt;&lt;wsp:rsid wsp:val=&quot;0083582B&quot;/&gt;&lt;wsp:rsid wsp:val=&quot;00835B0A&quot;/&gt;&lt;wsp:rsid wsp:val=&quot;00835B82&quot;/&gt;&lt;wsp:rsid wsp:val=&quot;00836133&quot;/&gt;&lt;wsp:rsid wsp:val=&quot;0083657B&quot;/&gt;&lt;wsp:rsid wsp:val=&quot;00836B5B&quot;/&gt;&lt;wsp:rsid wsp:val=&quot;00836FC2&quot;/&gt;&lt;wsp:rsid wsp:val=&quot;00837034&quot;/&gt;&lt;wsp:rsid wsp:val=&quot;0083768C&quot;/&gt;&lt;wsp:rsid wsp:val=&quot;00837905&quot;/&gt;&lt;wsp:rsid wsp:val=&quot;00837E76&quot;/&gt;&lt;wsp:rsid wsp:val=&quot;00840077&quot;/&gt;&lt;wsp:rsid wsp:val=&quot;008401C3&quot;/&gt;&lt;wsp:rsid wsp:val=&quot;00840355&quot;/&gt;&lt;wsp:rsid wsp:val=&quot;008403BA&quot;/&gt;&lt;wsp:rsid wsp:val=&quot;008404D7&quot;/&gt;&lt;wsp:rsid wsp:val=&quot;00840634&quot;/&gt;&lt;wsp:rsid wsp:val=&quot;008407B1&quot;/&gt;&lt;wsp:rsid wsp:val=&quot;00840A68&quot;/&gt;&lt;wsp:rsid wsp:val=&quot;00840A83&quot;/&gt;&lt;wsp:rsid wsp:val=&quot;00840D46&quot;/&gt;&lt;wsp:rsid wsp:val=&quot;00840D5A&quot;/&gt;&lt;wsp:rsid wsp:val=&quot;00841573&quot;/&gt;&lt;wsp:rsid wsp:val=&quot;008416E7&quot;/&gt;&lt;wsp:rsid wsp:val=&quot;008418F9&quot;/&gt;&lt;wsp:rsid wsp:val=&quot;008419A1&quot;/&gt;&lt;wsp:rsid wsp:val=&quot;00841E55&quot;/&gt;&lt;wsp:rsid wsp:val=&quot;00841EB3&quot;/&gt;&lt;wsp:rsid wsp:val=&quot;00842061&quot;/&gt;&lt;wsp:rsid wsp:val=&quot;00842B18&quot;/&gt;&lt;wsp:rsid wsp:val=&quot;00842DB7&quot;/&gt;&lt;wsp:rsid wsp:val=&quot;0084387F&quot;/&gt;&lt;wsp:rsid wsp:val=&quot;00843AFD&quot;/&gt;&lt;wsp:rsid wsp:val=&quot;008444F8&quot;/&gt;&lt;wsp:rsid wsp:val=&quot;00844506&quot;/&gt;&lt;wsp:rsid wsp:val=&quot;0084464F&quot;/&gt;&lt;wsp:rsid wsp:val=&quot;00844750&quot;/&gt;&lt;wsp:rsid wsp:val=&quot;00845409&quot;/&gt;&lt;wsp:rsid wsp:val=&quot;00845E7D&quot;/&gt;&lt;wsp:rsid wsp:val=&quot;00845F51&quot;/&gt;&lt;wsp:rsid wsp:val=&quot;00845F6D&quot;/&gt;&lt;wsp:rsid wsp:val=&quot;00846106&quot;/&gt;&lt;wsp:rsid wsp:val=&quot;008462E7&quot;/&gt;&lt;wsp:rsid wsp:val=&quot;00846467&quot;/&gt;&lt;wsp:rsid wsp:val=&quot;00847721&quot;/&gt;&lt;wsp:rsid wsp:val=&quot;00847991&quot;/&gt;&lt;wsp:rsid wsp:val=&quot;00847BA6&quot;/&gt;&lt;wsp:rsid wsp:val=&quot;00847C4E&quot;/&gt;&lt;wsp:rsid wsp:val=&quot;00847F04&quot;/&gt;&lt;wsp:rsid wsp:val=&quot;0085130C&quot;/&gt;&lt;wsp:rsid wsp:val=&quot;00851374&quot;/&gt;&lt;wsp:rsid wsp:val=&quot;00851B22&quot;/&gt;&lt;wsp:rsid wsp:val=&quot;008521C5&quot;/&gt;&lt;wsp:rsid wsp:val=&quot;00852338&quot;/&gt;&lt;wsp:rsid wsp:val=&quot;00852F3B&quot;/&gt;&lt;wsp:rsid wsp:val=&quot;00853132&quot;/&gt;&lt;wsp:rsid wsp:val=&quot;00853B16&quot;/&gt;&lt;wsp:rsid wsp:val=&quot;00853B2A&quot;/&gt;&lt;wsp:rsid wsp:val=&quot;00853B65&quot;/&gt;&lt;wsp:rsid wsp:val=&quot;00853C45&quot;/&gt;&lt;wsp:rsid wsp:val=&quot;00853C94&quot;/&gt;&lt;wsp:rsid wsp:val=&quot;00853F11&quot;/&gt;&lt;wsp:rsid wsp:val=&quot;00854090&quot;/&gt;&lt;wsp:rsid wsp:val=&quot;008540E5&quot;/&gt;&lt;wsp:rsid wsp:val=&quot;00854983&quot;/&gt;&lt;wsp:rsid wsp:val=&quot;00854ADC&quot;/&gt;&lt;wsp:rsid wsp:val=&quot;00854B60&quot;/&gt;&lt;wsp:rsid wsp:val=&quot;008554AA&quot;/&gt;&lt;wsp:rsid wsp:val=&quot;00856301&quot;/&gt;&lt;wsp:rsid wsp:val=&quot;00856562&quot;/&gt;&lt;wsp:rsid wsp:val=&quot;008566E7&quot;/&gt;&lt;wsp:rsid wsp:val=&quot;008569DF&quot;/&gt;&lt;wsp:rsid wsp:val=&quot;00856A3A&quot;/&gt;&lt;wsp:rsid wsp:val=&quot;00856E4A&quot;/&gt;&lt;wsp:rsid wsp:val=&quot;00856FF3&quot;/&gt;&lt;wsp:rsid wsp:val=&quot;0085700F&quot;/&gt;&lt;wsp:rsid wsp:val=&quot;0085722A&quot;/&gt;&lt;wsp:rsid wsp:val=&quot;00857434&quot;/&gt;&lt;wsp:rsid wsp:val=&quot;008577BE&quot;/&gt;&lt;wsp:rsid wsp:val=&quot;00857BEB&quot;/&gt;&lt;wsp:rsid wsp:val=&quot;00857C34&quot;/&gt;&lt;wsp:rsid wsp:val=&quot;00857F66&quot;/&gt;&lt;wsp:rsid wsp:val=&quot;00860315&quot;/&gt;&lt;wsp:rsid wsp:val=&quot;0086037F&quot;/&gt;&lt;wsp:rsid wsp:val=&quot;00861B41&quot;/&gt;&lt;wsp:rsid wsp:val=&quot;00861D65&quot;/&gt;&lt;wsp:rsid wsp:val=&quot;00861DA1&quot;/&gt;&lt;wsp:rsid wsp:val=&quot;00861E84&quot;/&gt;&lt;wsp:rsid wsp:val=&quot;008620C2&quot;/&gt;&lt;wsp:rsid wsp:val=&quot;008620CF&quot;/&gt;&lt;wsp:rsid wsp:val=&quot;00862173&quot;/&gt;&lt;wsp:rsid wsp:val=&quot;00862290&quot;/&gt;&lt;wsp:rsid wsp:val=&quot;008626B0&quot;/&gt;&lt;wsp:rsid wsp:val=&quot;00862988&quot;/&gt;&lt;wsp:rsid wsp:val=&quot;00863479&quot;/&gt;&lt;wsp:rsid wsp:val=&quot;00863A6F&quot;/&gt;&lt;wsp:rsid wsp:val=&quot;00863AA0&quot;/&gt;&lt;wsp:rsid wsp:val=&quot;00863C8A&quot;/&gt;&lt;wsp:rsid wsp:val=&quot;00864243&quot;/&gt;&lt;wsp:rsid wsp:val=&quot;008648FC&quot;/&gt;&lt;wsp:rsid wsp:val=&quot;00864A9F&quot;/&gt;&lt;wsp:rsid wsp:val=&quot;008650AB&quot;/&gt;&lt;wsp:rsid wsp:val=&quot;00865696&quot;/&gt;&lt;wsp:rsid wsp:val=&quot;00865D4C&quot;/&gt;&lt;wsp:rsid wsp:val=&quot;00865DE1&quot;/&gt;&lt;wsp:rsid wsp:val=&quot;00866453&quot;/&gt;&lt;wsp:rsid wsp:val=&quot;008664D9&quot;/&gt;&lt;wsp:rsid wsp:val=&quot;00866781&quot;/&gt;&lt;wsp:rsid wsp:val=&quot;00867347&quot;/&gt;&lt;wsp:rsid wsp:val=&quot;008674A2&quot;/&gt;&lt;wsp:rsid wsp:val=&quot;00867F66&quot;/&gt;&lt;wsp:rsid wsp:val=&quot;00870018&quot;/&gt;&lt;wsp:rsid wsp:val=&quot;00870793&quot;/&gt;&lt;wsp:rsid wsp:val=&quot;00870A1C&quot;/&gt;&lt;wsp:rsid wsp:val=&quot;00870D7A&quot;/&gt;&lt;wsp:rsid wsp:val=&quot;00870E13&quot;/&gt;&lt;wsp:rsid wsp:val=&quot;00871029&quot;/&gt;&lt;wsp:rsid wsp:val=&quot;00871096&quot;/&gt;&lt;wsp:rsid wsp:val=&quot;008710EF&quot;/&gt;&lt;wsp:rsid wsp:val=&quot;00871171&quot;/&gt;&lt;wsp:rsid wsp:val=&quot;008712B8&quot;/&gt;&lt;wsp:rsid wsp:val=&quot;008713C8&quot;/&gt;&lt;wsp:rsid wsp:val=&quot;0087182F&quot;/&gt;&lt;wsp:rsid wsp:val=&quot;00871B2F&quot;/&gt;&lt;wsp:rsid wsp:val=&quot;00871C11&quot;/&gt;&lt;wsp:rsid wsp:val=&quot;00871CDF&quot;/&gt;&lt;wsp:rsid wsp:val=&quot;00871D14&quot;/&gt;&lt;wsp:rsid wsp:val=&quot;0087229F&quot;/&gt;&lt;wsp:rsid wsp:val=&quot;008722B0&quot;/&gt;&lt;wsp:rsid wsp:val=&quot;0087250F&quot;/&gt;&lt;wsp:rsid wsp:val=&quot;008734E7&quot;/&gt;&lt;wsp:rsid wsp:val=&quot;0087352A&quot;/&gt;&lt;wsp:rsid wsp:val=&quot;00873AA8&quot;/&gt;&lt;wsp:rsid wsp:val=&quot;00873BF0&quot;/&gt;&lt;wsp:rsid wsp:val=&quot;00874533&quot;/&gt;&lt;wsp:rsid wsp:val=&quot;00874B97&quot;/&gt;&lt;wsp:rsid wsp:val=&quot;00874D5F&quot;/&gt;&lt;wsp:rsid wsp:val=&quot;00874E33&quot;/&gt;&lt;wsp:rsid wsp:val=&quot;00874FAC&quot;/&gt;&lt;wsp:rsid wsp:val=&quot;0087504C&quot;/&gt;&lt;wsp:rsid wsp:val=&quot;00875905&quot;/&gt;&lt;wsp:rsid wsp:val=&quot;00875E7F&quot;/&gt;&lt;wsp:rsid wsp:val=&quot;00875F79&quot;/&gt;&lt;wsp:rsid wsp:val=&quot;00875FBD&quot;/&gt;&lt;wsp:rsid wsp:val=&quot;00876586&quot;/&gt;&lt;wsp:rsid wsp:val=&quot;00876AC7&quot;/&gt;&lt;wsp:rsid wsp:val=&quot;0087721D&quot;/&gt;&lt;wsp:rsid wsp:val=&quot;0087746C&quot;/&gt;&lt;wsp:rsid wsp:val=&quot;008777E9&quot;/&gt;&lt;wsp:rsid wsp:val=&quot;00877891&quot;/&gt;&lt;wsp:rsid wsp:val=&quot;00877A2B&quot;/&gt;&lt;wsp:rsid wsp:val=&quot;00877C57&quot;/&gt;&lt;wsp:rsid wsp:val=&quot;00877FA3&quot;/&gt;&lt;wsp:rsid wsp:val=&quot;0088011E&quot;/&gt;&lt;wsp:rsid wsp:val=&quot;00880494&quot;/&gt;&lt;wsp:rsid wsp:val=&quot;008804C9&quot;/&gt;&lt;wsp:rsid wsp:val=&quot;0088052B&quot;/&gt;&lt;wsp:rsid wsp:val=&quot;00880B3D&quot;/&gt;&lt;wsp:rsid wsp:val=&quot;00880D84&quot;/&gt;&lt;wsp:rsid wsp:val=&quot;008810DF&quot;/&gt;&lt;wsp:rsid wsp:val=&quot;008810FA&quot;/&gt;&lt;wsp:rsid wsp:val=&quot;00881703&quot;/&gt;&lt;wsp:rsid wsp:val=&quot;00881842&quot;/&gt;&lt;wsp:rsid wsp:val=&quot;00881F28&quot;/&gt;&lt;wsp:rsid wsp:val=&quot;008825EE&quot;/&gt;&lt;wsp:rsid wsp:val=&quot;0088261A&quot;/&gt;&lt;wsp:rsid wsp:val=&quot;00882956&quot;/&gt;&lt;wsp:rsid wsp:val=&quot;00882BB1&quot;/&gt;&lt;wsp:rsid wsp:val=&quot;00883004&quot;/&gt;&lt;wsp:rsid wsp:val=&quot;008831C9&quot;/&gt;&lt;wsp:rsid wsp:val=&quot;00883D18&quot;/&gt;&lt;wsp:rsid wsp:val=&quot;00883D70&quot;/&gt;&lt;wsp:rsid wsp:val=&quot;00883ED6&quot;/&gt;&lt;wsp:rsid wsp:val=&quot;00883F8F&quot;/&gt;&lt;wsp:rsid wsp:val=&quot;008841D5&quot;/&gt;&lt;wsp:rsid wsp:val=&quot;00884255&quot;/&gt;&lt;wsp:rsid wsp:val=&quot;0088425B&quot;/&gt;&lt;wsp:rsid wsp:val=&quot;00884712&quot;/&gt;&lt;wsp:rsid wsp:val=&quot;00885037&quot;/&gt;&lt;wsp:rsid wsp:val=&quot;0088574A&quot;/&gt;&lt;wsp:rsid wsp:val=&quot;0088579F&quot;/&gt;&lt;wsp:rsid wsp:val=&quot;0088599D&quot;/&gt;&lt;wsp:rsid wsp:val=&quot;00885D5D&quot;/&gt;&lt;wsp:rsid wsp:val=&quot;00885F46&quot;/&gt;&lt;wsp:rsid wsp:val=&quot;00886116&quot;/&gt;&lt;wsp:rsid wsp:val=&quot;0088651F&quot;/&gt;&lt;wsp:rsid wsp:val=&quot;00887184&quot;/&gt;&lt;wsp:rsid wsp:val=&quot;008873A5&quot;/&gt;&lt;wsp:rsid wsp:val=&quot;00887771&quot;/&gt;&lt;wsp:rsid wsp:val=&quot;00887A19&quot;/&gt;&lt;wsp:rsid wsp:val=&quot;00887F2E&quot;/&gt;&lt;wsp:rsid wsp:val=&quot;0089035C&quot;/&gt;&lt;wsp:rsid wsp:val=&quot;008907B2&quot;/&gt;&lt;wsp:rsid wsp:val=&quot;00890B03&quot;/&gt;&lt;wsp:rsid wsp:val=&quot;00890BCD&quot;/&gt;&lt;wsp:rsid wsp:val=&quot;00890D15&quot;/&gt;&lt;wsp:rsid wsp:val=&quot;00890EFE&quot;/&gt;&lt;wsp:rsid wsp:val=&quot;00890F04&quot;/&gt;&lt;wsp:rsid wsp:val=&quot;00890F2B&quot;/&gt;&lt;wsp:rsid wsp:val=&quot;00891092&quot;/&gt;&lt;wsp:rsid wsp:val=&quot;008911A2&quot;/&gt;&lt;wsp:rsid wsp:val=&quot;0089129F&quot;/&gt;&lt;wsp:rsid wsp:val=&quot;008919EC&quot;/&gt;&lt;wsp:rsid wsp:val=&quot;00891F63&quot;/&gt;&lt;wsp:rsid wsp:val=&quot;008922DC&quot;/&gt;&lt;wsp:rsid wsp:val=&quot;008922DF&quot;/&gt;&lt;wsp:rsid wsp:val=&quot;00892357&quot;/&gt;&lt;wsp:rsid wsp:val=&quot;00892494&quot;/&gt;&lt;wsp:rsid wsp:val=&quot;00892D47&quot;/&gt;&lt;wsp:rsid wsp:val=&quot;00893024&quot;/&gt;&lt;wsp:rsid wsp:val=&quot;008934EF&quot;/&gt;&lt;wsp:rsid wsp:val=&quot;00893B3B&quot;/&gt;&lt;wsp:rsid wsp:val=&quot;00894304&quot;/&gt;&lt;wsp:rsid wsp:val=&quot;008946BB&quot;/&gt;&lt;wsp:rsid wsp:val=&quot;00894C16&quot;/&gt;&lt;wsp:rsid wsp:val=&quot;00894C3B&quot;/&gt;&lt;wsp:rsid wsp:val=&quot;00894D6C&quot;/&gt;&lt;wsp:rsid wsp:val=&quot;00894FEF&quot;/&gt;&lt;wsp:rsid wsp:val=&quot;00895243&quot;/&gt;&lt;wsp:rsid wsp:val=&quot;008953FF&quot;/&gt;&lt;wsp:rsid wsp:val=&quot;00895713&quot;/&gt;&lt;wsp:rsid wsp:val=&quot;008959CA&quot;/&gt;&lt;wsp:rsid wsp:val=&quot;00895A0C&quot;/&gt;&lt;wsp:rsid wsp:val=&quot;0089622F&quot;/&gt;&lt;wsp:rsid wsp:val=&quot;00896A6F&quot;/&gt;&lt;wsp:rsid wsp:val=&quot;00896D10&quot;/&gt;&lt;wsp:rsid wsp:val=&quot;00896DF5&quot;/&gt;&lt;wsp:rsid wsp:val=&quot;008970EB&quot;/&gt;&lt;wsp:rsid wsp:val=&quot;00897D5E&quot;/&gt;&lt;wsp:rsid wsp:val=&quot;008A0019&quot;/&gt;&lt;wsp:rsid wsp:val=&quot;008A0173&quot;/&gt;&lt;wsp:rsid wsp:val=&quot;008A0339&quot;/&gt;&lt;wsp:rsid wsp:val=&quot;008A03A0&quot;/&gt;&lt;wsp:rsid wsp:val=&quot;008A0473&quot;/&gt;&lt;wsp:rsid wsp:val=&quot;008A04C7&quot;/&gt;&lt;wsp:rsid wsp:val=&quot;008A111D&quot;/&gt;&lt;wsp:rsid wsp:val=&quot;008A1732&quot;/&gt;&lt;wsp:rsid wsp:val=&quot;008A197B&quot;/&gt;&lt;wsp:rsid wsp:val=&quot;008A1B4E&quot;/&gt;&lt;wsp:rsid wsp:val=&quot;008A1C65&quot;/&gt;&lt;wsp:rsid wsp:val=&quot;008A1C6C&quot;/&gt;&lt;wsp:rsid wsp:val=&quot;008A1EA1&quot;/&gt;&lt;wsp:rsid wsp:val=&quot;008A2023&quot;/&gt;&lt;wsp:rsid wsp:val=&quot;008A21DE&quot;/&gt;&lt;wsp:rsid wsp:val=&quot;008A24BD&quot;/&gt;&lt;wsp:rsid wsp:val=&quot;008A2AAE&quot;/&gt;&lt;wsp:rsid wsp:val=&quot;008A2AD0&quot;/&gt;&lt;wsp:rsid wsp:val=&quot;008A2AD3&quot;/&gt;&lt;wsp:rsid wsp:val=&quot;008A2F26&quot;/&gt;&lt;wsp:rsid wsp:val=&quot;008A2F9B&quot;/&gt;&lt;wsp:rsid wsp:val=&quot;008A36DE&quot;/&gt;&lt;wsp:rsid wsp:val=&quot;008A36ED&quot;/&gt;&lt;wsp:rsid wsp:val=&quot;008A3898&quot;/&gt;&lt;wsp:rsid wsp:val=&quot;008A42D8&quot;/&gt;&lt;wsp:rsid wsp:val=&quot;008A457F&quot;/&gt;&lt;wsp:rsid wsp:val=&quot;008A45E8&quot;/&gt;&lt;wsp:rsid wsp:val=&quot;008A53C3&quot;/&gt;&lt;wsp:rsid wsp:val=&quot;008A565D&quot;/&gt;&lt;wsp:rsid wsp:val=&quot;008A59E9&quot;/&gt;&lt;wsp:rsid wsp:val=&quot;008A5BFE&quot;/&gt;&lt;wsp:rsid wsp:val=&quot;008A631F&quot;/&gt;&lt;wsp:rsid wsp:val=&quot;008A6660&quot;/&gt;&lt;wsp:rsid wsp:val=&quot;008A668F&quot;/&gt;&lt;wsp:rsid wsp:val=&quot;008A689E&quot;/&gt;&lt;wsp:rsid wsp:val=&quot;008A718A&quot;/&gt;&lt;wsp:rsid wsp:val=&quot;008A725C&quot;/&gt;&lt;wsp:rsid wsp:val=&quot;008A72A4&quot;/&gt;&lt;wsp:rsid wsp:val=&quot;008A74E8&quot;/&gt;&lt;wsp:rsid wsp:val=&quot;008A758D&quot;/&gt;&lt;wsp:rsid wsp:val=&quot;008A75C5&quot;/&gt;&lt;wsp:rsid wsp:val=&quot;008A7669&quot;/&gt;&lt;wsp:rsid wsp:val=&quot;008A7819&quot;/&gt;&lt;wsp:rsid wsp:val=&quot;008A78BC&quot;/&gt;&lt;wsp:rsid wsp:val=&quot;008A7BEA&quot;/&gt;&lt;wsp:rsid wsp:val=&quot;008A7C09&quot;/&gt;&lt;wsp:rsid wsp:val=&quot;008A7F80&quot;/&gt;&lt;wsp:rsid wsp:val=&quot;008B01A2&quot;/&gt;&lt;wsp:rsid wsp:val=&quot;008B097E&quot;/&gt;&lt;wsp:rsid wsp:val=&quot;008B0BFF&quot;/&gt;&lt;wsp:rsid wsp:val=&quot;008B0C49&quot;/&gt;&lt;wsp:rsid wsp:val=&quot;008B0CD0&quot;/&gt;&lt;wsp:rsid wsp:val=&quot;008B0FE8&quot;/&gt;&lt;wsp:rsid wsp:val=&quot;008B10A1&quot;/&gt;&lt;wsp:rsid wsp:val=&quot;008B1245&quot;/&gt;&lt;wsp:rsid wsp:val=&quot;008B130E&quot;/&gt;&lt;wsp:rsid wsp:val=&quot;008B1651&quot;/&gt;&lt;wsp:rsid wsp:val=&quot;008B175A&quot;/&gt;&lt;wsp:rsid wsp:val=&quot;008B1797&quot;/&gt;&lt;wsp:rsid wsp:val=&quot;008B1C8C&quot;/&gt;&lt;wsp:rsid wsp:val=&quot;008B1E55&quot;/&gt;&lt;wsp:rsid wsp:val=&quot;008B1EFF&quot;/&gt;&lt;wsp:rsid wsp:val=&quot;008B20E5&quot;/&gt;&lt;wsp:rsid wsp:val=&quot;008B21F5&quot;/&gt;&lt;wsp:rsid wsp:val=&quot;008B269F&quot;/&gt;&lt;wsp:rsid wsp:val=&quot;008B2A2E&quot;/&gt;&lt;wsp:rsid wsp:val=&quot;008B2D1D&quot;/&gt;&lt;wsp:rsid wsp:val=&quot;008B2DEB&quot;/&gt;&lt;wsp:rsid wsp:val=&quot;008B35ED&quot;/&gt;&lt;wsp:rsid wsp:val=&quot;008B363C&quot;/&gt;&lt;wsp:rsid wsp:val=&quot;008B41EF&quot;/&gt;&lt;wsp:rsid wsp:val=&quot;008B4230&quot;/&gt;&lt;wsp:rsid wsp:val=&quot;008B43F6&quot;/&gt;&lt;wsp:rsid wsp:val=&quot;008B447F&quot;/&gt;&lt;wsp:rsid wsp:val=&quot;008B480C&quot;/&gt;&lt;wsp:rsid wsp:val=&quot;008B4B0D&quot;/&gt;&lt;wsp:rsid wsp:val=&quot;008B4B33&quot;/&gt;&lt;wsp:rsid wsp:val=&quot;008B4ECE&quot;/&gt;&lt;wsp:rsid wsp:val=&quot;008B50A1&quot;/&gt;&lt;wsp:rsid wsp:val=&quot;008B5577&quot;/&gt;&lt;wsp:rsid wsp:val=&quot;008B56A4&quot;/&gt;&lt;wsp:rsid wsp:val=&quot;008B60E9&quot;/&gt;&lt;wsp:rsid wsp:val=&quot;008B60ED&quot;/&gt;&lt;wsp:rsid wsp:val=&quot;008B614C&quot;/&gt;&lt;wsp:rsid wsp:val=&quot;008B653C&quot;/&gt;&lt;wsp:rsid wsp:val=&quot;008B6E5C&quot;/&gt;&lt;wsp:rsid wsp:val=&quot;008B739E&quot;/&gt;&lt;wsp:rsid wsp:val=&quot;008B766A&quot;/&gt;&lt;wsp:rsid wsp:val=&quot;008B7A0E&quot;/&gt;&lt;wsp:rsid wsp:val=&quot;008B7BD4&quot;/&gt;&lt;wsp:rsid wsp:val=&quot;008B7C2E&quot;/&gt;&lt;wsp:rsid wsp:val=&quot;008B7C87&quot;/&gt;&lt;wsp:rsid wsp:val=&quot;008B7E5B&quot;/&gt;&lt;wsp:rsid wsp:val=&quot;008C022D&quot;/&gt;&lt;wsp:rsid wsp:val=&quot;008C0431&quot;/&gt;&lt;wsp:rsid wsp:val=&quot;008C1ABE&quot;/&gt;&lt;wsp:rsid wsp:val=&quot;008C2426&quot;/&gt;&lt;wsp:rsid wsp:val=&quot;008C2453&quot;/&gt;&lt;wsp:rsid wsp:val=&quot;008C265E&quot;/&gt;&lt;wsp:rsid wsp:val=&quot;008C26B4&quot;/&gt;&lt;wsp:rsid wsp:val=&quot;008C28BA&quot;/&gt;&lt;wsp:rsid wsp:val=&quot;008C3240&quot;/&gt;&lt;wsp:rsid wsp:val=&quot;008C4188&quot;/&gt;&lt;wsp:rsid wsp:val=&quot;008C49D5&quot;/&gt;&lt;wsp:rsid wsp:val=&quot;008C4B47&quot;/&gt;&lt;wsp:rsid wsp:val=&quot;008C58F6&quot;/&gt;&lt;wsp:rsid wsp:val=&quot;008C59D5&quot;/&gt;&lt;wsp:rsid wsp:val=&quot;008C5B10&quot;/&gt;&lt;wsp:rsid wsp:val=&quot;008C6276&quot;/&gt;&lt;wsp:rsid wsp:val=&quot;008C6337&quot;/&gt;&lt;wsp:rsid wsp:val=&quot;008C67A1&quot;/&gt;&lt;wsp:rsid wsp:val=&quot;008C6C7A&quot;/&gt;&lt;wsp:rsid wsp:val=&quot;008C6F4F&quot;/&gt;&lt;wsp:rsid wsp:val=&quot;008C74CC&quot;/&gt;&lt;wsp:rsid wsp:val=&quot;008C74F9&quot;/&gt;&lt;wsp:rsid wsp:val=&quot;008C7D37&quot;/&gt;&lt;wsp:rsid wsp:val=&quot;008C7E30&quot;/&gt;&lt;wsp:rsid wsp:val=&quot;008C7F77&quot;/&gt;&lt;wsp:rsid wsp:val=&quot;008D0083&quot;/&gt;&lt;wsp:rsid wsp:val=&quot;008D02CB&quot;/&gt;&lt;wsp:rsid wsp:val=&quot;008D0459&quot;/&gt;&lt;wsp:rsid wsp:val=&quot;008D05D2&quot;/&gt;&lt;wsp:rsid wsp:val=&quot;008D0ECB&quot;/&gt;&lt;wsp:rsid wsp:val=&quot;008D1220&quot;/&gt;&lt;wsp:rsid wsp:val=&quot;008D13DC&quot;/&gt;&lt;wsp:rsid wsp:val=&quot;008D149D&quot;/&gt;&lt;wsp:rsid wsp:val=&quot;008D1D2C&quot;/&gt;&lt;wsp:rsid wsp:val=&quot;008D1E23&quot;/&gt;&lt;wsp:rsid wsp:val=&quot;008D2461&quot;/&gt;&lt;wsp:rsid wsp:val=&quot;008D2ABA&quot;/&gt;&lt;wsp:rsid wsp:val=&quot;008D2D60&quot;/&gt;&lt;wsp:rsid wsp:val=&quot;008D3208&quot;/&gt;&lt;wsp:rsid wsp:val=&quot;008D382D&quot;/&gt;&lt;wsp:rsid wsp:val=&quot;008D3CD6&quot;/&gt;&lt;wsp:rsid wsp:val=&quot;008D3F21&quot;/&gt;&lt;wsp:rsid wsp:val=&quot;008D40FF&quot;/&gt;&lt;wsp:rsid wsp:val=&quot;008D4277&quot;/&gt;&lt;wsp:rsid wsp:val=&quot;008D453F&quot;/&gt;&lt;wsp:rsid wsp:val=&quot;008D508F&quot;/&gt;&lt;wsp:rsid wsp:val=&quot;008D538D&quot;/&gt;&lt;wsp:rsid wsp:val=&quot;008D592F&quot;/&gt;&lt;wsp:rsid wsp:val=&quot;008D59D0&quot;/&gt;&lt;wsp:rsid wsp:val=&quot;008D5FCD&quot;/&gt;&lt;wsp:rsid wsp:val=&quot;008D6733&quot;/&gt;&lt;wsp:rsid wsp:val=&quot;008D6D0E&quot;/&gt;&lt;wsp:rsid wsp:val=&quot;008D6E19&quot;/&gt;&lt;wsp:rsid wsp:val=&quot;008D6F90&quot;/&gt;&lt;wsp:rsid wsp:val=&quot;008D70F9&quot;/&gt;&lt;wsp:rsid wsp:val=&quot;008D72A4&quot;/&gt;&lt;wsp:rsid wsp:val=&quot;008D7378&quot;/&gt;&lt;wsp:rsid wsp:val=&quot;008D7554&quot;/&gt;&lt;wsp:rsid wsp:val=&quot;008D7615&quot;/&gt;&lt;wsp:rsid wsp:val=&quot;008D76A0&quot;/&gt;&lt;wsp:rsid wsp:val=&quot;008D78C3&quot;/&gt;&lt;wsp:rsid wsp:val=&quot;008D7ACD&quot;/&gt;&lt;wsp:rsid wsp:val=&quot;008D7AD2&quot;/&gt;&lt;wsp:rsid wsp:val=&quot;008D7DEB&quot;/&gt;&lt;wsp:rsid wsp:val=&quot;008E02C3&quot;/&gt;&lt;wsp:rsid wsp:val=&quot;008E037E&quot;/&gt;&lt;wsp:rsid wsp:val=&quot;008E04B5&quot;/&gt;&lt;wsp:rsid wsp:val=&quot;008E0CDD&quot;/&gt;&lt;wsp:rsid wsp:val=&quot;008E0E89&quot;/&gt;&lt;wsp:rsid wsp:val=&quot;008E0E8C&quot;/&gt;&lt;wsp:rsid wsp:val=&quot;008E1006&quot;/&gt;&lt;wsp:rsid wsp:val=&quot;008E1217&quot;/&gt;&lt;wsp:rsid wsp:val=&quot;008E174C&quot;/&gt;&lt;wsp:rsid wsp:val=&quot;008E1CFE&quot;/&gt;&lt;wsp:rsid wsp:val=&quot;008E1FDF&quot;/&gt;&lt;wsp:rsid wsp:val=&quot;008E2051&quot;/&gt;&lt;wsp:rsid wsp:val=&quot;008E20EC&quot;/&gt;&lt;wsp:rsid wsp:val=&quot;008E2562&quot;/&gt;&lt;wsp:rsid wsp:val=&quot;008E290D&quot;/&gt;&lt;wsp:rsid wsp:val=&quot;008E2AE1&quot;/&gt;&lt;wsp:rsid wsp:val=&quot;008E2B47&quot;/&gt;&lt;wsp:rsid wsp:val=&quot;008E2C59&quot;/&gt;&lt;wsp:rsid wsp:val=&quot;008E329C&quot;/&gt;&lt;wsp:rsid wsp:val=&quot;008E35C0&quot;/&gt;&lt;wsp:rsid wsp:val=&quot;008E3737&quot;/&gt;&lt;wsp:rsid wsp:val=&quot;008E378A&quot;/&gt;&lt;wsp:rsid wsp:val=&quot;008E388C&quot;/&gt;&lt;wsp:rsid wsp:val=&quot;008E3F52&quot;/&gt;&lt;wsp:rsid wsp:val=&quot;008E412D&quot;/&gt;&lt;wsp:rsid wsp:val=&quot;008E427C&quot;/&gt;&lt;wsp:rsid wsp:val=&quot;008E451A&quot;/&gt;&lt;wsp:rsid wsp:val=&quot;008E4718&quot;/&gt;&lt;wsp:rsid wsp:val=&quot;008E4820&quot;/&gt;&lt;wsp:rsid wsp:val=&quot;008E494E&quot;/&gt;&lt;wsp:rsid wsp:val=&quot;008E5B5F&quot;/&gt;&lt;wsp:rsid wsp:val=&quot;008E5D5A&quot;/&gt;&lt;wsp:rsid wsp:val=&quot;008E5EED&quot;/&gt;&lt;wsp:rsid wsp:val=&quot;008E5F90&quot;/&gt;&lt;wsp:rsid wsp:val=&quot;008E60B3&quot;/&gt;&lt;wsp:rsid wsp:val=&quot;008E6333&quot;/&gt;&lt;wsp:rsid wsp:val=&quot;008E6658&quot;/&gt;&lt;wsp:rsid wsp:val=&quot;008E6788&quot;/&gt;&lt;wsp:rsid wsp:val=&quot;008E6F34&quot;/&gt;&lt;wsp:rsid wsp:val=&quot;008E70B2&quot;/&gt;&lt;wsp:rsid wsp:val=&quot;008E76B9&quot;/&gt;&lt;wsp:rsid wsp:val=&quot;008E7A61&quot;/&gt;&lt;wsp:rsid wsp:val=&quot;008E7DB3&quot;/&gt;&lt;wsp:rsid wsp:val=&quot;008E7E01&quot;/&gt;&lt;wsp:rsid wsp:val=&quot;008E7E0A&quot;/&gt;&lt;wsp:rsid wsp:val=&quot;008F01AB&quot;/&gt;&lt;wsp:rsid wsp:val=&quot;008F0460&quot;/&gt;&lt;wsp:rsid wsp:val=&quot;008F0D27&quot;/&gt;&lt;wsp:rsid wsp:val=&quot;008F0FEC&quot;/&gt;&lt;wsp:rsid wsp:val=&quot;008F0FF7&quot;/&gt;&lt;wsp:rsid wsp:val=&quot;008F1C32&quot;/&gt;&lt;wsp:rsid wsp:val=&quot;008F1CF8&quot;/&gt;&lt;wsp:rsid wsp:val=&quot;008F2201&quot;/&gt;&lt;wsp:rsid wsp:val=&quot;008F2595&quot;/&gt;&lt;wsp:rsid wsp:val=&quot;008F2B4B&quot;/&gt;&lt;wsp:rsid wsp:val=&quot;008F357B&quot;/&gt;&lt;wsp:rsid wsp:val=&quot;008F3937&quot;/&gt;&lt;wsp:rsid wsp:val=&quot;008F3A67&quot;/&gt;&lt;wsp:rsid wsp:val=&quot;008F3D2D&quot;/&gt;&lt;wsp:rsid wsp:val=&quot;008F3D7C&quot;/&gt;&lt;wsp:rsid wsp:val=&quot;008F3DC9&quot;/&gt;&lt;wsp:rsid wsp:val=&quot;008F4107&quot;/&gt;&lt;wsp:rsid wsp:val=&quot;008F4667&quot;/&gt;&lt;wsp:rsid wsp:val=&quot;008F473A&quot;/&gt;&lt;wsp:rsid wsp:val=&quot;008F4A6B&quot;/&gt;&lt;wsp:rsid wsp:val=&quot;008F4BFE&quot;/&gt;&lt;wsp:rsid wsp:val=&quot;008F4D3D&quot;/&gt;&lt;wsp:rsid wsp:val=&quot;008F4E3F&quot;/&gt;&lt;wsp:rsid wsp:val=&quot;008F5184&quot;/&gt;&lt;wsp:rsid wsp:val=&quot;008F5525&quot;/&gt;&lt;wsp:rsid wsp:val=&quot;008F58C6&quot;/&gt;&lt;wsp:rsid wsp:val=&quot;008F595E&quot;/&gt;&lt;wsp:rsid wsp:val=&quot;008F6150&quot;/&gt;&lt;wsp:rsid wsp:val=&quot;008F6188&quot;/&gt;&lt;wsp:rsid wsp:val=&quot;008F637D&quot;/&gt;&lt;wsp:rsid wsp:val=&quot;008F6649&quot;/&gt;&lt;wsp:rsid wsp:val=&quot;008F6CD1&quot;/&gt;&lt;wsp:rsid wsp:val=&quot;008F7069&quot;/&gt;&lt;wsp:rsid wsp:val=&quot;008F74EA&quot;/&gt;&lt;wsp:rsid wsp:val=&quot;008F74ED&quot;/&gt;&lt;wsp:rsid wsp:val=&quot;008F759D&quot;/&gt;&lt;wsp:rsid wsp:val=&quot;008F7BD6&quot;/&gt;&lt;wsp:rsid wsp:val=&quot;008F7CEF&quot;/&gt;&lt;wsp:rsid wsp:val=&quot;009000FD&quot;/&gt;&lt;wsp:rsid wsp:val=&quot;00900DDE&quot;/&gt;&lt;wsp:rsid wsp:val=&quot;00900DF1&quot;/&gt;&lt;wsp:rsid wsp:val=&quot;00901845&quot;/&gt;&lt;wsp:rsid wsp:val=&quot;00901F96&quot;/&gt;&lt;wsp:rsid wsp:val=&quot;00901F9A&quot;/&gt;&lt;wsp:rsid wsp:val=&quot;009022BC&quot;/&gt;&lt;wsp:rsid wsp:val=&quot;0090255A&quot;/&gt;&lt;wsp:rsid wsp:val=&quot;00902734&quot;/&gt;&lt;wsp:rsid wsp:val=&quot;00902997&quot;/&gt;&lt;wsp:rsid wsp:val=&quot;00903281&quot;/&gt;&lt;wsp:rsid wsp:val=&quot;00903C24&quot;/&gt;&lt;wsp:rsid wsp:val=&quot;00903C5A&quot;/&gt;&lt;wsp:rsid wsp:val=&quot;00903F59&quot;/&gt;&lt;wsp:rsid wsp:val=&quot;0090411E&quot;/&gt;&lt;wsp:rsid wsp:val=&quot;00904562&quot;/&gt;&lt;wsp:rsid wsp:val=&quot;009045C7&quot;/&gt;&lt;wsp:rsid wsp:val=&quot;0090480E&quot;/&gt;&lt;wsp:rsid wsp:val=&quot;00904A52&quot;/&gt;&lt;wsp:rsid wsp:val=&quot;00904A62&quot;/&gt;&lt;wsp:rsid wsp:val=&quot;00904B6D&quot;/&gt;&lt;wsp:rsid wsp:val=&quot;00905A06&quot;/&gt;&lt;wsp:rsid wsp:val=&quot;00905C70&quot;/&gt;&lt;wsp:rsid wsp:val=&quot;00906100&quot;/&gt;&lt;wsp:rsid wsp:val=&quot;009061A5&quot;/&gt;&lt;wsp:rsid wsp:val=&quot;00906435&quot;/&gt;&lt;wsp:rsid wsp:val=&quot;009067B8&quot;/&gt;&lt;wsp:rsid wsp:val=&quot;00906EED&quot;/&gt;&lt;wsp:rsid wsp:val=&quot;00907071&quot;/&gt;&lt;wsp:rsid wsp:val=&quot;0090715C&quot;/&gt;&lt;wsp:rsid wsp:val=&quot;00907297&quot;/&gt;&lt;wsp:rsid wsp:val=&quot;00907829&quot;/&gt;&lt;wsp:rsid wsp:val=&quot;009102BE&quot;/&gt;&lt;wsp:rsid wsp:val=&quot;0091080C&quot;/&gt;&lt;wsp:rsid wsp:val=&quot;009108A7&quot;/&gt;&lt;wsp:rsid wsp:val=&quot;00910ED6&quot;/&gt;&lt;wsp:rsid wsp:val=&quot;00911638&quot;/&gt;&lt;wsp:rsid wsp:val=&quot;00911CAD&quot;/&gt;&lt;wsp:rsid wsp:val=&quot;00911E1A&quot;/&gt;&lt;wsp:rsid wsp:val=&quot;009123B9&quot;/&gt;&lt;wsp:rsid wsp:val=&quot;00912531&quot;/&gt;&lt;wsp:rsid wsp:val=&quot;009138F9&quot;/&gt;&lt;wsp:rsid wsp:val=&quot;00913F4C&quot;/&gt;&lt;wsp:rsid wsp:val=&quot;00913F9C&quot;/&gt;&lt;wsp:rsid wsp:val=&quot;0091404B&quot;/&gt;&lt;wsp:rsid wsp:val=&quot;0091423A&quot;/&gt;&lt;wsp:rsid wsp:val=&quot;00914A58&quot;/&gt;&lt;wsp:rsid wsp:val=&quot;00914A5D&quot;/&gt;&lt;wsp:rsid wsp:val=&quot;00914DDD&quot;/&gt;&lt;wsp:rsid wsp:val=&quot;00914F86&quot;/&gt;&lt;wsp:rsid wsp:val=&quot;00915032&quot;/&gt;&lt;wsp:rsid wsp:val=&quot;0091537E&quot;/&gt;&lt;wsp:rsid wsp:val=&quot;009154BD&quot;/&gt;&lt;wsp:rsid wsp:val=&quot;00915F97&quot;/&gt;&lt;wsp:rsid wsp:val=&quot;0091610F&quot;/&gt;&lt;wsp:rsid wsp:val=&quot;009161BA&quot;/&gt;&lt;wsp:rsid wsp:val=&quot;00916827&quot;/&gt;&lt;wsp:rsid wsp:val=&quot;00916FC7&quot;/&gt;&lt;wsp:rsid wsp:val=&quot;00920D5C&quot;/&gt;&lt;wsp:rsid wsp:val=&quot;00920FE4&quot;/&gt;&lt;wsp:rsid wsp:val=&quot;00921140&quot;/&gt;&lt;wsp:rsid wsp:val=&quot;0092169A&quot;/&gt;&lt;wsp:rsid wsp:val=&quot;009216BF&quot;/&gt;&lt;wsp:rsid wsp:val=&quot;009218D2&quot;/&gt;&lt;wsp:rsid wsp:val=&quot;009219A7&quot;/&gt;&lt;wsp:rsid wsp:val=&quot;00921A74&quot;/&gt;&lt;wsp:rsid wsp:val=&quot;00921C9F&quot;/&gt;&lt;wsp:rsid wsp:val=&quot;00921ED5&quot;/&gt;&lt;wsp:rsid wsp:val=&quot;00921FA1&quot;/&gt;&lt;wsp:rsid wsp:val=&quot;009225B6&quot;/&gt;&lt;wsp:rsid wsp:val=&quot;0092286C&quot;/&gt;&lt;wsp:rsid wsp:val=&quot;00922A89&quot;/&gt;&lt;wsp:rsid wsp:val=&quot;00922C09&quot;/&gt;&lt;wsp:rsid wsp:val=&quot;00923151&quot;/&gt;&lt;wsp:rsid wsp:val=&quot;00923560&quot;/&gt;&lt;wsp:rsid wsp:val=&quot;00923ABA&quot;/&gt;&lt;wsp:rsid wsp:val=&quot;00923EB5&quot;/&gt;&lt;wsp:rsid wsp:val=&quot;00923F1B&quot;/&gt;&lt;wsp:rsid wsp:val=&quot;00924108&quot;/&gt;&lt;wsp:rsid wsp:val=&quot;0092423D&quot;/&gt;&lt;wsp:rsid wsp:val=&quot;0092434B&quot;/&gt;&lt;wsp:rsid wsp:val=&quot;009247D8&quot;/&gt;&lt;wsp:rsid wsp:val=&quot;00924F5D&quot;/&gt;&lt;wsp:rsid wsp:val=&quot;0092507E&quot;/&gt;&lt;wsp:rsid wsp:val=&quot;009250BC&quot;/&gt;&lt;wsp:rsid wsp:val=&quot;0092550A&quot;/&gt;&lt;wsp:rsid wsp:val=&quot;00925836&quot;/&gt;&lt;wsp:rsid wsp:val=&quot;00925A4B&quot;/&gt;&lt;wsp:rsid wsp:val=&quot;00925B23&quot;/&gt;&lt;wsp:rsid wsp:val=&quot;00925DD1&quot;/&gt;&lt;wsp:rsid wsp:val=&quot;00925DF2&quot;/&gt;&lt;wsp:rsid wsp:val=&quot;009260EC&quot;/&gt;&lt;wsp:rsid wsp:val=&quot;00926264&quot;/&gt;&lt;wsp:rsid wsp:val=&quot;00926595&quot;/&gt;&lt;wsp:rsid wsp:val=&quot;0092698B&quot;/&gt;&lt;wsp:rsid wsp:val=&quot;009269EB&quot;/&gt;&lt;wsp:rsid wsp:val=&quot;00927211&quot;/&gt;&lt;wsp:rsid wsp:val=&quot;00927752&quot;/&gt;&lt;wsp:rsid wsp:val=&quot;0092779E&quot;/&gt;&lt;wsp:rsid wsp:val=&quot;00930305&quot;/&gt;&lt;wsp:rsid wsp:val=&quot;0093047C&quot;/&gt;&lt;wsp:rsid wsp:val=&quot;0093063D&quot;/&gt;&lt;wsp:rsid wsp:val=&quot;009306CA&quot;/&gt;&lt;wsp:rsid wsp:val=&quot;00930A35&quot;/&gt;&lt;wsp:rsid wsp:val=&quot;00931196&quot;/&gt;&lt;wsp:rsid wsp:val=&quot;0093135E&quot;/&gt;&lt;wsp:rsid wsp:val=&quot;0093195D&quot;/&gt;&lt;wsp:rsid wsp:val=&quot;00932109&quot;/&gt;&lt;wsp:rsid wsp:val=&quot;009321BB&quot;/&gt;&lt;wsp:rsid wsp:val=&quot;009322AC&quot;/&gt;&lt;wsp:rsid wsp:val=&quot;009324B1&quot;/&gt;&lt;wsp:rsid wsp:val=&quot;009327B5&quot;/&gt;&lt;wsp:rsid wsp:val=&quot;0093285B&quot;/&gt;&lt;wsp:rsid wsp:val=&quot;00932907&quot;/&gt;&lt;wsp:rsid wsp:val=&quot;00932A16&quot;/&gt;&lt;wsp:rsid wsp:val=&quot;00932A20&quot;/&gt;&lt;wsp:rsid wsp:val=&quot;00932E4B&quot;/&gt;&lt;wsp:rsid wsp:val=&quot;0093311E&quot;/&gt;&lt;wsp:rsid wsp:val=&quot;00933C2F&quot;/&gt;&lt;wsp:rsid wsp:val=&quot;00933D61&quot;/&gt;&lt;wsp:rsid wsp:val=&quot;00933DE4&quot;/&gt;&lt;wsp:rsid wsp:val=&quot;009343DA&quot;/&gt;&lt;wsp:rsid wsp:val=&quot;0093457F&quot;/&gt;&lt;wsp:rsid wsp:val=&quot;00934654&quot;/&gt;&lt;wsp:rsid wsp:val=&quot;00934A98&quot;/&gt;&lt;wsp:rsid wsp:val=&quot;00934F8E&quot;/&gt;&lt;wsp:rsid wsp:val=&quot;009355F0&quot;/&gt;&lt;wsp:rsid wsp:val=&quot;009358ED&quot;/&gt;&lt;wsp:rsid wsp:val=&quot;009359D2&quot;/&gt;&lt;wsp:rsid wsp:val=&quot;00935B52&quot;/&gt;&lt;wsp:rsid wsp:val=&quot;00935BD1&quot;/&gt;&lt;wsp:rsid wsp:val=&quot;00936549&quot;/&gt;&lt;wsp:rsid wsp:val=&quot;0093676F&quot;/&gt;&lt;wsp:rsid wsp:val=&quot;00936951&quot;/&gt;&lt;wsp:rsid wsp:val=&quot;00936A90&quot;/&gt;&lt;wsp:rsid wsp:val=&quot;00936AB3&quot;/&gt;&lt;wsp:rsid wsp:val=&quot;009370A6&quot;/&gt;&lt;wsp:rsid wsp:val=&quot;00937AC7&quot;/&gt;&lt;wsp:rsid wsp:val=&quot;00937D15&quot;/&gt;&lt;wsp:rsid wsp:val=&quot;00937FB5&quot;/&gt;&lt;wsp:rsid wsp:val=&quot;00940472&quot;/&gt;&lt;wsp:rsid wsp:val=&quot;009404E2&quot;/&gt;&lt;wsp:rsid wsp:val=&quot;009406F4&quot;/&gt;&lt;wsp:rsid wsp:val=&quot;00940920&quot;/&gt;&lt;wsp:rsid wsp:val=&quot;00940A5D&quot;/&gt;&lt;wsp:rsid wsp:val=&quot;00940BCB&quot;/&gt;&lt;wsp:rsid wsp:val=&quot;00940D85&quot;/&gt;&lt;wsp:rsid wsp:val=&quot;00940DF4&quot;/&gt;&lt;wsp:rsid wsp:val=&quot;00940FB5&quot;/&gt;&lt;wsp:rsid wsp:val=&quot;009413A5&quot;/&gt;&lt;wsp:rsid wsp:val=&quot;0094148B&quot;/&gt;&lt;wsp:rsid wsp:val=&quot;009415DC&quot;/&gt;&lt;wsp:rsid wsp:val=&quot;00941A1C&quot;/&gt;&lt;wsp:rsid wsp:val=&quot;00941B97&quot;/&gt;&lt;wsp:rsid wsp:val=&quot;00942A63&quot;/&gt;&lt;wsp:rsid wsp:val=&quot;00942BB8&quot;/&gt;&lt;wsp:rsid wsp:val=&quot;00942BC9&quot;/&gt;&lt;wsp:rsid wsp:val=&quot;00942F68&quot;/&gt;&lt;wsp:rsid wsp:val=&quot;00943128&quot;/&gt;&lt;wsp:rsid wsp:val=&quot;0094335F&quot;/&gt;&lt;wsp:rsid wsp:val=&quot;009436AA&quot;/&gt;&lt;wsp:rsid wsp:val=&quot;00943D09&quot;/&gt;&lt;wsp:rsid wsp:val=&quot;00943D28&quot;/&gt;&lt;wsp:rsid wsp:val=&quot;009440F3&quot;/&gt;&lt;wsp:rsid wsp:val=&quot;00944202&quot;/&gt;&lt;wsp:rsid wsp:val=&quot;00944335&quot;/&gt;&lt;wsp:rsid wsp:val=&quot;00944710&quot;/&gt;&lt;wsp:rsid wsp:val=&quot;0094480B&quot;/&gt;&lt;wsp:rsid wsp:val=&quot;00944AF4&quot;/&gt;&lt;wsp:rsid wsp:val=&quot;00944D54&quot;/&gt;&lt;wsp:rsid wsp:val=&quot;00944F7E&quot;/&gt;&lt;wsp:rsid wsp:val=&quot;0094564D&quot;/&gt;&lt;wsp:rsid wsp:val=&quot;00945E49&quot;/&gt;&lt;wsp:rsid wsp:val=&quot;00945EC7&quot;/&gt;&lt;wsp:rsid wsp:val=&quot;009462D8&quot;/&gt;&lt;wsp:rsid wsp:val=&quot;00946388&quot;/&gt;&lt;wsp:rsid wsp:val=&quot;00946860&quot;/&gt;&lt;wsp:rsid wsp:val=&quot;00946F59&quot;/&gt;&lt;wsp:rsid wsp:val=&quot;00947415&quot;/&gt;&lt;wsp:rsid wsp:val=&quot;009500B6&quot;/&gt;&lt;wsp:rsid wsp:val=&quot;009509D7&quot;/&gt;&lt;wsp:rsid wsp:val=&quot;00950B09&quot;/&gt;&lt;wsp:rsid wsp:val=&quot;00950DD1&quot;/&gt;&lt;wsp:rsid wsp:val=&quot;00951417&quot;/&gt;&lt;wsp:rsid wsp:val=&quot;0095154C&quot;/&gt;&lt;wsp:rsid wsp:val=&quot;009517A9&quot;/&gt;&lt;wsp:rsid wsp:val=&quot;009518BD&quot;/&gt;&lt;wsp:rsid wsp:val=&quot;00951995&quot;/&gt;&lt;wsp:rsid wsp:val=&quot;00951C7E&quot;/&gt;&lt;wsp:rsid wsp:val=&quot;00951CF6&quot;/&gt;&lt;wsp:rsid wsp:val=&quot;00951F82&quot;/&gt;&lt;wsp:rsid wsp:val=&quot;0095225E&quot;/&gt;&lt;wsp:rsid wsp:val=&quot;00952ACA&quot;/&gt;&lt;wsp:rsid wsp:val=&quot;009537A7&quot;/&gt;&lt;wsp:rsid wsp:val=&quot;00953B1F&quot;/&gt;&lt;wsp:rsid wsp:val=&quot;009542C9&quot;/&gt;&lt;wsp:rsid wsp:val=&quot;0095466F&quot;/&gt;&lt;wsp:rsid wsp:val=&quot;009548C3&quot;/&gt;&lt;wsp:rsid wsp:val=&quot;0095506D&quot;/&gt;&lt;wsp:rsid wsp:val=&quot;009555E2&quot;/&gt;&lt;wsp:rsid wsp:val=&quot;0095570A&quot;/&gt;&lt;wsp:rsid wsp:val=&quot;009557DF&quot;/&gt;&lt;wsp:rsid wsp:val=&quot;00955A2E&quot;/&gt;&lt;wsp:rsid wsp:val=&quot;00956101&quot;/&gt;&lt;wsp:rsid wsp:val=&quot;009563E4&quot;/&gt;&lt;wsp:rsid wsp:val=&quot;00956534&quot;/&gt;&lt;wsp:rsid wsp:val=&quot;0095660B&quot;/&gt;&lt;wsp:rsid wsp:val=&quot;00956769&quot;/&gt;&lt;wsp:rsid wsp:val=&quot;00956B4A&quot;/&gt;&lt;wsp:rsid wsp:val=&quot;00957060&quot;/&gt;&lt;wsp:rsid wsp:val=&quot;009572DC&quot;/&gt;&lt;wsp:rsid wsp:val=&quot;00957487&quot;/&gt;&lt;wsp:rsid wsp:val=&quot;00957656&quot;/&gt;&lt;wsp:rsid wsp:val=&quot;00957D9C&quot;/&gt;&lt;wsp:rsid wsp:val=&quot;00957E94&quot;/&gt;&lt;wsp:rsid wsp:val=&quot;009603AB&quot;/&gt;&lt;wsp:rsid wsp:val=&quot;009607AF&quot;/&gt;&lt;wsp:rsid wsp:val=&quot;00960A88&quot;/&gt;&lt;wsp:rsid wsp:val=&quot;00960C68&quot;/&gt;&lt;wsp:rsid wsp:val=&quot;00960CB6&quot;/&gt;&lt;wsp:rsid wsp:val=&quot;00960D27&quot;/&gt;&lt;wsp:rsid wsp:val=&quot;00961023&quot;/&gt;&lt;wsp:rsid wsp:val=&quot;009612F1&quot;/&gt;&lt;wsp:rsid wsp:val=&quot;009613DF&quot;/&gt;&lt;wsp:rsid wsp:val=&quot;009616FA&quot;/&gt;&lt;wsp:rsid wsp:val=&quot;00961E6D&quot;/&gt;&lt;wsp:rsid wsp:val=&quot;00961F21&quot;/&gt;&lt;wsp:rsid wsp:val=&quot;009621CE&quot;/&gt;&lt;wsp:rsid wsp:val=&quot;009621FF&quot;/&gt;&lt;wsp:rsid wsp:val=&quot;0096292B&quot;/&gt;&lt;wsp:rsid wsp:val=&quot;00962A19&quot;/&gt;&lt;wsp:rsid wsp:val=&quot;00962C4E&quot;/&gt;&lt;wsp:rsid wsp:val=&quot;0096336E&quot;/&gt;&lt;wsp:rsid wsp:val=&quot;00963519&quot;/&gt;&lt;wsp:rsid wsp:val=&quot;009635F8&quot;/&gt;&lt;wsp:rsid wsp:val=&quot;0096392B&quot;/&gt;&lt;wsp:rsid wsp:val=&quot;0096397B&quot;/&gt;&lt;wsp:rsid wsp:val=&quot;00963985&quot;/&gt;&lt;wsp:rsid wsp:val=&quot;009640C7&quot;/&gt;&lt;wsp:rsid wsp:val=&quot;00964E3C&quot;/&gt;&lt;wsp:rsid wsp:val=&quot;00964E69&quot;/&gt;&lt;wsp:rsid wsp:val=&quot;0096504D&quot;/&gt;&lt;wsp:rsid wsp:val=&quot;009650B4&quot;/&gt;&lt;wsp:rsid wsp:val=&quot;0096527C&quot;/&gt;&lt;wsp:rsid wsp:val=&quot;009654F0&quot;/&gt;&lt;wsp:rsid wsp:val=&quot;00965753&quot;/&gt;&lt;wsp:rsid wsp:val=&quot;009659EA&quot;/&gt;&lt;wsp:rsid wsp:val=&quot;0096606A&quot;/&gt;&lt;wsp:rsid wsp:val=&quot;0096691D&quot;/&gt;&lt;wsp:rsid wsp:val=&quot;00966EC4&quot;/&gt;&lt;wsp:rsid wsp:val=&quot;0096766C&quot;/&gt;&lt;wsp:rsid wsp:val=&quot;00967851&quot;/&gt;&lt;wsp:rsid wsp:val=&quot;0096791C&quot;/&gt;&lt;wsp:rsid wsp:val=&quot;00967D2D&quot;/&gt;&lt;wsp:rsid wsp:val=&quot;00970A5B&quot;/&gt;&lt;wsp:rsid wsp:val=&quot;00970F7A&quot;/&gt;&lt;wsp:rsid wsp:val=&quot;00970FE3&quot;/&gt;&lt;wsp:rsid wsp:val=&quot;00971190&quot;/&gt;&lt;wsp:rsid wsp:val=&quot;00971EC5&quot;/&gt;&lt;wsp:rsid wsp:val=&quot;00971F6B&quot;/&gt;&lt;wsp:rsid wsp:val=&quot;00971FCC&quot;/&gt;&lt;wsp:rsid wsp:val=&quot;0097298A&quot;/&gt;&lt;wsp:rsid wsp:val=&quot;00972A0B&quot;/&gt;&lt;wsp:rsid wsp:val=&quot;00972A81&quot;/&gt;&lt;wsp:rsid wsp:val=&quot;00972BB7&quot;/&gt;&lt;wsp:rsid wsp:val=&quot;00972C06&quot;/&gt;&lt;wsp:rsid wsp:val=&quot;00972F4C&quot;/&gt;&lt;wsp:rsid wsp:val=&quot;00972FEB&quot;/&gt;&lt;wsp:rsid wsp:val=&quot;0097304E&quot;/&gt;&lt;wsp:rsid wsp:val=&quot;009730F6&quot;/&gt;&lt;wsp:rsid wsp:val=&quot;00973257&quot;/&gt;&lt;wsp:rsid wsp:val=&quot;0097383E&quot;/&gt;&lt;wsp:rsid wsp:val=&quot;009738E5&quot;/&gt;&lt;wsp:rsid wsp:val=&quot;009739F8&quot;/&gt;&lt;wsp:rsid wsp:val=&quot;00973F29&quot;/&gt;&lt;wsp:rsid wsp:val=&quot;00974182&quot;/&gt;&lt;wsp:rsid wsp:val=&quot;009744FF&quot;/&gt;&lt;wsp:rsid wsp:val=&quot;00974520&quot;/&gt;&lt;wsp:rsid wsp:val=&quot;00974EBD&quot;/&gt;&lt;wsp:rsid wsp:val=&quot;009750F1&quot;/&gt;&lt;wsp:rsid wsp:val=&quot;009751BA&quot;/&gt;&lt;wsp:rsid wsp:val=&quot;00975859&quot;/&gt;&lt;wsp:rsid wsp:val=&quot;009760EC&quot;/&gt;&lt;wsp:rsid wsp:val=&quot;00976DD5&quot;/&gt;&lt;wsp:rsid wsp:val=&quot;009771C4&quot;/&gt;&lt;wsp:rsid wsp:val=&quot;009775C2&quot;/&gt;&lt;wsp:rsid wsp:val=&quot;00977852&quot;/&gt;&lt;wsp:rsid wsp:val=&quot;009778AB&quot;/&gt;&lt;wsp:rsid wsp:val=&quot;00980403&quot;/&gt;&lt;wsp:rsid wsp:val=&quot;009804CB&quot;/&gt;&lt;wsp:rsid wsp:val=&quot;00980743&quot;/&gt;&lt;wsp:rsid wsp:val=&quot;009809DD&quot;/&gt;&lt;wsp:rsid wsp:val=&quot;00980F14&quot;/&gt;&lt;wsp:rsid wsp:val=&quot;0098172B&quot;/&gt;&lt;wsp:rsid wsp:val=&quot;009817F9&quot;/&gt;&lt;wsp:rsid wsp:val=&quot;0098183B&quot;/&gt;&lt;wsp:rsid wsp:val=&quot;009818A6&quot;/&gt;&lt;wsp:rsid wsp:val=&quot;009818DA&quot;/&gt;&lt;wsp:rsid wsp:val=&quot;00981D4B&quot;/&gt;&lt;wsp:rsid wsp:val=&quot;00981FCC&quot;/&gt;&lt;wsp:rsid wsp:val=&quot;00982066&quot;/&gt;&lt;wsp:rsid wsp:val=&quot;009822AF&quot;/&gt;&lt;wsp:rsid wsp:val=&quot;009823A3&quot;/&gt;&lt;wsp:rsid wsp:val=&quot;00982AB4&quot;/&gt;&lt;wsp:rsid wsp:val=&quot;00982B3A&quot;/&gt;&lt;wsp:rsid wsp:val=&quot;00982E67&quot;/&gt;&lt;wsp:rsid wsp:val=&quot;00982F7B&quot;/&gt;&lt;wsp:rsid wsp:val=&quot;00983061&quot;/&gt;&lt;wsp:rsid wsp:val=&quot;00983223&quot;/&gt;&lt;wsp:rsid wsp:val=&quot;009838CE&quot;/&gt;&lt;wsp:rsid wsp:val=&quot;00983C41&quot;/&gt;&lt;wsp:rsid wsp:val=&quot;00983DF6&quot;/&gt;&lt;wsp:rsid wsp:val=&quot;00984206&quot;/&gt;&lt;wsp:rsid wsp:val=&quot;00984449&quot;/&gt;&lt;wsp:rsid wsp:val=&quot;0098511E&quot;/&gt;&lt;wsp:rsid wsp:val=&quot;009852B3&quot;/&gt;&lt;wsp:rsid wsp:val=&quot;0098541D&quot;/&gt;&lt;wsp:rsid wsp:val=&quot;00985CA4&quot;/&gt;&lt;wsp:rsid wsp:val=&quot;009865C0&quot;/&gt;&lt;wsp:rsid wsp:val=&quot;00986757&quot;/&gt;&lt;wsp:rsid wsp:val=&quot;00986956&quot;/&gt;&lt;wsp:rsid wsp:val=&quot;00986999&quot;/&gt;&lt;wsp:rsid wsp:val=&quot;0098743A&quot;/&gt;&lt;wsp:rsid wsp:val=&quot;009874BE&quot;/&gt;&lt;wsp:rsid wsp:val=&quot;009876A0&quot;/&gt;&lt;wsp:rsid wsp:val=&quot;009879B5&quot;/&gt;&lt;wsp:rsid wsp:val=&quot;009879F4&quot;/&gt;&lt;wsp:rsid wsp:val=&quot;00990A3A&quot;/&gt;&lt;wsp:rsid wsp:val=&quot;00990E8A&quot;/&gt;&lt;wsp:rsid wsp:val=&quot;009917F3&quot;/&gt;&lt;wsp:rsid wsp:val=&quot;00991F39&quot;/&gt;&lt;wsp:rsid wsp:val=&quot;00992624&quot;/&gt;&lt;wsp:rsid wsp:val=&quot;009927C4&quot;/&gt;&lt;wsp:rsid wsp:val=&quot;00992D04&quot;/&gt;&lt;wsp:rsid wsp:val=&quot;009930C0&quot;/&gt;&lt;wsp:rsid wsp:val=&quot;0099324C&quot;/&gt;&lt;wsp:rsid wsp:val=&quot;00993627&quot;/&gt;&lt;wsp:rsid wsp:val=&quot;00993658&quot;/&gt;&lt;wsp:rsid wsp:val=&quot;0099367D&quot;/&gt;&lt;wsp:rsid wsp:val=&quot;009936F0&quot;/&gt;&lt;wsp:rsid wsp:val=&quot;009938F2&quot;/&gt;&lt;wsp:rsid wsp:val=&quot;00993CB7&quot;/&gt;&lt;wsp:rsid wsp:val=&quot;00993DA5&quot;/&gt;&lt;wsp:rsid wsp:val=&quot;00994CE9&quot;/&gt;&lt;wsp:rsid wsp:val=&quot;00994E1D&quot;/&gt;&lt;wsp:rsid wsp:val=&quot;0099507E&quot;/&gt;&lt;wsp:rsid wsp:val=&quot;00995360&quot;/&gt;&lt;wsp:rsid wsp:val=&quot;009954AD&quot;/&gt;&lt;wsp:rsid wsp:val=&quot;00995581&quot;/&gt;&lt;wsp:rsid wsp:val=&quot;00995CE6&quot;/&gt;&lt;wsp:rsid wsp:val=&quot;00995D7A&quot;/&gt;&lt;wsp:rsid wsp:val=&quot;00996546&quot;/&gt;&lt;wsp:rsid wsp:val=&quot;00996A8B&quot;/&gt;&lt;wsp:rsid wsp:val=&quot;00996CD1&quot;/&gt;&lt;wsp:rsid wsp:val=&quot;00996CD4&quot;/&gt;&lt;wsp:rsid wsp:val=&quot;0099713E&quot;/&gt;&lt;wsp:rsid wsp:val=&quot;0099731A&quot;/&gt;&lt;wsp:rsid wsp:val=&quot;009974B1&quot;/&gt;&lt;wsp:rsid wsp:val=&quot;009979D6&quot;/&gt;&lt;wsp:rsid wsp:val=&quot;00997CA3&quot;/&gt;&lt;wsp:rsid wsp:val=&quot;009A0212&quot;/&gt;&lt;wsp:rsid wsp:val=&quot;009A031F&quot;/&gt;&lt;wsp:rsid wsp:val=&quot;009A041C&quot;/&gt;&lt;wsp:rsid wsp:val=&quot;009A072E&quot;/&gt;&lt;wsp:rsid wsp:val=&quot;009A12E2&quot;/&gt;&lt;wsp:rsid wsp:val=&quot;009A1963&quot;/&gt;&lt;wsp:rsid wsp:val=&quot;009A1E77&quot;/&gt;&lt;wsp:rsid wsp:val=&quot;009A1FBC&quot;/&gt;&lt;wsp:rsid wsp:val=&quot;009A20C4&quot;/&gt;&lt;wsp:rsid wsp:val=&quot;009A20F1&quot;/&gt;&lt;wsp:rsid wsp:val=&quot;009A2180&quot;/&gt;&lt;wsp:rsid wsp:val=&quot;009A229D&quot;/&gt;&lt;wsp:rsid wsp:val=&quot;009A246A&quot;/&gt;&lt;wsp:rsid wsp:val=&quot;009A2615&quot;/&gt;&lt;wsp:rsid wsp:val=&quot;009A2817&quot;/&gt;&lt;wsp:rsid wsp:val=&quot;009A2E5D&quot;/&gt;&lt;wsp:rsid wsp:val=&quot;009A3183&quot;/&gt;&lt;wsp:rsid wsp:val=&quot;009A328D&quot;/&gt;&lt;wsp:rsid wsp:val=&quot;009A355A&quot;/&gt;&lt;wsp:rsid wsp:val=&quot;009A3792&quot;/&gt;&lt;wsp:rsid wsp:val=&quot;009A37AC&quot;/&gt;&lt;wsp:rsid wsp:val=&quot;009A3AB5&quot;/&gt;&lt;wsp:rsid wsp:val=&quot;009A4518&quot;/&gt;&lt;wsp:rsid wsp:val=&quot;009A47CB&quot;/&gt;&lt;wsp:rsid wsp:val=&quot;009A514C&quot;/&gt;&lt;wsp:rsid wsp:val=&quot;009A516A&quot;/&gt;&lt;wsp:rsid wsp:val=&quot;009A528E&quot;/&gt;&lt;wsp:rsid wsp:val=&quot;009A60D8&quot;/&gt;&lt;wsp:rsid wsp:val=&quot;009A6127&quot;/&gt;&lt;wsp:rsid wsp:val=&quot;009A637B&quot;/&gt;&lt;wsp:rsid wsp:val=&quot;009A6456&quot;/&gt;&lt;wsp:rsid wsp:val=&quot;009A6513&quot;/&gt;&lt;wsp:rsid wsp:val=&quot;009A6960&quot;/&gt;&lt;wsp:rsid wsp:val=&quot;009A6BAA&quot;/&gt;&lt;wsp:rsid wsp:val=&quot;009A6C74&quot;/&gt;&lt;wsp:rsid wsp:val=&quot;009A6D32&quot;/&gt;&lt;wsp:rsid wsp:val=&quot;009A7100&quot;/&gt;&lt;wsp:rsid wsp:val=&quot;009A7154&quot;/&gt;&lt;wsp:rsid wsp:val=&quot;009A78D1&quot;/&gt;&lt;wsp:rsid wsp:val=&quot;009A7A99&quot;/&gt;&lt;wsp:rsid wsp:val=&quot;009A7E57&quot;/&gt;&lt;wsp:rsid wsp:val=&quot;009B003C&quot;/&gt;&lt;wsp:rsid wsp:val=&quot;009B0097&quot;/&gt;&lt;wsp:rsid wsp:val=&quot;009B10C5&quot;/&gt;&lt;wsp:rsid wsp:val=&quot;009B112A&quot;/&gt;&lt;wsp:rsid wsp:val=&quot;009B25DC&quot;/&gt;&lt;wsp:rsid wsp:val=&quot;009B281D&quot;/&gt;&lt;wsp:rsid wsp:val=&quot;009B3221&quot;/&gt;&lt;wsp:rsid wsp:val=&quot;009B33F1&quot;/&gt;&lt;wsp:rsid wsp:val=&quot;009B346F&quot;/&gt;&lt;wsp:rsid wsp:val=&quot;009B3745&quot;/&gt;&lt;wsp:rsid wsp:val=&quot;009B3C79&quot;/&gt;&lt;wsp:rsid wsp:val=&quot;009B4821&quot;/&gt;&lt;wsp:rsid wsp:val=&quot;009B4BED&quot;/&gt;&lt;wsp:rsid wsp:val=&quot;009B4C24&quot;/&gt;&lt;wsp:rsid wsp:val=&quot;009B5821&quot;/&gt;&lt;wsp:rsid wsp:val=&quot;009B59B0&quot;/&gt;&lt;wsp:rsid wsp:val=&quot;009B5E51&quot;/&gt;&lt;wsp:rsid wsp:val=&quot;009B616B&quot;/&gt;&lt;wsp:rsid wsp:val=&quot;009B68AD&quot;/&gt;&lt;wsp:rsid wsp:val=&quot;009B6C13&quot;/&gt;&lt;wsp:rsid wsp:val=&quot;009B7833&quot;/&gt;&lt;wsp:rsid wsp:val=&quot;009B7BB7&quot;/&gt;&lt;wsp:rsid wsp:val=&quot;009B7CBA&quot;/&gt;&lt;wsp:rsid wsp:val=&quot;009B7F7E&quot;/&gt;&lt;wsp:rsid wsp:val=&quot;009B7FFA&quot;/&gt;&lt;wsp:rsid wsp:val=&quot;009C00EF&quot;/&gt;&lt;wsp:rsid wsp:val=&quot;009C01D2&quot;/&gt;&lt;wsp:rsid wsp:val=&quot;009C01D3&quot;/&gt;&lt;wsp:rsid wsp:val=&quot;009C080A&quot;/&gt;&lt;wsp:rsid wsp:val=&quot;009C098E&quot;/&gt;&lt;wsp:rsid wsp:val=&quot;009C0BC1&quot;/&gt;&lt;wsp:rsid wsp:val=&quot;009C0C5D&quot;/&gt;&lt;wsp:rsid wsp:val=&quot;009C0D57&quot;/&gt;&lt;wsp:rsid wsp:val=&quot;009C0DBE&quot;/&gt;&lt;wsp:rsid wsp:val=&quot;009C10DF&quot;/&gt;&lt;wsp:rsid wsp:val=&quot;009C159E&quot;/&gt;&lt;wsp:rsid wsp:val=&quot;009C163E&quot;/&gt;&lt;wsp:rsid wsp:val=&quot;009C1A35&quot;/&gt;&lt;wsp:rsid wsp:val=&quot;009C1C46&quot;/&gt;&lt;wsp:rsid wsp:val=&quot;009C1D4B&quot;/&gt;&lt;wsp:rsid wsp:val=&quot;009C1E0C&quot;/&gt;&lt;wsp:rsid wsp:val=&quot;009C218E&quot;/&gt;&lt;wsp:rsid wsp:val=&quot;009C281C&quot;/&gt;&lt;wsp:rsid wsp:val=&quot;009C3358&quot;/&gt;&lt;wsp:rsid wsp:val=&quot;009C3D88&quot;/&gt;&lt;wsp:rsid wsp:val=&quot;009C40E3&quot;/&gt;&lt;wsp:rsid wsp:val=&quot;009C45A3&quot;/&gt;&lt;wsp:rsid wsp:val=&quot;009C4EF7&quot;/&gt;&lt;wsp:rsid wsp:val=&quot;009C520B&quot;/&gt;&lt;wsp:rsid wsp:val=&quot;009C528F&quot;/&gt;&lt;wsp:rsid wsp:val=&quot;009C52FB&quot;/&gt;&lt;wsp:rsid wsp:val=&quot;009C5538&quot;/&gt;&lt;wsp:rsid wsp:val=&quot;009C56E7&quot;/&gt;&lt;wsp:rsid wsp:val=&quot;009C5785&quot;/&gt;&lt;wsp:rsid wsp:val=&quot;009C5874&quot;/&gt;&lt;wsp:rsid wsp:val=&quot;009C5CF0&quot;/&gt;&lt;wsp:rsid wsp:val=&quot;009C6768&quot;/&gt;&lt;wsp:rsid wsp:val=&quot;009C681F&quot;/&gt;&lt;wsp:rsid wsp:val=&quot;009C6894&quot;/&gt;&lt;wsp:rsid wsp:val=&quot;009C6B3B&quot;/&gt;&lt;wsp:rsid wsp:val=&quot;009C6B7B&quot;/&gt;&lt;wsp:rsid wsp:val=&quot;009C6E93&quot;/&gt;&lt;wsp:rsid wsp:val=&quot;009C7147&quot;/&gt;&lt;wsp:rsid wsp:val=&quot;009C7E2A&quot;/&gt;&lt;wsp:rsid wsp:val=&quot;009C7F47&quot;/&gt;&lt;wsp:rsid wsp:val=&quot;009C7FEB&quot;/&gt;&lt;wsp:rsid wsp:val=&quot;009D0361&quot;/&gt;&lt;wsp:rsid wsp:val=&quot;009D0720&quot;/&gt;&lt;wsp:rsid wsp:val=&quot;009D079F&quot;/&gt;&lt;wsp:rsid wsp:val=&quot;009D0897&quot;/&gt;&lt;wsp:rsid wsp:val=&quot;009D09A8&quot;/&gt;&lt;wsp:rsid wsp:val=&quot;009D2118&quot;/&gt;&lt;wsp:rsid wsp:val=&quot;009D22EA&quot;/&gt;&lt;wsp:rsid wsp:val=&quot;009D2C43&quot;/&gt;&lt;wsp:rsid wsp:val=&quot;009D327E&quot;/&gt;&lt;wsp:rsid wsp:val=&quot;009D3CC0&quot;/&gt;&lt;wsp:rsid wsp:val=&quot;009D3D45&quot;/&gt;&lt;wsp:rsid wsp:val=&quot;009D422C&quot;/&gt;&lt;wsp:rsid wsp:val=&quot;009D4303&quot;/&gt;&lt;wsp:rsid wsp:val=&quot;009D478C&quot;/&gt;&lt;wsp:rsid wsp:val=&quot;009D49A4&quot;/&gt;&lt;wsp:rsid wsp:val=&quot;009D4A8E&quot;/&gt;&lt;wsp:rsid wsp:val=&quot;009D4DA3&quot;/&gt;&lt;wsp:rsid wsp:val=&quot;009D610C&quot;/&gt;&lt;wsp:rsid wsp:val=&quot;009D62E7&quot;/&gt;&lt;wsp:rsid wsp:val=&quot;009D6388&quot;/&gt;&lt;wsp:rsid wsp:val=&quot;009D75A4&quot;/&gt;&lt;wsp:rsid wsp:val=&quot;009D766D&quot;/&gt;&lt;wsp:rsid wsp:val=&quot;009D7DD5&quot;/&gt;&lt;wsp:rsid wsp:val=&quot;009E00D4&quot;/&gt;&lt;wsp:rsid wsp:val=&quot;009E06AD&quot;/&gt;&lt;wsp:rsid wsp:val=&quot;009E11A9&quot;/&gt;&lt;wsp:rsid wsp:val=&quot;009E176B&quot;/&gt;&lt;wsp:rsid wsp:val=&quot;009E1957&quot;/&gt;&lt;wsp:rsid wsp:val=&quot;009E1D4A&quot;/&gt;&lt;wsp:rsid wsp:val=&quot;009E1E13&quot;/&gt;&lt;wsp:rsid wsp:val=&quot;009E1F70&quot;/&gt;&lt;wsp:rsid wsp:val=&quot;009E1FFC&quot;/&gt;&lt;wsp:rsid wsp:val=&quot;009E2787&quot;/&gt;&lt;wsp:rsid wsp:val=&quot;009E2F97&quot;/&gt;&lt;wsp:rsid wsp:val=&quot;009E3235&quot;/&gt;&lt;wsp:rsid wsp:val=&quot;009E3790&quot;/&gt;&lt;wsp:rsid wsp:val=&quot;009E438D&quot;/&gt;&lt;wsp:rsid wsp:val=&quot;009E457F&quot;/&gt;&lt;wsp:rsid wsp:val=&quot;009E5039&quot;/&gt;&lt;wsp:rsid wsp:val=&quot;009E532F&quot;/&gt;&lt;wsp:rsid wsp:val=&quot;009E53AA&quot;/&gt;&lt;wsp:rsid wsp:val=&quot;009E53D6&quot;/&gt;&lt;wsp:rsid wsp:val=&quot;009E5656&quot;/&gt;&lt;wsp:rsid wsp:val=&quot;009E5AB4&quot;/&gt;&lt;wsp:rsid wsp:val=&quot;009E605E&quot;/&gt;&lt;wsp:rsid wsp:val=&quot;009E641D&quot;/&gt;&lt;wsp:rsid wsp:val=&quot;009E64BF&quot;/&gt;&lt;wsp:rsid wsp:val=&quot;009E653E&quot;/&gt;&lt;wsp:rsid wsp:val=&quot;009E6F6E&quot;/&gt;&lt;wsp:rsid wsp:val=&quot;009E7246&quot;/&gt;&lt;wsp:rsid wsp:val=&quot;009E7677&quot;/&gt;&lt;wsp:rsid wsp:val=&quot;009E798E&quot;/&gt;&lt;wsp:rsid wsp:val=&quot;009F06F6&quot;/&gt;&lt;wsp:rsid wsp:val=&quot;009F0C38&quot;/&gt;&lt;wsp:rsid wsp:val=&quot;009F0CD1&quot;/&gt;&lt;wsp:rsid wsp:val=&quot;009F1033&quot;/&gt;&lt;wsp:rsid wsp:val=&quot;009F187B&quot;/&gt;&lt;wsp:rsid wsp:val=&quot;009F1933&quot;/&gt;&lt;wsp:rsid wsp:val=&quot;009F2881&quot;/&gt;&lt;wsp:rsid wsp:val=&quot;009F2E7E&quot;/&gt;&lt;wsp:rsid wsp:val=&quot;009F37A0&quot;/&gt;&lt;wsp:rsid wsp:val=&quot;009F39A6&quot;/&gt;&lt;wsp:rsid wsp:val=&quot;009F39E2&quot;/&gt;&lt;wsp:rsid wsp:val=&quot;009F3A4B&quot;/&gt;&lt;wsp:rsid wsp:val=&quot;009F3D85&quot;/&gt;&lt;wsp:rsid wsp:val=&quot;009F3DF4&quot;/&gt;&lt;wsp:rsid wsp:val=&quot;009F3E03&quot;/&gt;&lt;wsp:rsid wsp:val=&quot;009F3E1D&quot;/&gt;&lt;wsp:rsid wsp:val=&quot;009F41E1&quot;/&gt;&lt;wsp:rsid wsp:val=&quot;009F4375&quot;/&gt;&lt;wsp:rsid wsp:val=&quot;009F465A&quot;/&gt;&lt;wsp:rsid wsp:val=&quot;009F4834&quot;/&gt;&lt;wsp:rsid wsp:val=&quot;009F4F05&quot;/&gt;&lt;wsp:rsid wsp:val=&quot;009F5606&quot;/&gt;&lt;wsp:rsid wsp:val=&quot;009F59DA&quot;/&gt;&lt;wsp:rsid wsp:val=&quot;009F5CA4&quot;/&gt;&lt;wsp:rsid wsp:val=&quot;009F5DD3&quot;/&gt;&lt;wsp:rsid wsp:val=&quot;009F6410&quot;/&gt;&lt;wsp:rsid wsp:val=&quot;009F6457&quot;/&gt;&lt;wsp:rsid wsp:val=&quot;009F669B&quot;/&gt;&lt;wsp:rsid wsp:val=&quot;009F66DF&quot;/&gt;&lt;wsp:rsid wsp:val=&quot;009F6DF5&quot;/&gt;&lt;wsp:rsid wsp:val=&quot;009F7105&quot;/&gt;&lt;wsp:rsid wsp:val=&quot;009F7169&quot;/&gt;&lt;wsp:rsid wsp:val=&quot;009F76CB&quot;/&gt;&lt;wsp:rsid wsp:val=&quot;009F7883&quot;/&gt;&lt;wsp:rsid wsp:val=&quot;00A00374&quot;/&gt;&lt;wsp:rsid wsp:val=&quot;00A00519&quot;/&gt;&lt;wsp:rsid wsp:val=&quot;00A00892&quot;/&gt;&lt;wsp:rsid wsp:val=&quot;00A00E09&quot;/&gt;&lt;wsp:rsid wsp:val=&quot;00A01006&quot;/&gt;&lt;wsp:rsid wsp:val=&quot;00A011C6&quot;/&gt;&lt;wsp:rsid wsp:val=&quot;00A01EA2&quot;/&gt;&lt;wsp:rsid wsp:val=&quot;00A0267E&quot;/&gt;&lt;wsp:rsid wsp:val=&quot;00A02A7C&quot;/&gt;&lt;wsp:rsid wsp:val=&quot;00A02B26&quot;/&gt;&lt;wsp:rsid wsp:val=&quot;00A0335A&quot;/&gt;&lt;wsp:rsid wsp:val=&quot;00A03893&quot;/&gt;&lt;wsp:rsid wsp:val=&quot;00A0394B&quot;/&gt;&lt;wsp:rsid wsp:val=&quot;00A03CC8&quot;/&gt;&lt;wsp:rsid wsp:val=&quot;00A0404C&quot;/&gt;&lt;wsp:rsid wsp:val=&quot;00A044F4&quot;/&gt;&lt;wsp:rsid wsp:val=&quot;00A04541&quot;/&gt;&lt;wsp:rsid wsp:val=&quot;00A0482A&quot;/&gt;&lt;wsp:rsid wsp:val=&quot;00A04846&quot;/&gt;&lt;wsp:rsid wsp:val=&quot;00A04A92&quot;/&gt;&lt;wsp:rsid wsp:val=&quot;00A0519C&quot;/&gt;&lt;wsp:rsid wsp:val=&quot;00A0559E&quot;/&gt;&lt;wsp:rsid wsp:val=&quot;00A05A1F&quot;/&gt;&lt;wsp:rsid wsp:val=&quot;00A05BA9&quot;/&gt;&lt;wsp:rsid wsp:val=&quot;00A05DFF&quot;/&gt;&lt;wsp:rsid wsp:val=&quot;00A05FF8&quot;/&gt;&lt;wsp:rsid wsp:val=&quot;00A066E6&quot;/&gt;&lt;wsp:rsid wsp:val=&quot;00A0687B&quot;/&gt;&lt;wsp:rsid wsp:val=&quot;00A069BD&quot;/&gt;&lt;wsp:rsid wsp:val=&quot;00A06DBB&quot;/&gt;&lt;wsp:rsid wsp:val=&quot;00A06F57&quot;/&gt;&lt;wsp:rsid wsp:val=&quot;00A0738B&quot;/&gt;&lt;wsp:rsid wsp:val=&quot;00A07654&quot;/&gt;&lt;wsp:rsid wsp:val=&quot;00A0780A&quot;/&gt;&lt;wsp:rsid wsp:val=&quot;00A07B16&quot;/&gt;&lt;wsp:rsid wsp:val=&quot;00A07D0F&quot;/&gt;&lt;wsp:rsid wsp:val=&quot;00A07E9C&quot;/&gt;&lt;wsp:rsid wsp:val=&quot;00A07EA6&quot;/&gt;&lt;wsp:rsid wsp:val=&quot;00A105DB&quot;/&gt;&lt;wsp:rsid wsp:val=&quot;00A10608&quot;/&gt;&lt;wsp:rsid wsp:val=&quot;00A106FE&quot;/&gt;&lt;wsp:rsid wsp:val=&quot;00A10947&quot;/&gt;&lt;wsp:rsid wsp:val=&quot;00A10B48&quot;/&gt;&lt;wsp:rsid wsp:val=&quot;00A10B7A&quot;/&gt;&lt;wsp:rsid wsp:val=&quot;00A10C9E&quot;/&gt;&lt;wsp:rsid wsp:val=&quot;00A114B5&quot;/&gt;&lt;wsp:rsid wsp:val=&quot;00A115BF&quot;/&gt;&lt;wsp:rsid wsp:val=&quot;00A11ACA&quot;/&gt;&lt;wsp:rsid wsp:val=&quot;00A11E0F&quot;/&gt;&lt;wsp:rsid wsp:val=&quot;00A121EA&quot;/&gt;&lt;wsp:rsid wsp:val=&quot;00A12206&quot;/&gt;&lt;wsp:rsid wsp:val=&quot;00A12301&quot;/&gt;&lt;wsp:rsid wsp:val=&quot;00A1260C&quot;/&gt;&lt;wsp:rsid wsp:val=&quot;00A12713&quot;/&gt;&lt;wsp:rsid wsp:val=&quot;00A12A73&quot;/&gt;&lt;wsp:rsid wsp:val=&quot;00A12BEE&quot;/&gt;&lt;wsp:rsid wsp:val=&quot;00A12EE8&quot;/&gt;&lt;wsp:rsid wsp:val=&quot;00A131A4&quot;/&gt;&lt;wsp:rsid wsp:val=&quot;00A13511&quot;/&gt;&lt;wsp:rsid wsp:val=&quot;00A13715&quot;/&gt;&lt;wsp:rsid wsp:val=&quot;00A13B4D&quot;/&gt;&lt;wsp:rsid wsp:val=&quot;00A13CD6&quot;/&gt;&lt;wsp:rsid wsp:val=&quot;00A13CF1&quot;/&gt;&lt;wsp:rsid wsp:val=&quot;00A13D0E&quot;/&gt;&lt;wsp:rsid wsp:val=&quot;00A13E59&quot;/&gt;&lt;wsp:rsid wsp:val=&quot;00A142AD&quot;/&gt;&lt;wsp:rsid wsp:val=&quot;00A145D0&quot;/&gt;&lt;wsp:rsid wsp:val=&quot;00A145FA&quot;/&gt;&lt;wsp:rsid wsp:val=&quot;00A14743&quot;/&gt;&lt;wsp:rsid wsp:val=&quot;00A14B5D&quot;/&gt;&lt;wsp:rsid wsp:val=&quot;00A152F7&quot;/&gt;&lt;wsp:rsid wsp:val=&quot;00A15521&quot;/&gt;&lt;wsp:rsid wsp:val=&quot;00A1562F&quot;/&gt;&lt;wsp:rsid wsp:val=&quot;00A157EC&quot;/&gt;&lt;wsp:rsid wsp:val=&quot;00A15ABD&quot;/&gt;&lt;wsp:rsid wsp:val=&quot;00A160E1&quot;/&gt;&lt;wsp:rsid wsp:val=&quot;00A16150&quot;/&gt;&lt;wsp:rsid wsp:val=&quot;00A1630A&quot;/&gt;&lt;wsp:rsid wsp:val=&quot;00A1637F&quot;/&gt;&lt;wsp:rsid wsp:val=&quot;00A16416&quot;/&gt;&lt;wsp:rsid wsp:val=&quot;00A169DD&quot;/&gt;&lt;wsp:rsid wsp:val=&quot;00A16A02&quot;/&gt;&lt;wsp:rsid wsp:val=&quot;00A17345&quot;/&gt;&lt;wsp:rsid wsp:val=&quot;00A1789B&quot;/&gt;&lt;wsp:rsid wsp:val=&quot;00A178A4&quot;/&gt;&lt;wsp:rsid wsp:val=&quot;00A17C22&quot;/&gt;&lt;wsp:rsid wsp:val=&quot;00A17F9A&quot;/&gt;&lt;wsp:rsid wsp:val=&quot;00A20253&quot;/&gt;&lt;wsp:rsid wsp:val=&quot;00A2049C&quot;/&gt;&lt;wsp:rsid wsp:val=&quot;00A205BF&quot;/&gt;&lt;wsp:rsid wsp:val=&quot;00A2081F&quot;/&gt;&lt;wsp:rsid wsp:val=&quot;00A20BC0&quot;/&gt;&lt;wsp:rsid wsp:val=&quot;00A2104B&quot;/&gt;&lt;wsp:rsid wsp:val=&quot;00A210E9&quot;/&gt;&lt;wsp:rsid wsp:val=&quot;00A218AE&quot;/&gt;&lt;wsp:rsid wsp:val=&quot;00A21A9D&quot;/&gt;&lt;wsp:rsid wsp:val=&quot;00A21AAA&quot;/&gt;&lt;wsp:rsid wsp:val=&quot;00A21AAF&quot;/&gt;&lt;wsp:rsid wsp:val=&quot;00A21E51&quot;/&gt;&lt;wsp:rsid wsp:val=&quot;00A22132&quot;/&gt;&lt;wsp:rsid wsp:val=&quot;00A22207&quot;/&gt;&lt;wsp:rsid wsp:val=&quot;00A22559&quot;/&gt;&lt;wsp:rsid wsp:val=&quot;00A226BE&quot;/&gt;&lt;wsp:rsid wsp:val=&quot;00A22D9C&quot;/&gt;&lt;wsp:rsid wsp:val=&quot;00A23921&quot;/&gt;&lt;wsp:rsid wsp:val=&quot;00A23DD8&quot;/&gt;&lt;wsp:rsid wsp:val=&quot;00A24150&quot;/&gt;&lt;wsp:rsid wsp:val=&quot;00A24701&quot;/&gt;&lt;wsp:rsid wsp:val=&quot;00A2470A&quot;/&gt;&lt;wsp:rsid wsp:val=&quot;00A2481C&quot;/&gt;&lt;wsp:rsid wsp:val=&quot;00A24CCF&quot;/&gt;&lt;wsp:rsid wsp:val=&quot;00A24D81&quot;/&gt;&lt;wsp:rsid wsp:val=&quot;00A25155&quot;/&gt;&lt;wsp:rsid wsp:val=&quot;00A25420&quot;/&gt;&lt;wsp:rsid wsp:val=&quot;00A2583E&quot;/&gt;&lt;wsp:rsid wsp:val=&quot;00A25A28&quot;/&gt;&lt;wsp:rsid wsp:val=&quot;00A25F8A&quot;/&gt;&lt;wsp:rsid wsp:val=&quot;00A261E4&quot;/&gt;&lt;wsp:rsid wsp:val=&quot;00A26386&quot;/&gt;&lt;wsp:rsid wsp:val=&quot;00A26883&quot;/&gt;&lt;wsp:rsid wsp:val=&quot;00A26CF7&quot;/&gt;&lt;wsp:rsid wsp:val=&quot;00A26D60&quot;/&gt;&lt;wsp:rsid wsp:val=&quot;00A26EE0&quot;/&gt;&lt;wsp:rsid wsp:val=&quot;00A27263&quot;/&gt;&lt;wsp:rsid wsp:val=&quot;00A3072C&quot;/&gt;&lt;wsp:rsid wsp:val=&quot;00A3097E&quot;/&gt;&lt;wsp:rsid wsp:val=&quot;00A30BAE&quot;/&gt;&lt;wsp:rsid wsp:val=&quot;00A313D0&quot;/&gt;&lt;wsp:rsid wsp:val=&quot;00A314A9&quot;/&gt;&lt;wsp:rsid wsp:val=&quot;00A31591&quot;/&gt;&lt;wsp:rsid wsp:val=&quot;00A3170C&quot;/&gt;&lt;wsp:rsid wsp:val=&quot;00A318C7&quot;/&gt;&lt;wsp:rsid wsp:val=&quot;00A31B03&quot;/&gt;&lt;wsp:rsid wsp:val=&quot;00A31BBA&quot;/&gt;&lt;wsp:rsid wsp:val=&quot;00A31C37&quot;/&gt;&lt;wsp:rsid wsp:val=&quot;00A31E88&quot;/&gt;&lt;wsp:rsid wsp:val=&quot;00A321EE&quot;/&gt;&lt;wsp:rsid wsp:val=&quot;00A325C2&quot;/&gt;&lt;wsp:rsid wsp:val=&quot;00A325CC&quot;/&gt;&lt;wsp:rsid wsp:val=&quot;00A326AC&quot;/&gt;&lt;wsp:rsid wsp:val=&quot;00A327BE&quot;/&gt;&lt;wsp:rsid wsp:val=&quot;00A327E2&quot;/&gt;&lt;wsp:rsid wsp:val=&quot;00A32955&quot;/&gt;&lt;wsp:rsid wsp:val=&quot;00A32AC9&quot;/&gt;&lt;wsp:rsid wsp:val=&quot;00A32C37&quot;/&gt;&lt;wsp:rsid wsp:val=&quot;00A33271&quot;/&gt;&lt;wsp:rsid wsp:val=&quot;00A33C3D&quot;/&gt;&lt;wsp:rsid wsp:val=&quot;00A33C9E&quot;/&gt;&lt;wsp:rsid wsp:val=&quot;00A34A25&quot;/&gt;&lt;wsp:rsid wsp:val=&quot;00A34F84&quot;/&gt;&lt;wsp:rsid wsp:val=&quot;00A34FD0&quot;/&gt;&lt;wsp:rsid wsp:val=&quot;00A35735&quot;/&gt;&lt;wsp:rsid wsp:val=&quot;00A35A0B&quot;/&gt;&lt;wsp:rsid wsp:val=&quot;00A35C7B&quot;/&gt;&lt;wsp:rsid wsp:val=&quot;00A362CB&quot;/&gt;&lt;wsp:rsid wsp:val=&quot;00A36694&quot;/&gt;&lt;wsp:rsid wsp:val=&quot;00A36DC8&quot;/&gt;&lt;wsp:rsid wsp:val=&quot;00A370C7&quot;/&gt;&lt;wsp:rsid wsp:val=&quot;00A3747D&quot;/&gt;&lt;wsp:rsid wsp:val=&quot;00A37A59&quot;/&gt;&lt;wsp:rsid wsp:val=&quot;00A40296&quot;/&gt;&lt;wsp:rsid wsp:val=&quot;00A402A6&quot;/&gt;&lt;wsp:rsid wsp:val=&quot;00A40531&quot;/&gt;&lt;wsp:rsid wsp:val=&quot;00A40889&quot;/&gt;&lt;wsp:rsid wsp:val=&quot;00A40B02&quot;/&gt;&lt;wsp:rsid wsp:val=&quot;00A41009&quot;/&gt;&lt;wsp:rsid wsp:val=&quot;00A41179&quot;/&gt;&lt;wsp:rsid wsp:val=&quot;00A41772&quot;/&gt;&lt;wsp:rsid wsp:val=&quot;00A41AAC&quot;/&gt;&lt;wsp:rsid wsp:val=&quot;00A42060&quot;/&gt;&lt;wsp:rsid wsp:val=&quot;00A42659&quot;/&gt;&lt;wsp:rsid wsp:val=&quot;00A426A6&quot;/&gt;&lt;wsp:rsid wsp:val=&quot;00A42721&quot;/&gt;&lt;wsp:rsid wsp:val=&quot;00A42897&quot;/&gt;&lt;wsp:rsid wsp:val=&quot;00A429DE&quot;/&gt;&lt;wsp:rsid wsp:val=&quot;00A42E37&quot;/&gt;&lt;wsp:rsid wsp:val=&quot;00A42F65&quot;/&gt;&lt;wsp:rsid wsp:val=&quot;00A4306E&quot;/&gt;&lt;wsp:rsid wsp:val=&quot;00A4339C&quot;/&gt;&lt;wsp:rsid wsp:val=&quot;00A43666&quot;/&gt;&lt;wsp:rsid wsp:val=&quot;00A436EC&quot;/&gt;&lt;wsp:rsid wsp:val=&quot;00A43A47&quot;/&gt;&lt;wsp:rsid wsp:val=&quot;00A43CF0&quot;/&gt;&lt;wsp:rsid wsp:val=&quot;00A44882&quot;/&gt;&lt;wsp:rsid wsp:val=&quot;00A44AA5&quot;/&gt;&lt;wsp:rsid wsp:val=&quot;00A44B72&quot;/&gt;&lt;wsp:rsid wsp:val=&quot;00A44E28&quot;/&gt;&lt;wsp:rsid wsp:val=&quot;00A44F1B&quot;/&gt;&lt;wsp:rsid wsp:val=&quot;00A4526B&quot;/&gt;&lt;wsp:rsid wsp:val=&quot;00A45381&quot;/&gt;&lt;wsp:rsid wsp:val=&quot;00A4570E&quot;/&gt;&lt;wsp:rsid wsp:val=&quot;00A45A3B&quot;/&gt;&lt;wsp:rsid wsp:val=&quot;00A46FAD&quot;/&gt;&lt;wsp:rsid wsp:val=&quot;00A470ED&quot;/&gt;&lt;wsp:rsid wsp:val=&quot;00A47218&quot;/&gt;&lt;wsp:rsid wsp:val=&quot;00A47430&quot;/&gt;&lt;wsp:rsid wsp:val=&quot;00A4761F&quot;/&gt;&lt;wsp:rsid wsp:val=&quot;00A47803&quot;/&gt;&lt;wsp:rsid wsp:val=&quot;00A479AE&quot;/&gt;&lt;wsp:rsid wsp:val=&quot;00A47B4B&quot;/&gt;&lt;wsp:rsid wsp:val=&quot;00A47BED&quot;/&gt;&lt;wsp:rsid wsp:val=&quot;00A5044D&quot;/&gt;&lt;wsp:rsid wsp:val=&quot;00A50B00&quot;/&gt;&lt;wsp:rsid wsp:val=&quot;00A50CE8&quot;/&gt;&lt;wsp:rsid wsp:val=&quot;00A50F63&quot;/&gt;&lt;wsp:rsid wsp:val=&quot;00A511FB&quot;/&gt;&lt;wsp:rsid wsp:val=&quot;00A514EB&quot;/&gt;&lt;wsp:rsid wsp:val=&quot;00A5171C&quot;/&gt;&lt;wsp:rsid wsp:val=&quot;00A51EB9&quot;/&gt;&lt;wsp:rsid wsp:val=&quot;00A521E0&quot;/&gt;&lt;wsp:rsid wsp:val=&quot;00A52928&quot;/&gt;&lt;wsp:rsid wsp:val=&quot;00A52B0A&quot;/&gt;&lt;wsp:rsid wsp:val=&quot;00A52D1E&quot;/&gt;&lt;wsp:rsid wsp:val=&quot;00A53831&quot;/&gt;&lt;wsp:rsid wsp:val=&quot;00A544BF&quot;/&gt;&lt;wsp:rsid wsp:val=&quot;00A5484C&quot;/&gt;&lt;wsp:rsid wsp:val=&quot;00A54A61&quot;/&gt;&lt;wsp:rsid wsp:val=&quot;00A54A90&quot;/&gt;&lt;wsp:rsid wsp:val=&quot;00A54D16&quot;/&gt;&lt;wsp:rsid wsp:val=&quot;00A551A0&quot;/&gt;&lt;wsp:rsid wsp:val=&quot;00A5579B&quot;/&gt;&lt;wsp:rsid wsp:val=&quot;00A55855&quot;/&gt;&lt;wsp:rsid wsp:val=&quot;00A5586A&quot;/&gt;&lt;wsp:rsid wsp:val=&quot;00A55877&quot;/&gt;&lt;wsp:rsid wsp:val=&quot;00A5587F&quot;/&gt;&lt;wsp:rsid wsp:val=&quot;00A55BB7&quot;/&gt;&lt;wsp:rsid wsp:val=&quot;00A55CCE&quot;/&gt;&lt;wsp:rsid wsp:val=&quot;00A55E76&quot;/&gt;&lt;wsp:rsid wsp:val=&quot;00A55F31&quot;/&gt;&lt;wsp:rsid wsp:val=&quot;00A5637C&quot;/&gt;&lt;wsp:rsid wsp:val=&quot;00A56735&quot;/&gt;&lt;wsp:rsid wsp:val=&quot;00A56BC2&quot;/&gt;&lt;wsp:rsid wsp:val=&quot;00A56C2C&quot;/&gt;&lt;wsp:rsid wsp:val=&quot;00A570E9&quot;/&gt;&lt;wsp:rsid wsp:val=&quot;00A57311&quot;/&gt;&lt;wsp:rsid wsp:val=&quot;00A57A60&quot;/&gt;&lt;wsp:rsid wsp:val=&quot;00A57B65&quot;/&gt;&lt;wsp:rsid wsp:val=&quot;00A57BB7&quot;/&gt;&lt;wsp:rsid wsp:val=&quot;00A57C08&quot;/&gt;&lt;wsp:rsid wsp:val=&quot;00A57E26&quot;/&gt;&lt;wsp:rsid wsp:val=&quot;00A57F96&quot;/&gt;&lt;wsp:rsid wsp:val=&quot;00A6034D&quot;/&gt;&lt;wsp:rsid wsp:val=&quot;00A6098D&quot;/&gt;&lt;wsp:rsid wsp:val=&quot;00A609E3&quot;/&gt;&lt;wsp:rsid wsp:val=&quot;00A61298&quot;/&gt;&lt;wsp:rsid wsp:val=&quot;00A61828&quot;/&gt;&lt;wsp:rsid wsp:val=&quot;00A619B5&quot;/&gt;&lt;wsp:rsid wsp:val=&quot;00A61BD5&quot;/&gt;&lt;wsp:rsid wsp:val=&quot;00A620AA&quot;/&gt;&lt;wsp:rsid wsp:val=&quot;00A622DB&quot;/&gt;&lt;wsp:rsid wsp:val=&quot;00A62953&quot;/&gt;&lt;wsp:rsid wsp:val=&quot;00A62961&quot;/&gt;&lt;wsp:rsid wsp:val=&quot;00A62977&quot;/&gt;&lt;wsp:rsid wsp:val=&quot;00A62D25&quot;/&gt;&lt;wsp:rsid wsp:val=&quot;00A630F5&quot;/&gt;&lt;wsp:rsid wsp:val=&quot;00A633A4&quot;/&gt;&lt;wsp:rsid wsp:val=&quot;00A63800&quot;/&gt;&lt;wsp:rsid wsp:val=&quot;00A63872&quot;/&gt;&lt;wsp:rsid wsp:val=&quot;00A63A07&quot;/&gt;&lt;wsp:rsid wsp:val=&quot;00A63A37&quot;/&gt;&lt;wsp:rsid wsp:val=&quot;00A63A89&quot;/&gt;&lt;wsp:rsid wsp:val=&quot;00A64196&quot;/&gt;&lt;wsp:rsid wsp:val=&quot;00A64B81&quot;/&gt;&lt;wsp:rsid wsp:val=&quot;00A64BC7&quot;/&gt;&lt;wsp:rsid wsp:val=&quot;00A64EB1&quot;/&gt;&lt;wsp:rsid wsp:val=&quot;00A65017&quot;/&gt;&lt;wsp:rsid wsp:val=&quot;00A65354&quot;/&gt;&lt;wsp:rsid wsp:val=&quot;00A65589&quot;/&gt;&lt;wsp:rsid wsp:val=&quot;00A657CF&quot;/&gt;&lt;wsp:rsid wsp:val=&quot;00A65BE3&quot;/&gt;&lt;wsp:rsid wsp:val=&quot;00A65FBF&quot;/&gt;&lt;wsp:rsid wsp:val=&quot;00A66089&quot;/&gt;&lt;wsp:rsid wsp:val=&quot;00A661F0&quot;/&gt;&lt;wsp:rsid wsp:val=&quot;00A6681D&quot;/&gt;&lt;wsp:rsid wsp:val=&quot;00A66885&quot;/&gt;&lt;wsp:rsid wsp:val=&quot;00A66A5A&quot;/&gt;&lt;wsp:rsid wsp:val=&quot;00A6736A&quot;/&gt;&lt;wsp:rsid wsp:val=&quot;00A677C1&quot;/&gt;&lt;wsp:rsid wsp:val=&quot;00A6788F&quot;/&gt;&lt;wsp:rsid wsp:val=&quot;00A67A8E&quot;/&gt;&lt;wsp:rsid wsp:val=&quot;00A67AC6&quot;/&gt;&lt;wsp:rsid wsp:val=&quot;00A70A35&quot;/&gt;&lt;wsp:rsid wsp:val=&quot;00A7141F&quot;/&gt;&lt;wsp:rsid wsp:val=&quot;00A71611&quot;/&gt;&lt;wsp:rsid wsp:val=&quot;00A71CDC&quot;/&gt;&lt;wsp:rsid wsp:val=&quot;00A71D6B&quot;/&gt;&lt;wsp:rsid wsp:val=&quot;00A723F7&quot;/&gt;&lt;wsp:rsid wsp:val=&quot;00A72CE0&quot;/&gt;&lt;wsp:rsid wsp:val=&quot;00A734AF&quot;/&gt;&lt;wsp:rsid wsp:val=&quot;00A73873&quot;/&gt;&lt;wsp:rsid wsp:val=&quot;00A73D8D&quot;/&gt;&lt;wsp:rsid wsp:val=&quot;00A744A2&quot;/&gt;&lt;wsp:rsid wsp:val=&quot;00A745D9&quot;/&gt;&lt;wsp:rsid wsp:val=&quot;00A74C89&quot;/&gt;&lt;wsp:rsid wsp:val=&quot;00A74E04&quot;/&gt;&lt;wsp:rsid wsp:val=&quot;00A74F6C&quot;/&gt;&lt;wsp:rsid wsp:val=&quot;00A750D8&quot;/&gt;&lt;wsp:rsid wsp:val=&quot;00A75212&quot;/&gt;&lt;wsp:rsid wsp:val=&quot;00A7538B&quot;/&gt;&lt;wsp:rsid wsp:val=&quot;00A75563&quot;/&gt;&lt;wsp:rsid wsp:val=&quot;00A75857&quot;/&gt;&lt;wsp:rsid wsp:val=&quot;00A75920&quot;/&gt;&lt;wsp:rsid wsp:val=&quot;00A7634B&quot;/&gt;&lt;wsp:rsid wsp:val=&quot;00A7662C&quot;/&gt;&lt;wsp:rsid wsp:val=&quot;00A76696&quot;/&gt;&lt;wsp:rsid wsp:val=&quot;00A76A52&quot;/&gt;&lt;wsp:rsid wsp:val=&quot;00A76BF2&quot;/&gt;&lt;wsp:rsid wsp:val=&quot;00A76FC0&quot;/&gt;&lt;wsp:rsid wsp:val=&quot;00A770A5&quot;/&gt;&lt;wsp:rsid wsp:val=&quot;00A7735F&quot;/&gt;&lt;wsp:rsid wsp:val=&quot;00A77594&quot;/&gt;&lt;wsp:rsid wsp:val=&quot;00A775EC&quot;/&gt;&lt;wsp:rsid wsp:val=&quot;00A77960&quot;/&gt;&lt;wsp:rsid wsp:val=&quot;00A77C0E&quot;/&gt;&lt;wsp:rsid wsp:val=&quot;00A806B0&quot;/&gt;&lt;wsp:rsid wsp:val=&quot;00A806D6&quot;/&gt;&lt;wsp:rsid wsp:val=&quot;00A80915&quot;/&gt;&lt;wsp:rsid wsp:val=&quot;00A80E52&quot;/&gt;&lt;wsp:rsid wsp:val=&quot;00A8115F&quot;/&gt;&lt;wsp:rsid wsp:val=&quot;00A81281&quot;/&gt;&lt;wsp:rsid wsp:val=&quot;00A8135C&quot;/&gt;&lt;wsp:rsid wsp:val=&quot;00A81633&quot;/&gt;&lt;wsp:rsid wsp:val=&quot;00A8221B&quot;/&gt;&lt;wsp:rsid wsp:val=&quot;00A82665&quot;/&gt;&lt;wsp:rsid wsp:val=&quot;00A826CD&quot;/&gt;&lt;wsp:rsid wsp:val=&quot;00A82951&quot;/&gt;&lt;wsp:rsid wsp:val=&quot;00A82DA1&quot;/&gt;&lt;wsp:rsid wsp:val=&quot;00A82FA5&quot;/&gt;&lt;wsp:rsid wsp:val=&quot;00A831F0&quot;/&gt;&lt;wsp:rsid wsp:val=&quot;00A834EC&quot;/&gt;&lt;wsp:rsid wsp:val=&quot;00A8353F&quot;/&gt;&lt;wsp:rsid wsp:val=&quot;00A83710&quot;/&gt;&lt;wsp:rsid wsp:val=&quot;00A83BF1&quot;/&gt;&lt;wsp:rsid wsp:val=&quot;00A83C06&quot;/&gt;&lt;wsp:rsid wsp:val=&quot;00A83C5B&quot;/&gt;&lt;wsp:rsid wsp:val=&quot;00A84298&quot;/&gt;&lt;wsp:rsid wsp:val=&quot;00A8490B&quot;/&gt;&lt;wsp:rsid wsp:val=&quot;00A8513A&quot;/&gt;&lt;wsp:rsid wsp:val=&quot;00A8523D&quot;/&gt;&lt;wsp:rsid wsp:val=&quot;00A853DF&quot;/&gt;&lt;wsp:rsid wsp:val=&quot;00A85661&quot;/&gt;&lt;wsp:rsid wsp:val=&quot;00A85FFF&quot;/&gt;&lt;wsp:rsid wsp:val=&quot;00A869B4&quot;/&gt;&lt;wsp:rsid wsp:val=&quot;00A86ACD&quot;/&gt;&lt;wsp:rsid wsp:val=&quot;00A86AE7&quot;/&gt;&lt;wsp:rsid wsp:val=&quot;00A86D23&quot;/&gt;&lt;wsp:rsid wsp:val=&quot;00A86FEF&quot;/&gt;&lt;wsp:rsid wsp:val=&quot;00A87482&quot;/&gt;&lt;wsp:rsid wsp:val=&quot;00A87C98&quot;/&gt;&lt;wsp:rsid wsp:val=&quot;00A87E63&quot;/&gt;&lt;wsp:rsid wsp:val=&quot;00A9018C&quot;/&gt;&lt;wsp:rsid wsp:val=&quot;00A90218&quot;/&gt;&lt;wsp:rsid wsp:val=&quot;00A905F1&quot;/&gt;&lt;wsp:rsid wsp:val=&quot;00A90E27&quot;/&gt;&lt;wsp:rsid wsp:val=&quot;00A91218&quot;/&gt;&lt;wsp:rsid wsp:val=&quot;00A913A9&quot;/&gt;&lt;wsp:rsid wsp:val=&quot;00A91469&quot;/&gt;&lt;wsp:rsid wsp:val=&quot;00A9164F&quot;/&gt;&lt;wsp:rsid wsp:val=&quot;00A917CC&quot;/&gt;&lt;wsp:rsid wsp:val=&quot;00A91B1D&quot;/&gt;&lt;wsp:rsid wsp:val=&quot;00A91F3E&quot;/&gt;&lt;wsp:rsid wsp:val=&quot;00A9266D&quot;/&gt;&lt;wsp:rsid wsp:val=&quot;00A930F9&quot;/&gt;&lt;wsp:rsid wsp:val=&quot;00A934FE&quot;/&gt;&lt;wsp:rsid wsp:val=&quot;00A93715&quot;/&gt;&lt;wsp:rsid wsp:val=&quot;00A9399B&quot;/&gt;&lt;wsp:rsid wsp:val=&quot;00A939D3&quot;/&gt;&lt;wsp:rsid wsp:val=&quot;00A93AAE&quot;/&gt;&lt;wsp:rsid wsp:val=&quot;00A93BDA&quot;/&gt;&lt;wsp:rsid wsp:val=&quot;00A93E41&quot;/&gt;&lt;wsp:rsid wsp:val=&quot;00A93F3C&quot;/&gt;&lt;wsp:rsid wsp:val=&quot;00A94A4D&quot;/&gt;&lt;wsp:rsid wsp:val=&quot;00A94A70&quot;/&gt;&lt;wsp:rsid wsp:val=&quot;00A9505F&quot;/&gt;&lt;wsp:rsid wsp:val=&quot;00A9526D&quot;/&gt;&lt;wsp:rsid wsp:val=&quot;00A9580B&quot;/&gt;&lt;wsp:rsid wsp:val=&quot;00A95A3E&quot;/&gt;&lt;wsp:rsid wsp:val=&quot;00A95CB8&quot;/&gt;&lt;wsp:rsid wsp:val=&quot;00A95DBB&quot;/&gt;&lt;wsp:rsid wsp:val=&quot;00A96058&quot;/&gt;&lt;wsp:rsid wsp:val=&quot;00A96801&quot;/&gt;&lt;wsp:rsid wsp:val=&quot;00A9692B&quot;/&gt;&lt;wsp:rsid wsp:val=&quot;00A96D7E&quot;/&gt;&lt;wsp:rsid wsp:val=&quot;00A9727C&quot;/&gt;&lt;wsp:rsid wsp:val=&quot;00A97666&quot;/&gt;&lt;wsp:rsid wsp:val=&quot;00A97711&quot;/&gt;&lt;wsp:rsid wsp:val=&quot;00A97B8C&quot;/&gt;&lt;wsp:rsid wsp:val=&quot;00A97E7B&quot;/&gt;&lt;wsp:rsid wsp:val=&quot;00AA0003&quot;/&gt;&lt;wsp:rsid wsp:val=&quot;00AA0115&quot;/&gt;&lt;wsp:rsid wsp:val=&quot;00AA0ABC&quot;/&gt;&lt;wsp:rsid wsp:val=&quot;00AA0C4F&quot;/&gt;&lt;wsp:rsid wsp:val=&quot;00AA158B&quot;/&gt;&lt;wsp:rsid wsp:val=&quot;00AA1D12&quot;/&gt;&lt;wsp:rsid wsp:val=&quot;00AA1DD6&quot;/&gt;&lt;wsp:rsid wsp:val=&quot;00AA1EEC&quot;/&gt;&lt;wsp:rsid wsp:val=&quot;00AA210C&quot;/&gt;&lt;wsp:rsid wsp:val=&quot;00AA24B4&quot;/&gt;&lt;wsp:rsid wsp:val=&quot;00AA29F2&quot;/&gt;&lt;wsp:rsid wsp:val=&quot;00AA2CD8&quot;/&gt;&lt;wsp:rsid wsp:val=&quot;00AA2D01&quot;/&gt;&lt;wsp:rsid wsp:val=&quot;00AA30A2&quot;/&gt;&lt;wsp:rsid wsp:val=&quot;00AA34E4&quot;/&gt;&lt;wsp:rsid wsp:val=&quot;00AA3927&quot;/&gt;&lt;wsp:rsid wsp:val=&quot;00AA3B44&quot;/&gt;&lt;wsp:rsid wsp:val=&quot;00AA3FF1&quot;/&gt;&lt;wsp:rsid wsp:val=&quot;00AA461D&quot;/&gt;&lt;wsp:rsid wsp:val=&quot;00AA4757&quot;/&gt;&lt;wsp:rsid wsp:val=&quot;00AA4B1B&quot;/&gt;&lt;wsp:rsid wsp:val=&quot;00AA4E54&quot;/&gt;&lt;wsp:rsid wsp:val=&quot;00AA5584&quot;/&gt;&lt;wsp:rsid wsp:val=&quot;00AA5A02&quot;/&gt;&lt;wsp:rsid wsp:val=&quot;00AA5B74&quot;/&gt;&lt;wsp:rsid wsp:val=&quot;00AA5BD3&quot;/&gt;&lt;wsp:rsid wsp:val=&quot;00AA6026&quot;/&gt;&lt;wsp:rsid wsp:val=&quot;00AA6206&quot;/&gt;&lt;wsp:rsid wsp:val=&quot;00AA630A&quot;/&gt;&lt;wsp:rsid wsp:val=&quot;00AA69EF&quot;/&gt;&lt;wsp:rsid wsp:val=&quot;00AA6B64&quot;/&gt;&lt;wsp:rsid wsp:val=&quot;00AA6F9A&quot;/&gt;&lt;wsp:rsid wsp:val=&quot;00AA7555&quot;/&gt;&lt;wsp:rsid wsp:val=&quot;00AA7743&quot;/&gt;&lt;wsp:rsid wsp:val=&quot;00AA7748&quot;/&gt;&lt;wsp:rsid wsp:val=&quot;00AA7C4F&quot;/&gt;&lt;wsp:rsid wsp:val=&quot;00AB001C&quot;/&gt;&lt;wsp:rsid wsp:val=&quot;00AB027D&quot;/&gt;&lt;wsp:rsid wsp:val=&quot;00AB02C8&quot;/&gt;&lt;wsp:rsid wsp:val=&quot;00AB06B8&quot;/&gt;&lt;wsp:rsid wsp:val=&quot;00AB0ADE&quot;/&gt;&lt;wsp:rsid wsp:val=&quot;00AB0CA0&quot;/&gt;&lt;wsp:rsid wsp:val=&quot;00AB102D&quot;/&gt;&lt;wsp:rsid wsp:val=&quot;00AB1A33&quot;/&gt;&lt;wsp:rsid wsp:val=&quot;00AB1C99&quot;/&gt;&lt;wsp:rsid wsp:val=&quot;00AB243D&quot;/&gt;&lt;wsp:rsid wsp:val=&quot;00AB2857&quot;/&gt;&lt;wsp:rsid wsp:val=&quot;00AB2B10&quot;/&gt;&lt;wsp:rsid wsp:val=&quot;00AB3299&quot;/&gt;&lt;wsp:rsid wsp:val=&quot;00AB3418&quot;/&gt;&lt;wsp:rsid wsp:val=&quot;00AB3490&quot;/&gt;&lt;wsp:rsid wsp:val=&quot;00AB3491&quot;/&gt;&lt;wsp:rsid wsp:val=&quot;00AB37C5&quot;/&gt;&lt;wsp:rsid wsp:val=&quot;00AB3A40&quot;/&gt;&lt;wsp:rsid wsp:val=&quot;00AB3D94&quot;/&gt;&lt;wsp:rsid wsp:val=&quot;00AB3E16&quot;/&gt;&lt;wsp:rsid wsp:val=&quot;00AB3E3E&quot;/&gt;&lt;wsp:rsid wsp:val=&quot;00AB3F13&quot;/&gt;&lt;wsp:rsid wsp:val=&quot;00AB3F37&quot;/&gt;&lt;wsp:rsid wsp:val=&quot;00AB4157&quot;/&gt;&lt;wsp:rsid wsp:val=&quot;00AB42FF&quot;/&gt;&lt;wsp:rsid wsp:val=&quot;00AB513E&quot;/&gt;&lt;wsp:rsid wsp:val=&quot;00AB518F&quot;/&gt;&lt;wsp:rsid wsp:val=&quot;00AB53BA&quot;/&gt;&lt;wsp:rsid wsp:val=&quot;00AB57AD&quot;/&gt;&lt;wsp:rsid wsp:val=&quot;00AB583A&quot;/&gt;&lt;wsp:rsid wsp:val=&quot;00AB5C9B&quot;/&gt;&lt;wsp:rsid wsp:val=&quot;00AB642C&quot;/&gt;&lt;wsp:rsid wsp:val=&quot;00AB7134&quot;/&gt;&lt;wsp:rsid wsp:val=&quot;00AB76D5&quot;/&gt;&lt;wsp:rsid wsp:val=&quot;00AB7787&quot;/&gt;&lt;wsp:rsid wsp:val=&quot;00AB78AC&quot;/&gt;&lt;wsp:rsid wsp:val=&quot;00AB7964&quot;/&gt;&lt;wsp:rsid wsp:val=&quot;00AB7C60&quot;/&gt;&lt;wsp:rsid wsp:val=&quot;00AC0B36&quot;/&gt;&lt;wsp:rsid wsp:val=&quot;00AC0CEF&quot;/&gt;&lt;wsp:rsid wsp:val=&quot;00AC1191&quot;/&gt;&lt;wsp:rsid wsp:val=&quot;00AC1281&quot;/&gt;&lt;wsp:rsid wsp:val=&quot;00AC2AEF&quot;/&gt;&lt;wsp:rsid wsp:val=&quot;00AC2D39&quot;/&gt;&lt;wsp:rsid wsp:val=&quot;00AC2D4E&quot;/&gt;&lt;wsp:rsid wsp:val=&quot;00AC3084&quot;/&gt;&lt;wsp:rsid wsp:val=&quot;00AC3431&quot;/&gt;&lt;wsp:rsid wsp:val=&quot;00AC38E9&quot;/&gt;&lt;wsp:rsid wsp:val=&quot;00AC3C7B&quot;/&gt;&lt;wsp:rsid wsp:val=&quot;00AC438B&quot;/&gt;&lt;wsp:rsid wsp:val=&quot;00AC45D6&quot;/&gt;&lt;wsp:rsid wsp:val=&quot;00AC471F&quot;/&gt;&lt;wsp:rsid wsp:val=&quot;00AC4883&quot;/&gt;&lt;wsp:rsid wsp:val=&quot;00AC4D53&quot;/&gt;&lt;wsp:rsid wsp:val=&quot;00AC4D96&quot;/&gt;&lt;wsp:rsid wsp:val=&quot;00AC4E2E&quot;/&gt;&lt;wsp:rsid wsp:val=&quot;00AC5A3B&quot;/&gt;&lt;wsp:rsid wsp:val=&quot;00AC5AB6&quot;/&gt;&lt;wsp:rsid wsp:val=&quot;00AC61B3&quot;/&gt;&lt;wsp:rsid wsp:val=&quot;00AC63F4&quot;/&gt;&lt;wsp:rsid wsp:val=&quot;00AC6521&quot;/&gt;&lt;wsp:rsid wsp:val=&quot;00AC690A&quot;/&gt;&lt;wsp:rsid wsp:val=&quot;00AC6D0A&quot;/&gt;&lt;wsp:rsid wsp:val=&quot;00AD0EAA&quot;/&gt;&lt;wsp:rsid wsp:val=&quot;00AD12BD&quot;/&gt;&lt;wsp:rsid wsp:val=&quot;00AD12D2&quot;/&gt;&lt;wsp:rsid wsp:val=&quot;00AD158D&quot;/&gt;&lt;wsp:rsid wsp:val=&quot;00AD163D&quot;/&gt;&lt;wsp:rsid wsp:val=&quot;00AD1CB3&quot;/&gt;&lt;wsp:rsid wsp:val=&quot;00AD1DFE&quot;/&gt;&lt;wsp:rsid wsp:val=&quot;00AD1E26&quot;/&gt;&lt;wsp:rsid wsp:val=&quot;00AD1F06&quot;/&gt;&lt;wsp:rsid wsp:val=&quot;00AD27FC&quot;/&gt;&lt;wsp:rsid wsp:val=&quot;00AD284F&quot;/&gt;&lt;wsp:rsid wsp:val=&quot;00AD28FD&quot;/&gt;&lt;wsp:rsid wsp:val=&quot;00AD2ACB&quot;/&gt;&lt;wsp:rsid wsp:val=&quot;00AD2BAD&quot;/&gt;&lt;wsp:rsid wsp:val=&quot;00AD2BBD&quot;/&gt;&lt;wsp:rsid wsp:val=&quot;00AD2D96&quot;/&gt;&lt;wsp:rsid wsp:val=&quot;00AD3042&quot;/&gt;&lt;wsp:rsid wsp:val=&quot;00AD3047&quot;/&gt;&lt;wsp:rsid wsp:val=&quot;00AD33C3&quot;/&gt;&lt;wsp:rsid wsp:val=&quot;00AD34A1&quot;/&gt;&lt;wsp:rsid wsp:val=&quot;00AD3BEC&quot;/&gt;&lt;wsp:rsid wsp:val=&quot;00AD48F9&quot;/&gt;&lt;wsp:rsid wsp:val=&quot;00AD514B&quot;/&gt;&lt;wsp:rsid wsp:val=&quot;00AD53EC&quot;/&gt;&lt;wsp:rsid wsp:val=&quot;00AD5542&quot;/&gt;&lt;wsp:rsid wsp:val=&quot;00AD5930&quot;/&gt;&lt;wsp:rsid wsp:val=&quot;00AD5F5A&quot;/&gt;&lt;wsp:rsid wsp:val=&quot;00AD6C7F&quot;/&gt;&lt;wsp:rsid wsp:val=&quot;00AD6F0D&quot;/&gt;&lt;wsp:rsid wsp:val=&quot;00AD70C9&quot;/&gt;&lt;wsp:rsid wsp:val=&quot;00AD732B&quot;/&gt;&lt;wsp:rsid wsp:val=&quot;00AD75A6&quot;/&gt;&lt;wsp:rsid wsp:val=&quot;00AD7927&quot;/&gt;&lt;wsp:rsid wsp:val=&quot;00AD7B75&quot;/&gt;&lt;wsp:rsid wsp:val=&quot;00AD7CD8&quot;/&gt;&lt;wsp:rsid wsp:val=&quot;00AE0D23&quot;/&gt;&lt;wsp:rsid wsp:val=&quot;00AE0E9E&quot;/&gt;&lt;wsp:rsid wsp:val=&quot;00AE1418&quot;/&gt;&lt;wsp:rsid wsp:val=&quot;00AE14B7&quot;/&gt;&lt;wsp:rsid wsp:val=&quot;00AE1C33&quot;/&gt;&lt;wsp:rsid wsp:val=&quot;00AE2205&quot;/&gt;&lt;wsp:rsid wsp:val=&quot;00AE232B&quot;/&gt;&lt;wsp:rsid wsp:val=&quot;00AE29A6&quot;/&gt;&lt;wsp:rsid wsp:val=&quot;00AE29B5&quot;/&gt;&lt;wsp:rsid wsp:val=&quot;00AE2BFE&quot;/&gt;&lt;wsp:rsid wsp:val=&quot;00AE3004&quot;/&gt;&lt;wsp:rsid wsp:val=&quot;00AE31BA&quot;/&gt;&lt;wsp:rsid wsp:val=&quot;00AE34B9&quot;/&gt;&lt;wsp:rsid wsp:val=&quot;00AE39C1&quot;/&gt;&lt;wsp:rsid wsp:val=&quot;00AE3CE1&quot;/&gt;&lt;wsp:rsid wsp:val=&quot;00AE4557&quot;/&gt;&lt;wsp:rsid wsp:val=&quot;00AE45B7&quot;/&gt;&lt;wsp:rsid wsp:val=&quot;00AE492A&quot;/&gt;&lt;wsp:rsid wsp:val=&quot;00AE4A1F&quot;/&gt;&lt;wsp:rsid wsp:val=&quot;00AE4B5C&quot;/&gt;&lt;wsp:rsid wsp:val=&quot;00AE4C51&quot;/&gt;&lt;wsp:rsid wsp:val=&quot;00AE4C55&quot;/&gt;&lt;wsp:rsid wsp:val=&quot;00AE4F01&quot;/&gt;&lt;wsp:rsid wsp:val=&quot;00AE552C&quot;/&gt;&lt;wsp:rsid wsp:val=&quot;00AE567B&quot;/&gt;&lt;wsp:rsid wsp:val=&quot;00AE5749&quot;/&gt;&lt;wsp:rsid wsp:val=&quot;00AE5E95&quot;/&gt;&lt;wsp:rsid wsp:val=&quot;00AE6271&quot;/&gt;&lt;wsp:rsid wsp:val=&quot;00AE6433&quot;/&gt;&lt;wsp:rsid wsp:val=&quot;00AE646D&quot;/&gt;&lt;wsp:rsid wsp:val=&quot;00AE6584&quot;/&gt;&lt;wsp:rsid wsp:val=&quot;00AE69BD&quot;/&gt;&lt;wsp:rsid wsp:val=&quot;00AE6BDF&quot;/&gt;&lt;wsp:rsid wsp:val=&quot;00AE6C7D&quot;/&gt;&lt;wsp:rsid wsp:val=&quot;00AE6D12&quot;/&gt;&lt;wsp:rsid wsp:val=&quot;00AE6EEB&quot;/&gt;&lt;wsp:rsid wsp:val=&quot;00AE723D&quot;/&gt;&lt;wsp:rsid wsp:val=&quot;00AE7992&quot;/&gt;&lt;wsp:rsid wsp:val=&quot;00AE7E0E&quot;/&gt;&lt;wsp:rsid wsp:val=&quot;00AE7FA9&quot;/&gt;&lt;wsp:rsid wsp:val=&quot;00AF0801&quot;/&gt;&lt;wsp:rsid wsp:val=&quot;00AF09F1&quot;/&gt;&lt;wsp:rsid wsp:val=&quot;00AF13A3&quot;/&gt;&lt;wsp:rsid wsp:val=&quot;00AF13DC&quot;/&gt;&lt;wsp:rsid wsp:val=&quot;00AF1414&quot;/&gt;&lt;wsp:rsid wsp:val=&quot;00AF28B0&quot;/&gt;&lt;wsp:rsid wsp:val=&quot;00AF2D55&quot;/&gt;&lt;wsp:rsid wsp:val=&quot;00AF2DED&quot;/&gt;&lt;wsp:rsid wsp:val=&quot;00AF377C&quot;/&gt;&lt;wsp:rsid wsp:val=&quot;00AF3C80&quot;/&gt;&lt;wsp:rsid wsp:val=&quot;00AF3C8C&quot;/&gt;&lt;wsp:rsid wsp:val=&quot;00AF3EB8&quot;/&gt;&lt;wsp:rsid wsp:val=&quot;00AF41FC&quot;/&gt;&lt;wsp:rsid wsp:val=&quot;00AF457C&quot;/&gt;&lt;wsp:rsid wsp:val=&quot;00AF4648&quot;/&gt;&lt;wsp:rsid wsp:val=&quot;00AF4BDB&quot;/&gt;&lt;wsp:rsid wsp:val=&quot;00AF4C53&quot;/&gt;&lt;wsp:rsid wsp:val=&quot;00AF5021&quot;/&gt;&lt;wsp:rsid wsp:val=&quot;00AF5312&quot;/&gt;&lt;wsp:rsid wsp:val=&quot;00AF5363&quot;/&gt;&lt;wsp:rsid wsp:val=&quot;00AF5478&quot;/&gt;&lt;wsp:rsid wsp:val=&quot;00AF5A90&quot;/&gt;&lt;wsp:rsid wsp:val=&quot;00AF5B9F&quot;/&gt;&lt;wsp:rsid wsp:val=&quot;00AF5E03&quot;/&gt;&lt;wsp:rsid wsp:val=&quot;00AF5F78&quot;/&gt;&lt;wsp:rsid wsp:val=&quot;00AF63A9&quot;/&gt;&lt;wsp:rsid wsp:val=&quot;00AF6591&quot;/&gt;&lt;wsp:rsid wsp:val=&quot;00AF66F1&quot;/&gt;&lt;wsp:rsid wsp:val=&quot;00AF6AE3&quot;/&gt;&lt;wsp:rsid wsp:val=&quot;00AF6B1B&quot;/&gt;&lt;wsp:rsid wsp:val=&quot;00AF738A&quot;/&gt;&lt;wsp:rsid wsp:val=&quot;00AF7C50&quot;/&gt;&lt;wsp:rsid wsp:val=&quot;00AF7F01&quot;/&gt;&lt;wsp:rsid wsp:val=&quot;00AF7F09&quot;/&gt;&lt;wsp:rsid wsp:val=&quot;00B001E5&quot;/&gt;&lt;wsp:rsid wsp:val=&quot;00B002BA&quot;/&gt;&lt;wsp:rsid wsp:val=&quot;00B00306&quot;/&gt;&lt;wsp:rsid wsp:val=&quot;00B00824&quot;/&gt;&lt;wsp:rsid wsp:val=&quot;00B00D62&quot;/&gt;&lt;wsp:rsid wsp:val=&quot;00B00FF2&quot;/&gt;&lt;wsp:rsid wsp:val=&quot;00B010D3&quot;/&gt;&lt;wsp:rsid wsp:val=&quot;00B01A7A&quot;/&gt;&lt;wsp:rsid wsp:val=&quot;00B01CC2&quot;/&gt;&lt;wsp:rsid wsp:val=&quot;00B01F0D&quot;/&gt;&lt;wsp:rsid wsp:val=&quot;00B02014&quot;/&gt;&lt;wsp:rsid wsp:val=&quot;00B02112&quot;/&gt;&lt;wsp:rsid wsp:val=&quot;00B0226B&quot;/&gt;&lt;wsp:rsid wsp:val=&quot;00B0226D&quot;/&gt;&lt;wsp:rsid wsp:val=&quot;00B023FC&quot;/&gt;&lt;wsp:rsid wsp:val=&quot;00B02A4C&quot;/&gt;&lt;wsp:rsid wsp:val=&quot;00B03101&quot;/&gt;&lt;wsp:rsid wsp:val=&quot;00B03839&quot;/&gt;&lt;wsp:rsid wsp:val=&quot;00B039CE&quot;/&gt;&lt;wsp:rsid wsp:val=&quot;00B03A6A&quot;/&gt;&lt;wsp:rsid wsp:val=&quot;00B03D26&quot;/&gt;&lt;wsp:rsid wsp:val=&quot;00B03E1C&quot;/&gt;&lt;wsp:rsid wsp:val=&quot;00B04D36&quot;/&gt;&lt;wsp:rsid wsp:val=&quot;00B04F11&quot;/&gt;&lt;wsp:rsid wsp:val=&quot;00B052E4&quot;/&gt;&lt;wsp:rsid wsp:val=&quot;00B054CE&quot;/&gt;&lt;wsp:rsid wsp:val=&quot;00B054EB&quot;/&gt;&lt;wsp:rsid wsp:val=&quot;00B05688&quot;/&gt;&lt;wsp:rsid wsp:val=&quot;00B060B4&quot;/&gt;&lt;wsp:rsid wsp:val=&quot;00B06AF4&quot;/&gt;&lt;wsp:rsid wsp:val=&quot;00B06C77&quot;/&gt;&lt;wsp:rsid wsp:val=&quot;00B07479&quot;/&gt;&lt;wsp:rsid wsp:val=&quot;00B075EC&quot;/&gt;&lt;wsp:rsid wsp:val=&quot;00B079E8&quot;/&gt;&lt;wsp:rsid wsp:val=&quot;00B07A7C&quot;/&gt;&lt;wsp:rsid wsp:val=&quot;00B07CBE&quot;/&gt;&lt;wsp:rsid wsp:val=&quot;00B07F35&quot;/&gt;&lt;wsp:rsid wsp:val=&quot;00B1044B&quot;/&gt;&lt;wsp:rsid wsp:val=&quot;00B1093D&quot;/&gt;&lt;wsp:rsid wsp:val=&quot;00B10BD1&quot;/&gt;&lt;wsp:rsid wsp:val=&quot;00B10DB5&quot;/&gt;&lt;wsp:rsid wsp:val=&quot;00B10FCB&quot;/&gt;&lt;wsp:rsid wsp:val=&quot;00B111BF&quot;/&gt;&lt;wsp:rsid wsp:val=&quot;00B114C4&quot;/&gt;&lt;wsp:rsid wsp:val=&quot;00B115A9&quot;/&gt;&lt;wsp:rsid wsp:val=&quot;00B11882&quot;/&gt;&lt;wsp:rsid wsp:val=&quot;00B11E29&quot;/&gt;&lt;wsp:rsid wsp:val=&quot;00B12F78&quot;/&gt;&lt;wsp:rsid wsp:val=&quot;00B13282&quot;/&gt;&lt;wsp:rsid wsp:val=&quot;00B137BE&quot;/&gt;&lt;wsp:rsid wsp:val=&quot;00B137D3&quot;/&gt;&lt;wsp:rsid wsp:val=&quot;00B1388A&quot;/&gt;&lt;wsp:rsid wsp:val=&quot;00B13F1F&quot;/&gt;&lt;wsp:rsid wsp:val=&quot;00B14381&quot;/&gt;&lt;wsp:rsid wsp:val=&quot;00B14450&quot;/&gt;&lt;wsp:rsid wsp:val=&quot;00B147CC&quot;/&gt;&lt;wsp:rsid wsp:val=&quot;00B14DB9&quot;/&gt;&lt;wsp:rsid wsp:val=&quot;00B15093&quot;/&gt;&lt;wsp:rsid wsp:val=&quot;00B150B5&quot;/&gt;&lt;wsp:rsid wsp:val=&quot;00B15141&quot;/&gt;&lt;wsp:rsid wsp:val=&quot;00B151C6&quot;/&gt;&lt;wsp:rsid wsp:val=&quot;00B15A0F&quot;/&gt;&lt;wsp:rsid wsp:val=&quot;00B167A6&quot;/&gt;&lt;wsp:rsid wsp:val=&quot;00B16B5F&quot;/&gt;&lt;wsp:rsid wsp:val=&quot;00B16E3A&quot;/&gt;&lt;wsp:rsid wsp:val=&quot;00B16F43&quot;/&gt;&lt;wsp:rsid wsp:val=&quot;00B1736C&quot;/&gt;&lt;wsp:rsid wsp:val=&quot;00B17744&quot;/&gt;&lt;wsp:rsid wsp:val=&quot;00B17853&quot;/&gt;&lt;wsp:rsid wsp:val=&quot;00B17CB7&quot;/&gt;&lt;wsp:rsid wsp:val=&quot;00B20057&quot;/&gt;&lt;wsp:rsid wsp:val=&quot;00B20075&quot;/&gt;&lt;wsp:rsid wsp:val=&quot;00B2043A&quot;/&gt;&lt;wsp:rsid wsp:val=&quot;00B206FB&quot;/&gt;&lt;wsp:rsid wsp:val=&quot;00B20E2B&quot;/&gt;&lt;wsp:rsid wsp:val=&quot;00B21016&quot;/&gt;&lt;wsp:rsid wsp:val=&quot;00B215F9&quot;/&gt;&lt;wsp:rsid wsp:val=&quot;00B21B01&quot;/&gt;&lt;wsp:rsid wsp:val=&quot;00B21CA7&quot;/&gt;&lt;wsp:rsid wsp:val=&quot;00B21CB7&quot;/&gt;&lt;wsp:rsid wsp:val=&quot;00B21D72&quot;/&gt;&lt;wsp:rsid wsp:val=&quot;00B21D85&quot;/&gt;&lt;wsp:rsid wsp:val=&quot;00B21DF9&quot;/&gt;&lt;wsp:rsid wsp:val=&quot;00B21FD0&quot;/&gt;&lt;wsp:rsid wsp:val=&quot;00B223F6&quot;/&gt;&lt;wsp:rsid wsp:val=&quot;00B224FD&quot;/&gt;&lt;wsp:rsid wsp:val=&quot;00B233A9&quot;/&gt;&lt;wsp:rsid wsp:val=&quot;00B239CC&quot;/&gt;&lt;wsp:rsid wsp:val=&quot;00B23A73&quot;/&gt;&lt;wsp:rsid wsp:val=&quot;00B23B05&quot;/&gt;&lt;wsp:rsid wsp:val=&quot;00B24059&quot;/&gt;&lt;wsp:rsid wsp:val=&quot;00B2451D&quot;/&gt;&lt;wsp:rsid wsp:val=&quot;00B24B81&quot;/&gt;&lt;wsp:rsid wsp:val=&quot;00B24E7D&quot;/&gt;&lt;wsp:rsid wsp:val=&quot;00B24E98&quot;/&gt;&lt;wsp:rsid wsp:val=&quot;00B24F49&quot;/&gt;&lt;wsp:rsid wsp:val=&quot;00B254EC&quot;/&gt;&lt;wsp:rsid wsp:val=&quot;00B254EE&quot;/&gt;&lt;wsp:rsid wsp:val=&quot;00B25585&quot;/&gt;&lt;wsp:rsid wsp:val=&quot;00B2564F&quot;/&gt;&lt;wsp:rsid wsp:val=&quot;00B25A70&quot;/&gt;&lt;wsp:rsid wsp:val=&quot;00B25BD8&quot;/&gt;&lt;wsp:rsid wsp:val=&quot;00B25E1D&quot;/&gt;&lt;wsp:rsid wsp:val=&quot;00B25F9A&quot;/&gt;&lt;wsp:rsid wsp:val=&quot;00B2609F&quot;/&gt;&lt;wsp:rsid wsp:val=&quot;00B2613A&quot;/&gt;&lt;wsp:rsid wsp:val=&quot;00B269CE&quot;/&gt;&lt;wsp:rsid wsp:val=&quot;00B2757B&quot;/&gt;&lt;wsp:rsid wsp:val=&quot;00B27D54&quot;/&gt;&lt;wsp:rsid wsp:val=&quot;00B305C0&quot;/&gt;&lt;wsp:rsid wsp:val=&quot;00B30992&quot;/&gt;&lt;wsp:rsid wsp:val=&quot;00B309A9&quot;/&gt;&lt;wsp:rsid wsp:val=&quot;00B30D8A&quot;/&gt;&lt;wsp:rsid wsp:val=&quot;00B31E5F&quot;/&gt;&lt;wsp:rsid wsp:val=&quot;00B32607&quot;/&gt;&lt;wsp:rsid wsp:val=&quot;00B326BE&quot;/&gt;&lt;wsp:rsid wsp:val=&quot;00B32821&quot;/&gt;&lt;wsp:rsid wsp:val=&quot;00B32B1B&quot;/&gt;&lt;wsp:rsid wsp:val=&quot;00B32CE3&quot;/&gt;&lt;wsp:rsid wsp:val=&quot;00B3331B&quot;/&gt;&lt;wsp:rsid wsp:val=&quot;00B33595&quot;/&gt;&lt;wsp:rsid wsp:val=&quot;00B3396B&quot;/&gt;&lt;wsp:rsid wsp:val=&quot;00B34886&quot;/&gt;&lt;wsp:rsid wsp:val=&quot;00B3488B&quot;/&gt;&lt;wsp:rsid wsp:val=&quot;00B3511C&quot;/&gt;&lt;wsp:rsid wsp:val=&quot;00B3539A&quot;/&gt;&lt;wsp:rsid wsp:val=&quot;00B354BC&quot;/&gt;&lt;wsp:rsid wsp:val=&quot;00B35620&quot;/&gt;&lt;wsp:rsid wsp:val=&quot;00B35643&quot;/&gt;&lt;wsp:rsid wsp:val=&quot;00B35BE5&quot;/&gt;&lt;wsp:rsid wsp:val=&quot;00B35CB3&quot;/&gt;&lt;wsp:rsid wsp:val=&quot;00B35E86&quot;/&gt;&lt;wsp:rsid wsp:val=&quot;00B35F8E&quot;/&gt;&lt;wsp:rsid wsp:val=&quot;00B36F42&quot;/&gt;&lt;wsp:rsid wsp:val=&quot;00B37121&quot;/&gt;&lt;wsp:rsid wsp:val=&quot;00B37BF2&quot;/&gt;&lt;wsp:rsid wsp:val=&quot;00B37DD5&quot;/&gt;&lt;wsp:rsid wsp:val=&quot;00B4003E&quot;/&gt;&lt;wsp:rsid wsp:val=&quot;00B40292&quot;/&gt;&lt;wsp:rsid wsp:val=&quot;00B40461&quot;/&gt;&lt;wsp:rsid wsp:val=&quot;00B4057B&quot;/&gt;&lt;wsp:rsid wsp:val=&quot;00B40644&quot;/&gt;&lt;wsp:rsid wsp:val=&quot;00B4067C&quot;/&gt;&lt;wsp:rsid wsp:val=&quot;00B406B2&quot;/&gt;&lt;wsp:rsid wsp:val=&quot;00B40BF1&quot;/&gt;&lt;wsp:rsid wsp:val=&quot;00B40D73&quot;/&gt;&lt;wsp:rsid wsp:val=&quot;00B411A3&quot;/&gt;&lt;wsp:rsid wsp:val=&quot;00B411CC&quot;/&gt;&lt;wsp:rsid wsp:val=&quot;00B412CB&quot;/&gt;&lt;wsp:rsid wsp:val=&quot;00B41351&quot;/&gt;&lt;wsp:rsid wsp:val=&quot;00B415EF&quot;/&gt;&lt;wsp:rsid wsp:val=&quot;00B41B34&quot;/&gt;&lt;wsp:rsid wsp:val=&quot;00B41C34&quot;/&gt;&lt;wsp:rsid wsp:val=&quot;00B427E4&quot;/&gt;&lt;wsp:rsid wsp:val=&quot;00B42879&quot;/&gt;&lt;wsp:rsid wsp:val=&quot;00B42A17&quot;/&gt;&lt;wsp:rsid wsp:val=&quot;00B42B9A&quot;/&gt;&lt;wsp:rsid wsp:val=&quot;00B42F07&quot;/&gt;&lt;wsp:rsid wsp:val=&quot;00B42F58&quot;/&gt;&lt;wsp:rsid wsp:val=&quot;00B430D3&quot;/&gt;&lt;wsp:rsid wsp:val=&quot;00B432D4&quot;/&gt;&lt;wsp:rsid wsp:val=&quot;00B4357E&quot;/&gt;&lt;wsp:rsid wsp:val=&quot;00B437BD&quot;/&gt;&lt;wsp:rsid wsp:val=&quot;00B437EF&quot;/&gt;&lt;wsp:rsid wsp:val=&quot;00B43985&quot;/&gt;&lt;wsp:rsid wsp:val=&quot;00B439FA&quot;/&gt;&lt;wsp:rsid wsp:val=&quot;00B43D4D&quot;/&gt;&lt;wsp:rsid wsp:val=&quot;00B43F04&quot;/&gt;&lt;wsp:rsid wsp:val=&quot;00B440CF&quot;/&gt;&lt;wsp:rsid wsp:val=&quot;00B443C5&quot;/&gt;&lt;wsp:rsid wsp:val=&quot;00B4472F&quot;/&gt;&lt;wsp:rsid wsp:val=&quot;00B4485B&quot;/&gt;&lt;wsp:rsid wsp:val=&quot;00B44E8F&quot;/&gt;&lt;wsp:rsid wsp:val=&quot;00B45029&quot;/&gt;&lt;wsp:rsid wsp:val=&quot;00B4589B&quot;/&gt;&lt;wsp:rsid wsp:val=&quot;00B45A61&quot;/&gt;&lt;wsp:rsid wsp:val=&quot;00B45BD0&quot;/&gt;&lt;wsp:rsid wsp:val=&quot;00B460AA&quot;/&gt;&lt;wsp:rsid wsp:val=&quot;00B462D6&quot;/&gt;&lt;wsp:rsid wsp:val=&quot;00B46BBB&quot;/&gt;&lt;wsp:rsid wsp:val=&quot;00B47784&quot;/&gt;&lt;wsp:rsid wsp:val=&quot;00B4783F&quot;/&gt;&lt;wsp:rsid wsp:val=&quot;00B47CEF&quot;/&gt;&lt;wsp:rsid wsp:val=&quot;00B47F65&quot;/&gt;&lt;wsp:rsid wsp:val=&quot;00B504F7&quot;/&gt;&lt;wsp:rsid wsp:val=&quot;00B51014&quot;/&gt;&lt;wsp:rsid wsp:val=&quot;00B51420&quot;/&gt;&lt;wsp:rsid wsp:val=&quot;00B51526&quot;/&gt;&lt;wsp:rsid wsp:val=&quot;00B51A40&quot;/&gt;&lt;wsp:rsid wsp:val=&quot;00B52242&quot;/&gt;&lt;wsp:rsid wsp:val=&quot;00B522A9&quot;/&gt;&lt;wsp:rsid wsp:val=&quot;00B52559&quot;/&gt;&lt;wsp:rsid wsp:val=&quot;00B52646&quot;/&gt;&lt;wsp:rsid wsp:val=&quot;00B529F2&quot;/&gt;&lt;wsp:rsid wsp:val=&quot;00B52AAD&quot;/&gt;&lt;wsp:rsid wsp:val=&quot;00B52C44&quot;/&gt;&lt;wsp:rsid wsp:val=&quot;00B53EF5&quot;/&gt;&lt;wsp:rsid wsp:val=&quot;00B5405D&quot;/&gt;&lt;wsp:rsid wsp:val=&quot;00B5428C&quot;/&gt;&lt;wsp:rsid wsp:val=&quot;00B5475E&quot;/&gt;&lt;wsp:rsid wsp:val=&quot;00B54989&quot;/&gt;&lt;wsp:rsid wsp:val=&quot;00B54FA3&quot;/&gt;&lt;wsp:rsid wsp:val=&quot;00B553CF&quot;/&gt;&lt;wsp:rsid wsp:val=&quot;00B555B8&quot;/&gt;&lt;wsp:rsid wsp:val=&quot;00B55ACA&quot;/&gt;&lt;wsp:rsid wsp:val=&quot;00B5612F&quot;/&gt;&lt;wsp:rsid wsp:val=&quot;00B566E0&quot;/&gt;&lt;wsp:rsid wsp:val=&quot;00B5685D&quot;/&gt;&lt;wsp:rsid wsp:val=&quot;00B56C84&quot;/&gt;&lt;wsp:rsid wsp:val=&quot;00B57861&quot;/&gt;&lt;wsp:rsid wsp:val=&quot;00B57D57&quot;/&gt;&lt;wsp:rsid wsp:val=&quot;00B57F8B&quot;/&gt;&lt;wsp:rsid wsp:val=&quot;00B6015E&quot;/&gt;&lt;wsp:rsid wsp:val=&quot;00B6022F&quot;/&gt;&lt;wsp:rsid wsp:val=&quot;00B60543&quot;/&gt;&lt;wsp:rsid wsp:val=&quot;00B607B8&quot;/&gt;&lt;wsp:rsid wsp:val=&quot;00B60E6E&quot;/&gt;&lt;wsp:rsid wsp:val=&quot;00B60EA9&quot;/&gt;&lt;wsp:rsid wsp:val=&quot;00B6184F&quot;/&gt;&lt;wsp:rsid wsp:val=&quot;00B619AF&quot;/&gt;&lt;wsp:rsid wsp:val=&quot;00B61B85&quot;/&gt;&lt;wsp:rsid wsp:val=&quot;00B61CFF&quot;/&gt;&lt;wsp:rsid wsp:val=&quot;00B61F70&quot;/&gt;&lt;wsp:rsid wsp:val=&quot;00B6237B&quot;/&gt;&lt;wsp:rsid wsp:val=&quot;00B6237D&quot;/&gt;&lt;wsp:rsid wsp:val=&quot;00B62A18&quot;/&gt;&lt;wsp:rsid wsp:val=&quot;00B62A81&quot;/&gt;&lt;wsp:rsid wsp:val=&quot;00B63834&quot;/&gt;&lt;wsp:rsid wsp:val=&quot;00B63870&quot;/&gt;&lt;wsp:rsid wsp:val=&quot;00B63D4F&quot;/&gt;&lt;wsp:rsid wsp:val=&quot;00B63D9C&quot;/&gt;&lt;wsp:rsid wsp:val=&quot;00B640AB&quot;/&gt;&lt;wsp:rsid wsp:val=&quot;00B642F1&quot;/&gt;&lt;wsp:rsid wsp:val=&quot;00B64398&quot;/&gt;&lt;wsp:rsid wsp:val=&quot;00B64484&quot;/&gt;&lt;wsp:rsid wsp:val=&quot;00B645EE&quot;/&gt;&lt;wsp:rsid wsp:val=&quot;00B645F8&quot;/&gt;&lt;wsp:rsid wsp:val=&quot;00B646A6&quot;/&gt;&lt;wsp:rsid wsp:val=&quot;00B648DD&quot;/&gt;&lt;wsp:rsid wsp:val=&quot;00B64E48&quot;/&gt;&lt;wsp:rsid wsp:val=&quot;00B652B0&quot;/&gt;&lt;wsp:rsid wsp:val=&quot;00B657B5&quot;/&gt;&lt;wsp:rsid wsp:val=&quot;00B657E1&quot;/&gt;&lt;wsp:rsid wsp:val=&quot;00B65D1C&quot;/&gt;&lt;wsp:rsid wsp:val=&quot;00B664EC&quot;/&gt;&lt;wsp:rsid wsp:val=&quot;00B66532&quot;/&gt;&lt;wsp:rsid wsp:val=&quot;00B66801&quot;/&gt;&lt;wsp:rsid wsp:val=&quot;00B6796C&quot;/&gt;&lt;wsp:rsid wsp:val=&quot;00B67B2B&quot;/&gt;&lt;wsp:rsid wsp:val=&quot;00B67E89&quot;/&gt;&lt;wsp:rsid wsp:val=&quot;00B70333&quot;/&gt;&lt;wsp:rsid wsp:val=&quot;00B70680&quot;/&gt;&lt;wsp:rsid wsp:val=&quot;00B70A49&quot;/&gt;&lt;wsp:rsid wsp:val=&quot;00B70DDA&quot;/&gt;&lt;wsp:rsid wsp:val=&quot;00B70EDB&quot;/&gt;&lt;wsp:rsid wsp:val=&quot;00B71A5D&quot;/&gt;&lt;wsp:rsid wsp:val=&quot;00B72184&quot;/&gt;&lt;wsp:rsid wsp:val=&quot;00B7273B&quot;/&gt;&lt;wsp:rsid wsp:val=&quot;00B727B8&quot;/&gt;&lt;wsp:rsid wsp:val=&quot;00B73259&quot;/&gt;&lt;wsp:rsid wsp:val=&quot;00B73453&quot;/&gt;&lt;wsp:rsid wsp:val=&quot;00B737C7&quot;/&gt;&lt;wsp:rsid wsp:val=&quot;00B73801&quot;/&gt;&lt;wsp:rsid wsp:val=&quot;00B73ED3&quot;/&gt;&lt;wsp:rsid wsp:val=&quot;00B741DB&quot;/&gt;&lt;wsp:rsid wsp:val=&quot;00B74921&quot;/&gt;&lt;wsp:rsid wsp:val=&quot;00B74A0D&quot;/&gt;&lt;wsp:rsid wsp:val=&quot;00B74EC0&quot;/&gt;&lt;wsp:rsid wsp:val=&quot;00B75549&quot;/&gt;&lt;wsp:rsid wsp:val=&quot;00B75667&quot;/&gt;&lt;wsp:rsid wsp:val=&quot;00B75A33&quot;/&gt;&lt;wsp:rsid wsp:val=&quot;00B76727&quot;/&gt;&lt;wsp:rsid wsp:val=&quot;00B76ABB&quot;/&gt;&lt;wsp:rsid wsp:val=&quot;00B76E51&quot;/&gt;&lt;wsp:rsid wsp:val=&quot;00B77062&quot;/&gt;&lt;wsp:rsid wsp:val=&quot;00B7709F&quot;/&gt;&lt;wsp:rsid wsp:val=&quot;00B7723E&quot;/&gt;&lt;wsp:rsid wsp:val=&quot;00B7739F&quot;/&gt;&lt;wsp:rsid wsp:val=&quot;00B774CC&quot;/&gt;&lt;wsp:rsid wsp:val=&quot;00B77D8A&quot;/&gt;&lt;wsp:rsid wsp:val=&quot;00B77FBB&quot;/&gt;&lt;wsp:rsid wsp:val=&quot;00B8053A&quot;/&gt;&lt;wsp:rsid wsp:val=&quot;00B8053B&quot;/&gt;&lt;wsp:rsid wsp:val=&quot;00B80795&quot;/&gt;&lt;wsp:rsid wsp:val=&quot;00B809F5&quot;/&gt;&lt;wsp:rsid wsp:val=&quot;00B80B2D&quot;/&gt;&lt;wsp:rsid wsp:val=&quot;00B80F5B&quot;/&gt;&lt;wsp:rsid wsp:val=&quot;00B812CD&quot;/&gt;&lt;wsp:rsid wsp:val=&quot;00B81440&quot;/&gt;&lt;wsp:rsid wsp:val=&quot;00B81578&quot;/&gt;&lt;wsp:rsid wsp:val=&quot;00B81684&quot;/&gt;&lt;wsp:rsid wsp:val=&quot;00B817F4&quot;/&gt;&lt;wsp:rsid wsp:val=&quot;00B8206A&quot;/&gt;&lt;wsp:rsid wsp:val=&quot;00B821AB&quot;/&gt;&lt;wsp:rsid wsp:val=&quot;00B827F1&quot;/&gt;&lt;wsp:rsid wsp:val=&quot;00B82974&quot;/&gt;&lt;wsp:rsid wsp:val=&quot;00B830F7&quot;/&gt;&lt;wsp:rsid wsp:val=&quot;00B8321E&quot;/&gt;&lt;wsp:rsid wsp:val=&quot;00B83463&quot;/&gt;&lt;wsp:rsid wsp:val=&quot;00B83AC3&quot;/&gt;&lt;wsp:rsid wsp:val=&quot;00B83DF6&quot;/&gt;&lt;wsp:rsid wsp:val=&quot;00B8408E&quot;/&gt;&lt;wsp:rsid wsp:val=&quot;00B84979&quot;/&gt;&lt;wsp:rsid wsp:val=&quot;00B84BE8&quot;/&gt;&lt;wsp:rsid wsp:val=&quot;00B85E03&quot;/&gt;&lt;wsp:rsid wsp:val=&quot;00B85F67&quot;/&gt;&lt;wsp:rsid wsp:val=&quot;00B86017&quot;/&gt;&lt;wsp:rsid wsp:val=&quot;00B86551&quot;/&gt;&lt;wsp:rsid wsp:val=&quot;00B86557&quot;/&gt;&lt;wsp:rsid wsp:val=&quot;00B86734&quot;/&gt;&lt;wsp:rsid wsp:val=&quot;00B868FC&quot;/&gt;&lt;wsp:rsid wsp:val=&quot;00B8692C&quot;/&gt;&lt;wsp:rsid wsp:val=&quot;00B86BDC&quot;/&gt;&lt;wsp:rsid wsp:val=&quot;00B86E06&quot;/&gt;&lt;wsp:rsid wsp:val=&quot;00B871F6&quot;/&gt;&lt;wsp:rsid wsp:val=&quot;00B874FB&quot;/&gt;&lt;wsp:rsid wsp:val=&quot;00B8769E&quot;/&gt;&lt;wsp:rsid wsp:val=&quot;00B90DC8&quot;/&gt;&lt;wsp:rsid wsp:val=&quot;00B91356&quot;/&gt;&lt;wsp:rsid wsp:val=&quot;00B919B6&quot;/&gt;&lt;wsp:rsid wsp:val=&quot;00B91E0F&quot;/&gt;&lt;wsp:rsid wsp:val=&quot;00B92653&quot;/&gt;&lt;wsp:rsid wsp:val=&quot;00B926CC&quot;/&gt;&lt;wsp:rsid wsp:val=&quot;00B926E0&quot;/&gt;&lt;wsp:rsid wsp:val=&quot;00B928B6&quot;/&gt;&lt;wsp:rsid wsp:val=&quot;00B92F5B&quot;/&gt;&lt;wsp:rsid wsp:val=&quot;00B93B55&quot;/&gt;&lt;wsp:rsid wsp:val=&quot;00B93C36&quot;/&gt;&lt;wsp:rsid wsp:val=&quot;00B93E5A&quot;/&gt;&lt;wsp:rsid wsp:val=&quot;00B94054&quot;/&gt;&lt;wsp:rsid wsp:val=&quot;00B94253&quot;/&gt;&lt;wsp:rsid wsp:val=&quot;00B9436E&quot;/&gt;&lt;wsp:rsid wsp:val=&quot;00B950E8&quot;/&gt;&lt;wsp:rsid wsp:val=&quot;00B95242&quot;/&gt;&lt;wsp:rsid wsp:val=&quot;00B95305&quot;/&gt;&lt;wsp:rsid wsp:val=&quot;00B9545A&quot;/&gt;&lt;wsp:rsid wsp:val=&quot;00B954FC&quot;/&gt;&lt;wsp:rsid wsp:val=&quot;00B9561D&quot;/&gt;&lt;wsp:rsid wsp:val=&quot;00B95A04&quot;/&gt;&lt;wsp:rsid wsp:val=&quot;00B95C49&quot;/&gt;&lt;wsp:rsid wsp:val=&quot;00B95CE8&quot;/&gt;&lt;wsp:rsid wsp:val=&quot;00B95EEF&quot;/&gt;&lt;wsp:rsid wsp:val=&quot;00B96228&quot;/&gt;&lt;wsp:rsid wsp:val=&quot;00B96313&quot;/&gt;&lt;wsp:rsid wsp:val=&quot;00B96ABF&quot;/&gt;&lt;wsp:rsid wsp:val=&quot;00B96CBF&quot;/&gt;&lt;wsp:rsid wsp:val=&quot;00B96CF0&quot;/&gt;&lt;wsp:rsid wsp:val=&quot;00B96DA2&quot;/&gt;&lt;wsp:rsid wsp:val=&quot;00B97088&quot;/&gt;&lt;wsp:rsid wsp:val=&quot;00B977E6&quot;/&gt;&lt;wsp:rsid wsp:val=&quot;00B97B85&quot;/&gt;&lt;wsp:rsid wsp:val=&quot;00BA067F&quot;/&gt;&lt;wsp:rsid wsp:val=&quot;00BA13E0&quot;/&gt;&lt;wsp:rsid wsp:val=&quot;00BA1570&quot;/&gt;&lt;wsp:rsid wsp:val=&quot;00BA1782&quot;/&gt;&lt;wsp:rsid wsp:val=&quot;00BA17C4&quot;/&gt;&lt;wsp:rsid wsp:val=&quot;00BA1878&quot;/&gt;&lt;wsp:rsid wsp:val=&quot;00BA1C20&quot;/&gt;&lt;wsp:rsid wsp:val=&quot;00BA1E6F&quot;/&gt;&lt;wsp:rsid wsp:val=&quot;00BA270E&quot;/&gt;&lt;wsp:rsid wsp:val=&quot;00BA2729&quot;/&gt;&lt;wsp:rsid wsp:val=&quot;00BA283C&quot;/&gt;&lt;wsp:rsid wsp:val=&quot;00BA2AEB&quot;/&gt;&lt;wsp:rsid wsp:val=&quot;00BA2DED&quot;/&gt;&lt;wsp:rsid wsp:val=&quot;00BA3129&quot;/&gt;&lt;wsp:rsid wsp:val=&quot;00BA380D&quot;/&gt;&lt;wsp:rsid wsp:val=&quot;00BA3974&quot;/&gt;&lt;wsp:rsid wsp:val=&quot;00BA3996&quot;/&gt;&lt;wsp:rsid wsp:val=&quot;00BA3CC9&quot;/&gt;&lt;wsp:rsid wsp:val=&quot;00BA3F29&quot;/&gt;&lt;wsp:rsid wsp:val=&quot;00BA40BE&quot;/&gt;&lt;wsp:rsid wsp:val=&quot;00BA41F5&quot;/&gt;&lt;wsp:rsid wsp:val=&quot;00BA48E0&quot;/&gt;&lt;wsp:rsid wsp:val=&quot;00BA4A62&quot;/&gt;&lt;wsp:rsid wsp:val=&quot;00BA4DF9&quot;/&gt;&lt;wsp:rsid wsp:val=&quot;00BA5346&quot;/&gt;&lt;wsp:rsid wsp:val=&quot;00BA54FB&quot;/&gt;&lt;wsp:rsid wsp:val=&quot;00BA5678&quot;/&gt;&lt;wsp:rsid wsp:val=&quot;00BA5C97&quot;/&gt;&lt;wsp:rsid wsp:val=&quot;00BA5D2C&quot;/&gt;&lt;wsp:rsid wsp:val=&quot;00BA5EFB&quot;/&gt;&lt;wsp:rsid wsp:val=&quot;00BA6282&quot;/&gt;&lt;wsp:rsid wsp:val=&quot;00BA659A&quot;/&gt;&lt;wsp:rsid wsp:val=&quot;00BA68C1&quot;/&gt;&lt;wsp:rsid wsp:val=&quot;00BA6CFD&quot;/&gt;&lt;wsp:rsid wsp:val=&quot;00BA7339&quot;/&gt;&lt;wsp:rsid wsp:val=&quot;00BA7423&quot;/&gt;&lt;wsp:rsid wsp:val=&quot;00BA7541&quot;/&gt;&lt;wsp:rsid wsp:val=&quot;00BA7688&quot;/&gt;&lt;wsp:rsid wsp:val=&quot;00BA7933&quot;/&gt;&lt;wsp:rsid wsp:val=&quot;00BA7EB0&quot;/&gt;&lt;wsp:rsid wsp:val=&quot;00BA7F8C&quot;/&gt;&lt;wsp:rsid wsp:val=&quot;00BA7F97&quot;/&gt;&lt;wsp:rsid wsp:val=&quot;00BB0528&quot;/&gt;&lt;wsp:rsid wsp:val=&quot;00BB0678&quot;/&gt;&lt;wsp:rsid wsp:val=&quot;00BB070E&quot;/&gt;&lt;wsp:rsid wsp:val=&quot;00BB0AFC&quot;/&gt;&lt;wsp:rsid wsp:val=&quot;00BB0B3E&quot;/&gt;&lt;wsp:rsid wsp:val=&quot;00BB0B41&quot;/&gt;&lt;wsp:rsid wsp:val=&quot;00BB0D3B&quot;/&gt;&lt;wsp:rsid wsp:val=&quot;00BB0D75&quot;/&gt;&lt;wsp:rsid wsp:val=&quot;00BB142F&quot;/&gt;&lt;wsp:rsid wsp:val=&quot;00BB1966&quot;/&gt;&lt;wsp:rsid wsp:val=&quot;00BB1A22&quot;/&gt;&lt;wsp:rsid wsp:val=&quot;00BB1B24&quot;/&gt;&lt;wsp:rsid wsp:val=&quot;00BB1C4F&quot;/&gt;&lt;wsp:rsid wsp:val=&quot;00BB1D50&quot;/&gt;&lt;wsp:rsid wsp:val=&quot;00BB225D&quot;/&gt;&lt;wsp:rsid wsp:val=&quot;00BB2328&quot;/&gt;&lt;wsp:rsid wsp:val=&quot;00BB2B81&quot;/&gt;&lt;wsp:rsid wsp:val=&quot;00BB3355&quot;/&gt;&lt;wsp:rsid wsp:val=&quot;00BB365A&quot;/&gt;&lt;wsp:rsid wsp:val=&quot;00BB3BDC&quot;/&gt;&lt;wsp:rsid wsp:val=&quot;00BB3DF1&quot;/&gt;&lt;wsp:rsid wsp:val=&quot;00BB3F2A&quot;/&gt;&lt;wsp:rsid wsp:val=&quot;00BB3F4C&quot;/&gt;&lt;wsp:rsid wsp:val=&quot;00BB3F8F&quot;/&gt;&lt;wsp:rsid wsp:val=&quot;00BB424D&quot;/&gt;&lt;wsp:rsid wsp:val=&quot;00BB4A42&quot;/&gt;&lt;wsp:rsid wsp:val=&quot;00BB4B79&quot;/&gt;&lt;wsp:rsid wsp:val=&quot;00BB5321&quot;/&gt;&lt;wsp:rsid wsp:val=&quot;00BB55E4&quot;/&gt;&lt;wsp:rsid wsp:val=&quot;00BB56F2&quot;/&gt;&lt;wsp:rsid wsp:val=&quot;00BB56F3&quot;/&gt;&lt;wsp:rsid wsp:val=&quot;00BB60F2&quot;/&gt;&lt;wsp:rsid wsp:val=&quot;00BB61DC&quot;/&gt;&lt;wsp:rsid wsp:val=&quot;00BB6431&quot;/&gt;&lt;wsp:rsid wsp:val=&quot;00BB6472&quot;/&gt;&lt;wsp:rsid wsp:val=&quot;00BB64AE&quot;/&gt;&lt;wsp:rsid wsp:val=&quot;00BB68A4&quot;/&gt;&lt;wsp:rsid wsp:val=&quot;00BB6C81&quot;/&gt;&lt;wsp:rsid wsp:val=&quot;00BB71EC&quot;/&gt;&lt;wsp:rsid wsp:val=&quot;00BB723D&quot;/&gt;&lt;wsp:rsid wsp:val=&quot;00BB724B&quot;/&gt;&lt;wsp:rsid wsp:val=&quot;00BB7634&quot;/&gt;&lt;wsp:rsid wsp:val=&quot;00BB7718&quot;/&gt;&lt;wsp:rsid wsp:val=&quot;00BC0A72&quot;/&gt;&lt;wsp:rsid wsp:val=&quot;00BC152B&quot;/&gt;&lt;wsp:rsid wsp:val=&quot;00BC16BF&quot;/&gt;&lt;wsp:rsid wsp:val=&quot;00BC17BC&quot;/&gt;&lt;wsp:rsid wsp:val=&quot;00BC18B2&quot;/&gt;&lt;wsp:rsid wsp:val=&quot;00BC1A03&quot;/&gt;&lt;wsp:rsid wsp:val=&quot;00BC1A99&quot;/&gt;&lt;wsp:rsid wsp:val=&quot;00BC1CDD&quot;/&gt;&lt;wsp:rsid wsp:val=&quot;00BC201A&quot;/&gt;&lt;wsp:rsid wsp:val=&quot;00BC27E0&quot;/&gt;&lt;wsp:rsid wsp:val=&quot;00BC28CB&quot;/&gt;&lt;wsp:rsid wsp:val=&quot;00BC2BC7&quot;/&gt;&lt;wsp:rsid wsp:val=&quot;00BC2C6D&quot;/&gt;&lt;wsp:rsid wsp:val=&quot;00BC2F45&quot;/&gt;&lt;wsp:rsid wsp:val=&quot;00BC321B&quot;/&gt;&lt;wsp:rsid wsp:val=&quot;00BC344E&quot;/&gt;&lt;wsp:rsid wsp:val=&quot;00BC38B8&quot;/&gt;&lt;wsp:rsid wsp:val=&quot;00BC3B7B&quot;/&gt;&lt;wsp:rsid wsp:val=&quot;00BC3CF8&quot;/&gt;&lt;wsp:rsid wsp:val=&quot;00BC3FE8&quot;/&gt;&lt;wsp:rsid wsp:val=&quot;00BC4401&quot;/&gt;&lt;wsp:rsid wsp:val=&quot;00BC499E&quot;/&gt;&lt;wsp:rsid wsp:val=&quot;00BC4EBA&quot;/&gt;&lt;wsp:rsid wsp:val=&quot;00BC5CE2&quot;/&gt;&lt;wsp:rsid wsp:val=&quot;00BC655E&quot;/&gt;&lt;wsp:rsid wsp:val=&quot;00BC6582&quot;/&gt;&lt;wsp:rsid wsp:val=&quot;00BC6F66&quot;/&gt;&lt;wsp:rsid wsp:val=&quot;00BC7040&quot;/&gt;&lt;wsp:rsid wsp:val=&quot;00BC70D5&quot;/&gt;&lt;wsp:rsid wsp:val=&quot;00BC71C5&quot;/&gt;&lt;wsp:rsid wsp:val=&quot;00BC749B&quot;/&gt;&lt;wsp:rsid wsp:val=&quot;00BC7659&quot;/&gt;&lt;wsp:rsid wsp:val=&quot;00BC77C9&quot;/&gt;&lt;wsp:rsid wsp:val=&quot;00BC7A42&quot;/&gt;&lt;wsp:rsid wsp:val=&quot;00BC7B6F&quot;/&gt;&lt;wsp:rsid wsp:val=&quot;00BC7DDC&quot;/&gt;&lt;wsp:rsid wsp:val=&quot;00BD013E&quot;/&gt;&lt;wsp:rsid wsp:val=&quot;00BD01AA&quot;/&gt;&lt;wsp:rsid wsp:val=&quot;00BD07D4&quot;/&gt;&lt;wsp:rsid wsp:val=&quot;00BD082C&quot;/&gt;&lt;wsp:rsid wsp:val=&quot;00BD0FC4&quot;/&gt;&lt;wsp:rsid wsp:val=&quot;00BD140B&quot;/&gt;&lt;wsp:rsid wsp:val=&quot;00BD14A5&quot;/&gt;&lt;wsp:rsid wsp:val=&quot;00BD2304&quot;/&gt;&lt;wsp:rsid wsp:val=&quot;00BD238C&quot;/&gt;&lt;wsp:rsid wsp:val=&quot;00BD28FD&quot;/&gt;&lt;wsp:rsid wsp:val=&quot;00BD2A08&quot;/&gt;&lt;wsp:rsid wsp:val=&quot;00BD2F55&quot;/&gt;&lt;wsp:rsid wsp:val=&quot;00BD2FDF&quot;/&gt;&lt;wsp:rsid wsp:val=&quot;00BD3545&quot;/&gt;&lt;wsp:rsid wsp:val=&quot;00BD3837&quot;/&gt;&lt;wsp:rsid wsp:val=&quot;00BD386B&quot;/&gt;&lt;wsp:rsid wsp:val=&quot;00BD3B25&quot;/&gt;&lt;wsp:rsid wsp:val=&quot;00BD3C69&quot;/&gt;&lt;wsp:rsid wsp:val=&quot;00BD3C9F&quot;/&gt;&lt;wsp:rsid wsp:val=&quot;00BD3D7A&quot;/&gt;&lt;wsp:rsid wsp:val=&quot;00BD47B4&quot;/&gt;&lt;wsp:rsid wsp:val=&quot;00BD49BA&quot;/&gt;&lt;wsp:rsid wsp:val=&quot;00BD4C3D&quot;/&gt;&lt;wsp:rsid wsp:val=&quot;00BD5736&quot;/&gt;&lt;wsp:rsid wsp:val=&quot;00BD5A26&quot;/&gt;&lt;wsp:rsid wsp:val=&quot;00BD5FA4&quot;/&gt;&lt;wsp:rsid wsp:val=&quot;00BD602B&quot;/&gt;&lt;wsp:rsid wsp:val=&quot;00BD6509&quot;/&gt;&lt;wsp:rsid wsp:val=&quot;00BD689C&quot;/&gt;&lt;wsp:rsid wsp:val=&quot;00BD6A22&quot;/&gt;&lt;wsp:rsid wsp:val=&quot;00BD7156&quot;/&gt;&lt;wsp:rsid wsp:val=&quot;00BD7629&quot;/&gt;&lt;wsp:rsid wsp:val=&quot;00BD7740&quot;/&gt;&lt;wsp:rsid wsp:val=&quot;00BD7A82&quot;/&gt;&lt;wsp:rsid wsp:val=&quot;00BD7EFB&quot;/&gt;&lt;wsp:rsid wsp:val=&quot;00BD7F5C&quot;/&gt;&lt;wsp:rsid wsp:val=&quot;00BD7F9E&quot;/&gt;&lt;wsp:rsid wsp:val=&quot;00BE0433&quot;/&gt;&lt;wsp:rsid wsp:val=&quot;00BE072F&quot;/&gt;&lt;wsp:rsid wsp:val=&quot;00BE0E51&quot;/&gt;&lt;wsp:rsid wsp:val=&quot;00BE12D2&quot;/&gt;&lt;wsp:rsid wsp:val=&quot;00BE13B8&quot;/&gt;&lt;wsp:rsid wsp:val=&quot;00BE16C6&quot;/&gt;&lt;wsp:rsid wsp:val=&quot;00BE16EF&quot;/&gt;&lt;wsp:rsid wsp:val=&quot;00BE1959&quot;/&gt;&lt;wsp:rsid wsp:val=&quot;00BE197A&quot;/&gt;&lt;wsp:rsid wsp:val=&quot;00BE1A06&quot;/&gt;&lt;wsp:rsid wsp:val=&quot;00BE1D45&quot;/&gt;&lt;wsp:rsid wsp:val=&quot;00BE269D&quot;/&gt;&lt;wsp:rsid wsp:val=&quot;00BE28FE&quot;/&gt;&lt;wsp:rsid wsp:val=&quot;00BE29A1&quot;/&gt;&lt;wsp:rsid wsp:val=&quot;00BE312F&quot;/&gt;&lt;wsp:rsid wsp:val=&quot;00BE3EA0&quot;/&gt;&lt;wsp:rsid wsp:val=&quot;00BE403F&quot;/&gt;&lt;wsp:rsid wsp:val=&quot;00BE415E&quot;/&gt;&lt;wsp:rsid wsp:val=&quot;00BE44B4&quot;/&gt;&lt;wsp:rsid wsp:val=&quot;00BE475F&quot;/&gt;&lt;wsp:rsid wsp:val=&quot;00BE5171&quot;/&gt;&lt;wsp:rsid wsp:val=&quot;00BE5519&quot;/&gt;&lt;wsp:rsid wsp:val=&quot;00BE55C6&quot;/&gt;&lt;wsp:rsid wsp:val=&quot;00BE57B1&quot;/&gt;&lt;wsp:rsid wsp:val=&quot;00BE5813&quot;/&gt;&lt;wsp:rsid wsp:val=&quot;00BE5FCD&quot;/&gt;&lt;wsp:rsid wsp:val=&quot;00BE63D5&quot;/&gt;&lt;wsp:rsid wsp:val=&quot;00BE65B3&quot;/&gt;&lt;wsp:rsid wsp:val=&quot;00BE6A02&quot;/&gt;&lt;wsp:rsid wsp:val=&quot;00BE7501&quot;/&gt;&lt;wsp:rsid wsp:val=&quot;00BE7B27&quot;/&gt;&lt;wsp:rsid wsp:val=&quot;00BE7D45&quot;/&gt;&lt;wsp:rsid wsp:val=&quot;00BE7FAF&quot;/&gt;&lt;wsp:rsid wsp:val=&quot;00BF0058&quot;/&gt;&lt;wsp:rsid wsp:val=&quot;00BF02E6&quot;/&gt;&lt;wsp:rsid wsp:val=&quot;00BF08B0&quot;/&gt;&lt;wsp:rsid wsp:val=&quot;00BF0AF3&quot;/&gt;&lt;wsp:rsid wsp:val=&quot;00BF0CEB&quot;/&gt;&lt;wsp:rsid wsp:val=&quot;00BF0F15&quot;/&gt;&lt;wsp:rsid wsp:val=&quot;00BF10D2&quot;/&gt;&lt;wsp:rsid wsp:val=&quot;00BF120B&quot;/&gt;&lt;wsp:rsid wsp:val=&quot;00BF12B0&quot;/&gt;&lt;wsp:rsid wsp:val=&quot;00BF1309&quot;/&gt;&lt;wsp:rsid wsp:val=&quot;00BF145E&quot;/&gt;&lt;wsp:rsid wsp:val=&quot;00BF1CD8&quot;/&gt;&lt;wsp:rsid wsp:val=&quot;00BF220D&quot;/&gt;&lt;wsp:rsid wsp:val=&quot;00BF2339&quot;/&gt;&lt;wsp:rsid wsp:val=&quot;00BF2372&quot;/&gt;&lt;wsp:rsid wsp:val=&quot;00BF2817&quot;/&gt;&lt;wsp:rsid wsp:val=&quot;00BF28A5&quot;/&gt;&lt;wsp:rsid wsp:val=&quot;00BF312E&quot;/&gt;&lt;wsp:rsid wsp:val=&quot;00BF31B5&quot;/&gt;&lt;wsp:rsid wsp:val=&quot;00BF31CB&quot;/&gt;&lt;wsp:rsid wsp:val=&quot;00BF334F&quot;/&gt;&lt;wsp:rsid wsp:val=&quot;00BF3A41&quot;/&gt;&lt;wsp:rsid wsp:val=&quot;00BF3C10&quot;/&gt;&lt;wsp:rsid wsp:val=&quot;00BF3FFA&quot;/&gt;&lt;wsp:rsid wsp:val=&quot;00BF46F1&quot;/&gt;&lt;wsp:rsid wsp:val=&quot;00BF4B69&quot;/&gt;&lt;wsp:rsid wsp:val=&quot;00BF56A8&quot;/&gt;&lt;wsp:rsid wsp:val=&quot;00BF60E3&quot;/&gt;&lt;wsp:rsid wsp:val=&quot;00BF6C19&quot;/&gt;&lt;wsp:rsid wsp:val=&quot;00BF6C8B&quot;/&gt;&lt;wsp:rsid wsp:val=&quot;00BF6FBF&quot;/&gt;&lt;wsp:rsid wsp:val=&quot;00BF70A1&quot;/&gt;&lt;wsp:rsid wsp:val=&quot;00BF70F8&quot;/&gt;&lt;wsp:rsid wsp:val=&quot;00BF7D39&quot;/&gt;&lt;wsp:rsid wsp:val=&quot;00BF7D43&quot;/&gt;&lt;wsp:rsid wsp:val=&quot;00C00F1A&quot;/&gt;&lt;wsp:rsid wsp:val=&quot;00C010F5&quot;/&gt;&lt;wsp:rsid wsp:val=&quot;00C01375&quot;/&gt;&lt;wsp:rsid wsp:val=&quot;00C0150C&quot;/&gt;&lt;wsp:rsid wsp:val=&quot;00C01552&quot;/&gt;&lt;wsp:rsid wsp:val=&quot;00C01835&quot;/&gt;&lt;wsp:rsid wsp:val=&quot;00C01FFB&quot;/&gt;&lt;wsp:rsid wsp:val=&quot;00C02192&quot;/&gt;&lt;wsp:rsid wsp:val=&quot;00C023FA&quot;/&gt;&lt;wsp:rsid wsp:val=&quot;00C0256C&quot;/&gt;&lt;wsp:rsid wsp:val=&quot;00C02B2A&quot;/&gt;&lt;wsp:rsid wsp:val=&quot;00C02C17&quot;/&gt;&lt;wsp:rsid wsp:val=&quot;00C02CDE&quot;/&gt;&lt;wsp:rsid wsp:val=&quot;00C030C3&quot;/&gt;&lt;wsp:rsid wsp:val=&quot;00C0313D&quot;/&gt;&lt;wsp:rsid wsp:val=&quot;00C039B6&quot;/&gt;&lt;wsp:rsid wsp:val=&quot;00C03B7B&quot;/&gt;&lt;wsp:rsid wsp:val=&quot;00C04B82&quot;/&gt;&lt;wsp:rsid wsp:val=&quot;00C057E0&quot;/&gt;&lt;wsp:rsid wsp:val=&quot;00C05863&quot;/&gt;&lt;wsp:rsid wsp:val=&quot;00C05A81&quot;/&gt;&lt;wsp:rsid wsp:val=&quot;00C05C20&quot;/&gt;&lt;wsp:rsid wsp:val=&quot;00C06066&quot;/&gt;&lt;wsp:rsid wsp:val=&quot;00C0648A&quot;/&gt;&lt;wsp:rsid wsp:val=&quot;00C06756&quot;/&gt;&lt;wsp:rsid wsp:val=&quot;00C067A4&quot;/&gt;&lt;wsp:rsid wsp:val=&quot;00C06B3D&quot;/&gt;&lt;wsp:rsid wsp:val=&quot;00C06BE9&quot;/&gt;&lt;wsp:rsid wsp:val=&quot;00C070D8&quot;/&gt;&lt;wsp:rsid wsp:val=&quot;00C079D6&quot;/&gt;&lt;wsp:rsid wsp:val=&quot;00C07A6C&quot;/&gt;&lt;wsp:rsid wsp:val=&quot;00C07AE3&quot;/&gt;&lt;wsp:rsid wsp:val=&quot;00C07AE4&quot;/&gt;&lt;wsp:rsid wsp:val=&quot;00C07D3E&quot;/&gt;&lt;wsp:rsid wsp:val=&quot;00C10599&quot;/&gt;&lt;wsp:rsid wsp:val=&quot;00C106DF&quot;/&gt;&lt;wsp:rsid wsp:val=&quot;00C10D9F&quot;/&gt;&lt;wsp:rsid wsp:val=&quot;00C1114F&quot;/&gt;&lt;wsp:rsid wsp:val=&quot;00C11183&quot;/&gt;&lt;wsp:rsid wsp:val=&quot;00C11197&quot;/&gt;&lt;wsp:rsid wsp:val=&quot;00C1120D&quot;/&gt;&lt;wsp:rsid wsp:val=&quot;00C11354&quot;/&gt;&lt;wsp:rsid wsp:val=&quot;00C11B32&quot;/&gt;&lt;wsp:rsid wsp:val=&quot;00C11C33&quot;/&gt;&lt;wsp:rsid wsp:val=&quot;00C11C73&quot;/&gt;&lt;wsp:rsid wsp:val=&quot;00C11FE5&quot;/&gt;&lt;wsp:rsid wsp:val=&quot;00C11FF6&quot;/&gt;&lt;wsp:rsid wsp:val=&quot;00C124F6&quot;/&gt;&lt;wsp:rsid wsp:val=&quot;00C1252C&quot;/&gt;&lt;wsp:rsid wsp:val=&quot;00C1286D&quot;/&gt;&lt;wsp:rsid wsp:val=&quot;00C12DC5&quot;/&gt;&lt;wsp:rsid wsp:val=&quot;00C12E86&quot;/&gt;&lt;wsp:rsid wsp:val=&quot;00C12EB5&quot;/&gt;&lt;wsp:rsid wsp:val=&quot;00C13504&quot;/&gt;&lt;wsp:rsid wsp:val=&quot;00C13757&quot;/&gt;&lt;wsp:rsid wsp:val=&quot;00C138D2&quot;/&gt;&lt;wsp:rsid wsp:val=&quot;00C13C1B&quot;/&gt;&lt;wsp:rsid wsp:val=&quot;00C13C8A&quot;/&gt;&lt;wsp:rsid wsp:val=&quot;00C13F22&quot;/&gt;&lt;wsp:rsid wsp:val=&quot;00C13F33&quot;/&gt;&lt;wsp:rsid wsp:val=&quot;00C140FE&quot;/&gt;&lt;wsp:rsid wsp:val=&quot;00C141EC&quot;/&gt;&lt;wsp:rsid wsp:val=&quot;00C144B5&quot;/&gt;&lt;wsp:rsid wsp:val=&quot;00C14A2D&quot;/&gt;&lt;wsp:rsid wsp:val=&quot;00C14BE8&quot;/&gt;&lt;wsp:rsid wsp:val=&quot;00C15135&quot;/&gt;&lt;wsp:rsid wsp:val=&quot;00C15595&quot;/&gt;&lt;wsp:rsid wsp:val=&quot;00C1595F&quot;/&gt;&lt;wsp:rsid wsp:val=&quot;00C159ED&quot;/&gt;&lt;wsp:rsid wsp:val=&quot;00C1662C&quot;/&gt;&lt;wsp:rsid wsp:val=&quot;00C16B93&quot;/&gt;&lt;wsp:rsid wsp:val=&quot;00C17099&quot;/&gt;&lt;wsp:rsid wsp:val=&quot;00C1733B&quot;/&gt;&lt;wsp:rsid wsp:val=&quot;00C1741D&quot;/&gt;&lt;wsp:rsid wsp:val=&quot;00C174EC&quot;/&gt;&lt;wsp:rsid wsp:val=&quot;00C17593&quot;/&gt;&lt;wsp:rsid wsp:val=&quot;00C177BA&quot;/&gt;&lt;wsp:rsid wsp:val=&quot;00C17D7E&quot;/&gt;&lt;wsp:rsid wsp:val=&quot;00C17D89&quot;/&gt;&lt;wsp:rsid wsp:val=&quot;00C17F16&quot;/&gt;&lt;wsp:rsid wsp:val=&quot;00C202D5&quot;/&gt;&lt;wsp:rsid wsp:val=&quot;00C2068D&quot;/&gt;&lt;wsp:rsid wsp:val=&quot;00C206C4&quot;/&gt;&lt;wsp:rsid wsp:val=&quot;00C206EC&quot;/&gt;&lt;wsp:rsid wsp:val=&quot;00C20E43&quot;/&gt;&lt;wsp:rsid wsp:val=&quot;00C20F77&quot;/&gt;&lt;wsp:rsid wsp:val=&quot;00C20FC7&quot;/&gt;&lt;wsp:rsid wsp:val=&quot;00C218D5&quot;/&gt;&lt;wsp:rsid wsp:val=&quot;00C21A9A&quot;/&gt;&lt;wsp:rsid wsp:val=&quot;00C21B1D&quot;/&gt;&lt;wsp:rsid wsp:val=&quot;00C21C53&quot;/&gt;&lt;wsp:rsid wsp:val=&quot;00C222CF&quot;/&gt;&lt;wsp:rsid wsp:val=&quot;00C232DD&quot;/&gt;&lt;wsp:rsid wsp:val=&quot;00C23989&quot;/&gt;&lt;wsp:rsid wsp:val=&quot;00C2423A&quot;/&gt;&lt;wsp:rsid wsp:val=&quot;00C24CA2&quot;/&gt;&lt;wsp:rsid wsp:val=&quot;00C24EE5&quot;/&gt;&lt;wsp:rsid wsp:val=&quot;00C24F74&quot;/&gt;&lt;wsp:rsid wsp:val=&quot;00C250CF&quot;/&gt;&lt;wsp:rsid wsp:val=&quot;00C2544D&quot;/&gt;&lt;wsp:rsid wsp:val=&quot;00C25D3A&quot;/&gt;&lt;wsp:rsid wsp:val=&quot;00C263AE&quot;/&gt;&lt;wsp:rsid wsp:val=&quot;00C2660B&quot;/&gt;&lt;wsp:rsid wsp:val=&quot;00C26871&quot;/&gt;&lt;wsp:rsid wsp:val=&quot;00C2695A&quot;/&gt;&lt;wsp:rsid wsp:val=&quot;00C2716B&quot;/&gt;&lt;wsp:rsid wsp:val=&quot;00C274BE&quot;/&gt;&lt;wsp:rsid wsp:val=&quot;00C30547&quot;/&gt;&lt;wsp:rsid wsp:val=&quot;00C307FA&quot;/&gt;&lt;wsp:rsid wsp:val=&quot;00C30D3F&quot;/&gt;&lt;wsp:rsid wsp:val=&quot;00C30DAA&quot;/&gt;&lt;wsp:rsid wsp:val=&quot;00C30F1F&quot;/&gt;&lt;wsp:rsid wsp:val=&quot;00C30FB5&quot;/&gt;&lt;wsp:rsid wsp:val=&quot;00C30FB7&quot;/&gt;&lt;wsp:rsid wsp:val=&quot;00C31089&quot;/&gt;&lt;wsp:rsid wsp:val=&quot;00C31206&quot;/&gt;&lt;wsp:rsid wsp:val=&quot;00C31237&quot;/&gt;&lt;wsp:rsid wsp:val=&quot;00C314DF&quot;/&gt;&lt;wsp:rsid wsp:val=&quot;00C3175A&quot;/&gt;&lt;wsp:rsid wsp:val=&quot;00C31895&quot;/&gt;&lt;wsp:rsid wsp:val=&quot;00C319A2&quot;/&gt;&lt;wsp:rsid wsp:val=&quot;00C3208A&quot;/&gt;&lt;wsp:rsid wsp:val=&quot;00C32417&quot;/&gt;&lt;wsp:rsid wsp:val=&quot;00C325A7&quot;/&gt;&lt;wsp:rsid wsp:val=&quot;00C32BB7&quot;/&gt;&lt;wsp:rsid wsp:val=&quot;00C33558&quot;/&gt;&lt;wsp:rsid wsp:val=&quot;00C336E5&quot;/&gt;&lt;wsp:rsid wsp:val=&quot;00C339DE&quot;/&gt;&lt;wsp:rsid wsp:val=&quot;00C33A9F&quot;/&gt;&lt;wsp:rsid wsp:val=&quot;00C33AA7&quot;/&gt;&lt;wsp:rsid wsp:val=&quot;00C33D3F&quot;/&gt;&lt;wsp:rsid wsp:val=&quot;00C33DCE&quot;/&gt;&lt;wsp:rsid wsp:val=&quot;00C34010&quot;/&gt;&lt;wsp:rsid wsp:val=&quot;00C3463A&quot;/&gt;&lt;wsp:rsid wsp:val=&quot;00C346BB&quot;/&gt;&lt;wsp:rsid wsp:val=&quot;00C346C1&quot;/&gt;&lt;wsp:rsid wsp:val=&quot;00C34C05&quot;/&gt;&lt;wsp:rsid wsp:val=&quot;00C35659&quot;/&gt;&lt;wsp:rsid wsp:val=&quot;00C3566B&quot;/&gt;&lt;wsp:rsid wsp:val=&quot;00C35675&quot;/&gt;&lt;wsp:rsid wsp:val=&quot;00C35A42&quot;/&gt;&lt;wsp:rsid wsp:val=&quot;00C35B23&quot;/&gt;&lt;wsp:rsid wsp:val=&quot;00C35CFA&quot;/&gt;&lt;wsp:rsid wsp:val=&quot;00C35D4F&quot;/&gt;&lt;wsp:rsid wsp:val=&quot;00C36DAD&quot;/&gt;&lt;wsp:rsid wsp:val=&quot;00C37050&quot;/&gt;&lt;wsp:rsid wsp:val=&quot;00C37493&quot;/&gt;&lt;wsp:rsid wsp:val=&quot;00C37AEC&quot;/&gt;&lt;wsp:rsid wsp:val=&quot;00C37F07&quot;/&gt;&lt;wsp:rsid wsp:val=&quot;00C37F85&quot;/&gt;&lt;wsp:rsid wsp:val=&quot;00C37F8D&quot;/&gt;&lt;wsp:rsid wsp:val=&quot;00C4018E&quot;/&gt;&lt;wsp:rsid wsp:val=&quot;00C404D5&quot;/&gt;&lt;wsp:rsid wsp:val=&quot;00C40509&quot;/&gt;&lt;wsp:rsid wsp:val=&quot;00C40876&quot;/&gt;&lt;wsp:rsid wsp:val=&quot;00C40B7D&quot;/&gt;&lt;wsp:rsid wsp:val=&quot;00C41C71&quot;/&gt;&lt;wsp:rsid wsp:val=&quot;00C41CB0&quot;/&gt;&lt;wsp:rsid wsp:val=&quot;00C41CC9&quot;/&gt;&lt;wsp:rsid wsp:val=&quot;00C42130&quot;/&gt;&lt;wsp:rsid wsp:val=&quot;00C4218C&quot;/&gt;&lt;wsp:rsid wsp:val=&quot;00C42784&quot;/&gt;&lt;wsp:rsid wsp:val=&quot;00C429E1&quot;/&gt;&lt;wsp:rsid wsp:val=&quot;00C43421&quot;/&gt;&lt;wsp:rsid wsp:val=&quot;00C439F0&quot;/&gt;&lt;wsp:rsid wsp:val=&quot;00C43CE7&quot;/&gt;&lt;wsp:rsid wsp:val=&quot;00C44189&quot;/&gt;&lt;wsp:rsid wsp:val=&quot;00C4464F&quot;/&gt;&lt;wsp:rsid wsp:val=&quot;00C447FB&quot;/&gt;&lt;wsp:rsid wsp:val=&quot;00C44ADA&quot;/&gt;&lt;wsp:rsid wsp:val=&quot;00C453B8&quot;/&gt;&lt;wsp:rsid wsp:val=&quot;00C45A9C&quot;/&gt;&lt;wsp:rsid wsp:val=&quot;00C460F0&quot;/&gt;&lt;wsp:rsid wsp:val=&quot;00C46253&quot;/&gt;&lt;wsp:rsid wsp:val=&quot;00C46B53&quot;/&gt;&lt;wsp:rsid wsp:val=&quot;00C46D57&quot;/&gt;&lt;wsp:rsid wsp:val=&quot;00C46D92&quot;/&gt;&lt;wsp:rsid wsp:val=&quot;00C470AA&quot;/&gt;&lt;wsp:rsid wsp:val=&quot;00C47202&quot;/&gt;&lt;wsp:rsid wsp:val=&quot;00C47AE8&quot;/&gt;&lt;wsp:rsid wsp:val=&quot;00C5008A&quot;/&gt;&lt;wsp:rsid wsp:val=&quot;00C50420&quot;/&gt;&lt;wsp:rsid wsp:val=&quot;00C508B7&quot;/&gt;&lt;wsp:rsid wsp:val=&quot;00C50D41&quot;/&gt;&lt;wsp:rsid wsp:val=&quot;00C514F3&quot;/&gt;&lt;wsp:rsid wsp:val=&quot;00C515CC&quot;/&gt;&lt;wsp:rsid wsp:val=&quot;00C5196E&quot;/&gt;&lt;wsp:rsid wsp:val=&quot;00C51D11&quot;/&gt;&lt;wsp:rsid wsp:val=&quot;00C5257E&quot;/&gt;&lt;wsp:rsid wsp:val=&quot;00C531B4&quot;/&gt;&lt;wsp:rsid wsp:val=&quot;00C532F9&quot;/&gt;&lt;wsp:rsid wsp:val=&quot;00C5393D&quot;/&gt;&lt;wsp:rsid wsp:val=&quot;00C53E22&quot;/&gt;&lt;wsp:rsid wsp:val=&quot;00C544DE&quot;/&gt;&lt;wsp:rsid wsp:val=&quot;00C54757&quot;/&gt;&lt;wsp:rsid wsp:val=&quot;00C54C62&quot;/&gt;&lt;wsp:rsid wsp:val=&quot;00C5553D&quot;/&gt;&lt;wsp:rsid wsp:val=&quot;00C55ADC&quot;/&gt;&lt;wsp:rsid wsp:val=&quot;00C55B02&quot;/&gt;&lt;wsp:rsid wsp:val=&quot;00C55F3A&quot;/&gt;&lt;wsp:rsid wsp:val=&quot;00C56282&quot;/&gt;&lt;wsp:rsid wsp:val=&quot;00C5638E&quot;/&gt;&lt;wsp:rsid wsp:val=&quot;00C56918&quot;/&gt;&lt;wsp:rsid wsp:val=&quot;00C569CA&quot;/&gt;&lt;wsp:rsid wsp:val=&quot;00C56A29&quot;/&gt;&lt;wsp:rsid wsp:val=&quot;00C5707E&quot;/&gt;&lt;wsp:rsid wsp:val=&quot;00C57CC6&quot;/&gt;&lt;wsp:rsid wsp:val=&quot;00C601EB&quot;/&gt;&lt;wsp:rsid wsp:val=&quot;00C60EC1&quot;/&gt;&lt;wsp:rsid wsp:val=&quot;00C61ECD&quot;/&gt;&lt;wsp:rsid wsp:val=&quot;00C62027&quot;/&gt;&lt;wsp:rsid wsp:val=&quot;00C62163&quot;/&gt;&lt;wsp:rsid wsp:val=&quot;00C621EC&quot;/&gt;&lt;wsp:rsid wsp:val=&quot;00C62271&quot;/&gt;&lt;wsp:rsid wsp:val=&quot;00C62997&quot;/&gt;&lt;wsp:rsid wsp:val=&quot;00C629E0&quot;/&gt;&lt;wsp:rsid wsp:val=&quot;00C62BE7&quot;/&gt;&lt;wsp:rsid wsp:val=&quot;00C62C31&quot;/&gt;&lt;wsp:rsid wsp:val=&quot;00C633AB&quot;/&gt;&lt;wsp:rsid wsp:val=&quot;00C6343A&quot;/&gt;&lt;wsp:rsid wsp:val=&quot;00C63D17&quot;/&gt;&lt;wsp:rsid wsp:val=&quot;00C64376&quot;/&gt;&lt;wsp:rsid wsp:val=&quot;00C64626&quot;/&gt;&lt;wsp:rsid wsp:val=&quot;00C646FA&quot;/&gt;&lt;wsp:rsid wsp:val=&quot;00C64849&quot;/&gt;&lt;wsp:rsid wsp:val=&quot;00C64EDC&quot;/&gt;&lt;wsp:rsid wsp:val=&quot;00C65488&quot;/&gt;&lt;wsp:rsid wsp:val=&quot;00C658B2&quot;/&gt;&lt;wsp:rsid wsp:val=&quot;00C65D24&quot;/&gt;&lt;wsp:rsid wsp:val=&quot;00C65F58&quot;/&gt;&lt;wsp:rsid wsp:val=&quot;00C66571&quot;/&gt;&lt;wsp:rsid wsp:val=&quot;00C666DB&quot;/&gt;&lt;wsp:rsid wsp:val=&quot;00C667F6&quot;/&gt;&lt;wsp:rsid wsp:val=&quot;00C66B89&quot;/&gt;&lt;wsp:rsid wsp:val=&quot;00C66C34&quot;/&gt;&lt;wsp:rsid wsp:val=&quot;00C66FAE&quot;/&gt;&lt;wsp:rsid wsp:val=&quot;00C67231&quot;/&gt;&lt;wsp:rsid wsp:val=&quot;00C700D4&quot;/&gt;&lt;wsp:rsid wsp:val=&quot;00C7040D&quot;/&gt;&lt;wsp:rsid wsp:val=&quot;00C705AD&quot;/&gt;&lt;wsp:rsid wsp:val=&quot;00C70950&quot;/&gt;&lt;wsp:rsid wsp:val=&quot;00C70B8C&quot;/&gt;&lt;wsp:rsid wsp:val=&quot;00C710B3&quot;/&gt;&lt;wsp:rsid wsp:val=&quot;00C71468&quot;/&gt;&lt;wsp:rsid wsp:val=&quot;00C723AF&quot;/&gt;&lt;wsp:rsid wsp:val=&quot;00C7251B&quot;/&gt;&lt;wsp:rsid wsp:val=&quot;00C72EF5&quot;/&gt;&lt;wsp:rsid wsp:val=&quot;00C73102&quot;/&gt;&lt;wsp:rsid wsp:val=&quot;00C73224&quot;/&gt;&lt;wsp:rsid wsp:val=&quot;00C732C5&quot;/&gt;&lt;wsp:rsid wsp:val=&quot;00C73302&quot;/&gt;&lt;wsp:rsid wsp:val=&quot;00C7357D&quot;/&gt;&lt;wsp:rsid wsp:val=&quot;00C73979&quot;/&gt;&lt;wsp:rsid wsp:val=&quot;00C73E3E&quot;/&gt;&lt;wsp:rsid wsp:val=&quot;00C740FD&quot;/&gt;&lt;wsp:rsid wsp:val=&quot;00C74157&quot;/&gt;&lt;wsp:rsid wsp:val=&quot;00C7448E&quot;/&gt;&lt;wsp:rsid wsp:val=&quot;00C748E2&quot;/&gt;&lt;wsp:rsid wsp:val=&quot;00C74DC2&quot;/&gt;&lt;wsp:rsid wsp:val=&quot;00C75004&quot;/&gt;&lt;wsp:rsid wsp:val=&quot;00C755E8&quot;/&gt;&lt;wsp:rsid wsp:val=&quot;00C7576B&quot;/&gt;&lt;wsp:rsid wsp:val=&quot;00C75970&quot;/&gt;&lt;wsp:rsid wsp:val=&quot;00C75AC4&quot;/&gt;&lt;wsp:rsid wsp:val=&quot;00C75B22&quot;/&gt;&lt;wsp:rsid wsp:val=&quot;00C75C9D&quot;/&gt;&lt;wsp:rsid wsp:val=&quot;00C75CD0&quot;/&gt;&lt;wsp:rsid wsp:val=&quot;00C75EF9&quot;/&gt;&lt;wsp:rsid wsp:val=&quot;00C76778&quot;/&gt;&lt;wsp:rsid wsp:val=&quot;00C76816&quot;/&gt;&lt;wsp:rsid wsp:val=&quot;00C76A56&quot;/&gt;&lt;wsp:rsid wsp:val=&quot;00C76A6B&quot;/&gt;&lt;wsp:rsid wsp:val=&quot;00C7731D&quot;/&gt;&lt;wsp:rsid wsp:val=&quot;00C774B9&quot;/&gt;&lt;wsp:rsid wsp:val=&quot;00C775EF&quot;/&gt;&lt;wsp:rsid wsp:val=&quot;00C7799E&quot;/&gt;&lt;wsp:rsid wsp:val=&quot;00C77DF7&quot;/&gt;&lt;wsp:rsid wsp:val=&quot;00C80279&quot;/&gt;&lt;wsp:rsid wsp:val=&quot;00C80547&quot;/&gt;&lt;wsp:rsid wsp:val=&quot;00C80FD1&quot;/&gt;&lt;wsp:rsid wsp:val=&quot;00C8198E&quot;/&gt;&lt;wsp:rsid wsp:val=&quot;00C81B30&quot;/&gt;&lt;wsp:rsid wsp:val=&quot;00C82387&quot;/&gt;&lt;wsp:rsid wsp:val=&quot;00C82A08&quot;/&gt;&lt;wsp:rsid wsp:val=&quot;00C83E22&quot;/&gt;&lt;wsp:rsid wsp:val=&quot;00C85253&quot;/&gt;&lt;wsp:rsid wsp:val=&quot;00C8534D&quot;/&gt;&lt;wsp:rsid wsp:val=&quot;00C86131&quot;/&gt;&lt;wsp:rsid wsp:val=&quot;00C8624E&quot;/&gt;&lt;wsp:rsid wsp:val=&quot;00C86379&quot;/&gt;&lt;wsp:rsid wsp:val=&quot;00C864C3&quot;/&gt;&lt;wsp:rsid wsp:val=&quot;00C864DB&quot;/&gt;&lt;wsp:rsid wsp:val=&quot;00C87183&quot;/&gt;&lt;wsp:rsid wsp:val=&quot;00C87304&quot;/&gt;&lt;wsp:rsid wsp:val=&quot;00C8781D&quot;/&gt;&lt;wsp:rsid wsp:val=&quot;00C901A9&quot;/&gt;&lt;wsp:rsid wsp:val=&quot;00C905AC&quot;/&gt;&lt;wsp:rsid wsp:val=&quot;00C90B43&quot;/&gt;&lt;wsp:rsid wsp:val=&quot;00C90C65&quot;/&gt;&lt;wsp:rsid wsp:val=&quot;00C90C82&quot;/&gt;&lt;wsp:rsid wsp:val=&quot;00C90F7A&quot;/&gt;&lt;wsp:rsid wsp:val=&quot;00C912A0&quot;/&gt;&lt;wsp:rsid wsp:val=&quot;00C91516&quot;/&gt;&lt;wsp:rsid wsp:val=&quot;00C91707&quot;/&gt;&lt;wsp:rsid wsp:val=&quot;00C91AB8&quot;/&gt;&lt;wsp:rsid wsp:val=&quot;00C91CFB&quot;/&gt;&lt;wsp:rsid wsp:val=&quot;00C91FAC&quot;/&gt;&lt;wsp:rsid wsp:val=&quot;00C9220C&quot;/&gt;&lt;wsp:rsid wsp:val=&quot;00C92215&quot;/&gt;&lt;wsp:rsid wsp:val=&quot;00C922C5&quot;/&gt;&lt;wsp:rsid wsp:val=&quot;00C92352&quot;/&gt;&lt;wsp:rsid wsp:val=&quot;00C924D8&quot;/&gt;&lt;wsp:rsid wsp:val=&quot;00C92C2A&quot;/&gt;&lt;wsp:rsid wsp:val=&quot;00C92FE9&quot;/&gt;&lt;wsp:rsid wsp:val=&quot;00C9318C&quot;/&gt;&lt;wsp:rsid wsp:val=&quot;00C93297&quot;/&gt;&lt;wsp:rsid wsp:val=&quot;00C93651&quot;/&gt;&lt;wsp:rsid wsp:val=&quot;00C93B27&quot;/&gt;&lt;wsp:rsid wsp:val=&quot;00C93C3E&quot;/&gt;&lt;wsp:rsid wsp:val=&quot;00C93D37&quot;/&gt;&lt;wsp:rsid wsp:val=&quot;00C94508&quot;/&gt;&lt;wsp:rsid wsp:val=&quot;00C945A6&quot;/&gt;&lt;wsp:rsid wsp:val=&quot;00C945EC&quot;/&gt;&lt;wsp:rsid wsp:val=&quot;00C94AA5&quot;/&gt;&lt;wsp:rsid wsp:val=&quot;00C94C81&quot;/&gt;&lt;wsp:rsid wsp:val=&quot;00C94E45&quot;/&gt;&lt;wsp:rsid wsp:val=&quot;00C95300&quot;/&gt;&lt;wsp:rsid wsp:val=&quot;00C95380&quot;/&gt;&lt;wsp:rsid wsp:val=&quot;00C95548&quot;/&gt;&lt;wsp:rsid wsp:val=&quot;00C955AD&quot;/&gt;&lt;wsp:rsid wsp:val=&quot;00C95730&quot;/&gt;&lt;wsp:rsid wsp:val=&quot;00C957CD&quot;/&gt;&lt;wsp:rsid wsp:val=&quot;00C95962&quot;/&gt;&lt;wsp:rsid wsp:val=&quot;00C95A8A&quot;/&gt;&lt;wsp:rsid wsp:val=&quot;00C95B26&quot;/&gt;&lt;wsp:rsid wsp:val=&quot;00C95B2F&quot;/&gt;&lt;wsp:rsid wsp:val=&quot;00C95CCD&quot;/&gt;&lt;wsp:rsid wsp:val=&quot;00C95CD4&quot;/&gt;&lt;wsp:rsid wsp:val=&quot;00C96A19&quot;/&gt;&lt;wsp:rsid wsp:val=&quot;00C96FE0&quot;/&gt;&lt;wsp:rsid wsp:val=&quot;00C973E2&quot;/&gt;&lt;wsp:rsid wsp:val=&quot;00C975B2&quot;/&gt;&lt;wsp:rsid wsp:val=&quot;00C97AF1&quot;/&gt;&lt;wsp:rsid wsp:val=&quot;00CA09AA&quot;/&gt;&lt;wsp:rsid wsp:val=&quot;00CA0BAF&quot;/&gt;&lt;wsp:rsid wsp:val=&quot;00CA10AC&quot;/&gt;&lt;wsp:rsid wsp:val=&quot;00CA114D&quot;/&gt;&lt;wsp:rsid wsp:val=&quot;00CA1225&quot;/&gt;&lt;wsp:rsid wsp:val=&quot;00CA18D2&quot;/&gt;&lt;wsp:rsid wsp:val=&quot;00CA2919&quot;/&gt;&lt;wsp:rsid wsp:val=&quot;00CA2A7E&quot;/&gt;&lt;wsp:rsid wsp:val=&quot;00CA2B09&quot;/&gt;&lt;wsp:rsid wsp:val=&quot;00CA2C56&quot;/&gt;&lt;wsp:rsid wsp:val=&quot;00CA2E5D&quot;/&gt;&lt;wsp:rsid wsp:val=&quot;00CA3860&quot;/&gt;&lt;wsp:rsid wsp:val=&quot;00CA48F7&quot;/&gt;&lt;wsp:rsid wsp:val=&quot;00CA4A3F&quot;/&gt;&lt;wsp:rsid wsp:val=&quot;00CA4C14&quot;/&gt;&lt;wsp:rsid wsp:val=&quot;00CA4FE7&quot;/&gt;&lt;wsp:rsid wsp:val=&quot;00CA51A0&quot;/&gt;&lt;wsp:rsid wsp:val=&quot;00CA572F&quot;/&gt;&lt;wsp:rsid wsp:val=&quot;00CA58B2&quot;/&gt;&lt;wsp:rsid wsp:val=&quot;00CA5BEE&quot;/&gt;&lt;wsp:rsid wsp:val=&quot;00CA5EB2&quot;/&gt;&lt;wsp:rsid wsp:val=&quot;00CA6121&quot;/&gt;&lt;wsp:rsid wsp:val=&quot;00CA6164&quot;/&gt;&lt;wsp:rsid wsp:val=&quot;00CA63C6&quot;/&gt;&lt;wsp:rsid wsp:val=&quot;00CA6435&quot;/&gt;&lt;wsp:rsid wsp:val=&quot;00CA669B&quot;/&gt;&lt;wsp:rsid wsp:val=&quot;00CA73B2&quot;/&gt;&lt;wsp:rsid wsp:val=&quot;00CA74E8&quot;/&gt;&lt;wsp:rsid wsp:val=&quot;00CA765C&quot;/&gt;&lt;wsp:rsid wsp:val=&quot;00CA7EE9&quot;/&gt;&lt;wsp:rsid wsp:val=&quot;00CB016A&quot;/&gt;&lt;wsp:rsid wsp:val=&quot;00CB047F&quot;/&gt;&lt;wsp:rsid wsp:val=&quot;00CB0C2A&quot;/&gt;&lt;wsp:rsid wsp:val=&quot;00CB11BD&quot;/&gt;&lt;wsp:rsid wsp:val=&quot;00CB1368&quot;/&gt;&lt;wsp:rsid wsp:val=&quot;00CB1F2A&quot;/&gt;&lt;wsp:rsid wsp:val=&quot;00CB2836&quot;/&gt;&lt;wsp:rsid wsp:val=&quot;00CB2F65&quot;/&gt;&lt;wsp:rsid wsp:val=&quot;00CB480A&quot;/&gt;&lt;wsp:rsid wsp:val=&quot;00CB4FA5&quot;/&gt;&lt;wsp:rsid wsp:val=&quot;00CB558B&quot;/&gt;&lt;wsp:rsid wsp:val=&quot;00CB5751&quot;/&gt;&lt;wsp:rsid wsp:val=&quot;00CB58DD&quot;/&gt;&lt;wsp:rsid wsp:val=&quot;00CB5A90&quot;/&gt;&lt;wsp:rsid wsp:val=&quot;00CB5A9F&quot;/&gt;&lt;wsp:rsid wsp:val=&quot;00CB5EF8&quot;/&gt;&lt;wsp:rsid wsp:val=&quot;00CB6343&quot;/&gt;&lt;wsp:rsid wsp:val=&quot;00CB6590&quot;/&gt;&lt;wsp:rsid wsp:val=&quot;00CB68B3&quot;/&gt;&lt;wsp:rsid wsp:val=&quot;00CB68CD&quot;/&gt;&lt;wsp:rsid wsp:val=&quot;00CB6AF4&quot;/&gt;&lt;wsp:rsid wsp:val=&quot;00CB6F13&quot;/&gt;&lt;wsp:rsid wsp:val=&quot;00CB6F9E&quot;/&gt;&lt;wsp:rsid wsp:val=&quot;00CB7648&quot;/&gt;&lt;wsp:rsid wsp:val=&quot;00CB77AE&quot;/&gt;&lt;wsp:rsid wsp:val=&quot;00CB7B6B&quot;/&gt;&lt;wsp:rsid wsp:val=&quot;00CC009C&quot;/&gt;&lt;wsp:rsid wsp:val=&quot;00CC00B7&quot;/&gt;&lt;wsp:rsid wsp:val=&quot;00CC034B&quot;/&gt;&lt;wsp:rsid wsp:val=&quot;00CC054D&quot;/&gt;&lt;wsp:rsid wsp:val=&quot;00CC0AA7&quot;/&gt;&lt;wsp:rsid wsp:val=&quot;00CC0C70&quot;/&gt;&lt;wsp:rsid wsp:val=&quot;00CC0E56&quot;/&gt;&lt;wsp:rsid wsp:val=&quot;00CC172A&quot;/&gt;&lt;wsp:rsid wsp:val=&quot;00CC17E2&quot;/&gt;&lt;wsp:rsid wsp:val=&quot;00CC1A18&quot;/&gt;&lt;wsp:rsid wsp:val=&quot;00CC1C42&quot;/&gt;&lt;wsp:rsid wsp:val=&quot;00CC1CA3&quot;/&gt;&lt;wsp:rsid wsp:val=&quot;00CC1E3E&quot;/&gt;&lt;wsp:rsid wsp:val=&quot;00CC1E40&quot;/&gt;&lt;wsp:rsid wsp:val=&quot;00CC2559&quot;/&gt;&lt;wsp:rsid wsp:val=&quot;00CC27F5&quot;/&gt;&lt;wsp:rsid wsp:val=&quot;00CC2A12&quot;/&gt;&lt;wsp:rsid wsp:val=&quot;00CC2D18&quot;/&gt;&lt;wsp:rsid wsp:val=&quot;00CC2EFE&quot;/&gt;&lt;wsp:rsid wsp:val=&quot;00CC2F54&quot;/&gt;&lt;wsp:rsid wsp:val=&quot;00CC30F3&quot;/&gt;&lt;wsp:rsid wsp:val=&quot;00CC3822&quot;/&gt;&lt;wsp:rsid wsp:val=&quot;00CC3941&quot;/&gt;&lt;wsp:rsid wsp:val=&quot;00CC3E8C&quot;/&gt;&lt;wsp:rsid wsp:val=&quot;00CC4005&quot;/&gt;&lt;wsp:rsid wsp:val=&quot;00CC400F&quot;/&gt;&lt;wsp:rsid wsp:val=&quot;00CC4365&quot;/&gt;&lt;wsp:rsid wsp:val=&quot;00CC4C5E&quot;/&gt;&lt;wsp:rsid wsp:val=&quot;00CC4CCF&quot;/&gt;&lt;wsp:rsid wsp:val=&quot;00CC4F58&quot;/&gt;&lt;wsp:rsid wsp:val=&quot;00CC501E&quot;/&gt;&lt;wsp:rsid wsp:val=&quot;00CC57AE&quot;/&gt;&lt;wsp:rsid wsp:val=&quot;00CC5DD0&quot;/&gt;&lt;wsp:rsid wsp:val=&quot;00CC606C&quot;/&gt;&lt;wsp:rsid wsp:val=&quot;00CC69E8&quot;/&gt;&lt;wsp:rsid wsp:val=&quot;00CC6B0F&quot;/&gt;&lt;wsp:rsid wsp:val=&quot;00CC6B27&quot;/&gt;&lt;wsp:rsid wsp:val=&quot;00CC6B9F&quot;/&gt;&lt;wsp:rsid wsp:val=&quot;00CC6C99&quot;/&gt;&lt;wsp:rsid wsp:val=&quot;00CC728B&quot;/&gt;&lt;wsp:rsid wsp:val=&quot;00CC7356&quot;/&gt;&lt;wsp:rsid wsp:val=&quot;00CC74D5&quot;/&gt;&lt;wsp:rsid wsp:val=&quot;00CC7A6D&quot;/&gt;&lt;wsp:rsid wsp:val=&quot;00CC7BD9&quot;/&gt;&lt;wsp:rsid wsp:val=&quot;00CC7DF3&quot;/&gt;&lt;wsp:rsid wsp:val=&quot;00CC7DF5&quot;/&gt;&lt;wsp:rsid wsp:val=&quot;00CD04B6&quot;/&gt;&lt;wsp:rsid wsp:val=&quot;00CD04FE&quot;/&gt;&lt;wsp:rsid wsp:val=&quot;00CD0740&quot;/&gt;&lt;wsp:rsid wsp:val=&quot;00CD0768&quot;/&gt;&lt;wsp:rsid wsp:val=&quot;00CD0A59&quot;/&gt;&lt;wsp:rsid wsp:val=&quot;00CD14CB&quot;/&gt;&lt;wsp:rsid wsp:val=&quot;00CD150B&quot;/&gt;&lt;wsp:rsid wsp:val=&quot;00CD179D&quot;/&gt;&lt;wsp:rsid wsp:val=&quot;00CD1E16&quot;/&gt;&lt;wsp:rsid wsp:val=&quot;00CD1E6A&quot;/&gt;&lt;wsp:rsid wsp:val=&quot;00CD1E74&quot;/&gt;&lt;wsp:rsid wsp:val=&quot;00CD223B&quot;/&gt;&lt;wsp:rsid wsp:val=&quot;00CD2585&quot;/&gt;&lt;wsp:rsid wsp:val=&quot;00CD25A6&quot;/&gt;&lt;wsp:rsid wsp:val=&quot;00CD283A&quot;/&gt;&lt;wsp:rsid wsp:val=&quot;00CD2903&quot;/&gt;&lt;wsp:rsid wsp:val=&quot;00CD2C72&quot;/&gt;&lt;wsp:rsid wsp:val=&quot;00CD309B&quot;/&gt;&lt;wsp:rsid wsp:val=&quot;00CD3122&quot;/&gt;&lt;wsp:rsid wsp:val=&quot;00CD325D&quot;/&gt;&lt;wsp:rsid wsp:val=&quot;00CD325F&quot;/&gt;&lt;wsp:rsid wsp:val=&quot;00CD3675&quot;/&gt;&lt;wsp:rsid wsp:val=&quot;00CD3B2F&quot;/&gt;&lt;wsp:rsid wsp:val=&quot;00CD3D0C&quot;/&gt;&lt;wsp:rsid wsp:val=&quot;00CD3E10&quot;/&gt;&lt;wsp:rsid wsp:val=&quot;00CD3F09&quot;/&gt;&lt;wsp:rsid wsp:val=&quot;00CD3FAF&quot;/&gt;&lt;wsp:rsid wsp:val=&quot;00CD4358&quot;/&gt;&lt;wsp:rsid wsp:val=&quot;00CD43D9&quot;/&gt;&lt;wsp:rsid wsp:val=&quot;00CD492B&quot;/&gt;&lt;wsp:rsid wsp:val=&quot;00CD58A4&quot;/&gt;&lt;wsp:rsid wsp:val=&quot;00CD5C02&quot;/&gt;&lt;wsp:rsid wsp:val=&quot;00CD61E3&quot;/&gt;&lt;wsp:rsid wsp:val=&quot;00CD63C5&quot;/&gt;&lt;wsp:rsid wsp:val=&quot;00CD6814&quot;/&gt;&lt;wsp:rsid wsp:val=&quot;00CD6E0B&quot;/&gt;&lt;wsp:rsid wsp:val=&quot;00CD6F88&quot;/&gt;&lt;wsp:rsid wsp:val=&quot;00CD706B&quot;/&gt;&lt;wsp:rsid wsp:val=&quot;00CD787F&quot;/&gt;&lt;wsp:rsid wsp:val=&quot;00CE025E&quot;/&gt;&lt;wsp:rsid wsp:val=&quot;00CE030D&quot;/&gt;&lt;wsp:rsid wsp:val=&quot;00CE03B6&quot;/&gt;&lt;wsp:rsid wsp:val=&quot;00CE05F2&quot;/&gt;&lt;wsp:rsid wsp:val=&quot;00CE069B&quot;/&gt;&lt;wsp:rsid wsp:val=&quot;00CE0B1F&quot;/&gt;&lt;wsp:rsid wsp:val=&quot;00CE0B40&quot;/&gt;&lt;wsp:rsid wsp:val=&quot;00CE0CBF&quot;/&gt;&lt;wsp:rsid wsp:val=&quot;00CE112E&quot;/&gt;&lt;wsp:rsid wsp:val=&quot;00CE1162&quot;/&gt;&lt;wsp:rsid wsp:val=&quot;00CE1225&quot;/&gt;&lt;wsp:rsid wsp:val=&quot;00CE132D&quot;/&gt;&lt;wsp:rsid wsp:val=&quot;00CE152F&quot;/&gt;&lt;wsp:rsid wsp:val=&quot;00CE1A8E&quot;/&gt;&lt;wsp:rsid wsp:val=&quot;00CE212D&quot;/&gt;&lt;wsp:rsid wsp:val=&quot;00CE253D&quot;/&gt;&lt;wsp:rsid wsp:val=&quot;00CE2561&quot;/&gt;&lt;wsp:rsid wsp:val=&quot;00CE2E29&quot;/&gt;&lt;wsp:rsid wsp:val=&quot;00CE3257&quot;/&gt;&lt;wsp:rsid wsp:val=&quot;00CE3654&quot;/&gt;&lt;wsp:rsid wsp:val=&quot;00CE37BB&quot;/&gt;&lt;wsp:rsid wsp:val=&quot;00CE4D41&quot;/&gt;&lt;wsp:rsid wsp:val=&quot;00CE4FAE&quot;/&gt;&lt;wsp:rsid wsp:val=&quot;00CE5180&quot;/&gt;&lt;wsp:rsid wsp:val=&quot;00CE56E1&quot;/&gt;&lt;wsp:rsid wsp:val=&quot;00CE5A7E&quot;/&gt;&lt;wsp:rsid wsp:val=&quot;00CE5E50&quot;/&gt;&lt;wsp:rsid wsp:val=&quot;00CE66BE&quot;/&gt;&lt;wsp:rsid wsp:val=&quot;00CE697C&quot;/&gt;&lt;wsp:rsid wsp:val=&quot;00CE69F3&quot;/&gt;&lt;wsp:rsid wsp:val=&quot;00CE6AD5&quot;/&gt;&lt;wsp:rsid wsp:val=&quot;00CE6E24&quot;/&gt;&lt;wsp:rsid wsp:val=&quot;00CE733A&quot;/&gt;&lt;wsp:rsid wsp:val=&quot;00CE76BD&quot;/&gt;&lt;wsp:rsid wsp:val=&quot;00CE79BC&quot;/&gt;&lt;wsp:rsid wsp:val=&quot;00CE7E65&quot;/&gt;&lt;wsp:rsid wsp:val=&quot;00CF02AC&quot;/&gt;&lt;wsp:rsid wsp:val=&quot;00CF057C&quot;/&gt;&lt;wsp:rsid wsp:val=&quot;00CF06E6&quot;/&gt;&lt;wsp:rsid wsp:val=&quot;00CF18AB&quot;/&gt;&lt;wsp:rsid wsp:val=&quot;00CF1AA6&quot;/&gt;&lt;wsp:rsid wsp:val=&quot;00CF20C8&quot;/&gt;&lt;wsp:rsid wsp:val=&quot;00CF22F9&quot;/&gt;&lt;wsp:rsid wsp:val=&quot;00CF233B&quot;/&gt;&lt;wsp:rsid wsp:val=&quot;00CF23D5&quot;/&gt;&lt;wsp:rsid wsp:val=&quot;00CF2639&quot;/&gt;&lt;wsp:rsid wsp:val=&quot;00CF277A&quot;/&gt;&lt;wsp:rsid wsp:val=&quot;00CF2FBF&quot;/&gt;&lt;wsp:rsid wsp:val=&quot;00CF33BA&quot;/&gt;&lt;wsp:rsid wsp:val=&quot;00CF3F01&quot;/&gt;&lt;wsp:rsid wsp:val=&quot;00CF4079&quot;/&gt;&lt;wsp:rsid wsp:val=&quot;00CF40BA&quot;/&gt;&lt;wsp:rsid wsp:val=&quot;00CF43E3&quot;/&gt;&lt;wsp:rsid wsp:val=&quot;00CF46E1&quot;/&gt;&lt;wsp:rsid wsp:val=&quot;00CF4743&quot;/&gt;&lt;wsp:rsid wsp:val=&quot;00CF4FF0&quot;/&gt;&lt;wsp:rsid wsp:val=&quot;00CF50A9&quot;/&gt;&lt;wsp:rsid wsp:val=&quot;00CF52CF&quot;/&gt;&lt;wsp:rsid wsp:val=&quot;00CF542D&quot;/&gt;&lt;wsp:rsid wsp:val=&quot;00CF5A88&quot;/&gt;&lt;wsp:rsid wsp:val=&quot;00CF5BC8&quot;/&gt;&lt;wsp:rsid wsp:val=&quot;00CF61A3&quot;/&gt;&lt;wsp:rsid wsp:val=&quot;00CF667C&quot;/&gt;&lt;wsp:rsid wsp:val=&quot;00CF66DE&quot;/&gt;&lt;wsp:rsid wsp:val=&quot;00CF6848&quot;/&gt;&lt;wsp:rsid wsp:val=&quot;00CF6AF3&quot;/&gt;&lt;wsp:rsid wsp:val=&quot;00CF6C9A&quot;/&gt;&lt;wsp:rsid wsp:val=&quot;00CF6E82&quot;/&gt;&lt;wsp:rsid wsp:val=&quot;00CF6F64&quot;/&gt;&lt;wsp:rsid wsp:val=&quot;00CF741A&quot;/&gt;&lt;wsp:rsid wsp:val=&quot;00CF7CCF&quot;/&gt;&lt;wsp:rsid wsp:val=&quot;00CF7FC8&quot;/&gt;&lt;wsp:rsid wsp:val=&quot;00D00419&quot;/&gt;&lt;wsp:rsid wsp:val=&quot;00D00522&quot;/&gt;&lt;wsp:rsid wsp:val=&quot;00D00B22&quot;/&gt;&lt;wsp:rsid wsp:val=&quot;00D00D29&quot;/&gt;&lt;wsp:rsid wsp:val=&quot;00D017EE&quot;/&gt;&lt;wsp:rsid wsp:val=&quot;00D0181F&quot;/&gt;&lt;wsp:rsid wsp:val=&quot;00D0182B&quot;/&gt;&lt;wsp:rsid wsp:val=&quot;00D0186E&quot;/&gt;&lt;wsp:rsid wsp:val=&quot;00D01C73&quot;/&gt;&lt;wsp:rsid wsp:val=&quot;00D01E6B&quot;/&gt;&lt;wsp:rsid wsp:val=&quot;00D01F7D&quot;/&gt;&lt;wsp:rsid wsp:val=&quot;00D02369&quot;/&gt;&lt;wsp:rsid wsp:val=&quot;00D02592&quot;/&gt;&lt;wsp:rsid wsp:val=&quot;00D02978&quot;/&gt;&lt;wsp:rsid wsp:val=&quot;00D02A86&quot;/&gt;&lt;wsp:rsid wsp:val=&quot;00D02C36&quot;/&gt;&lt;wsp:rsid wsp:val=&quot;00D02E17&quot;/&gt;&lt;wsp:rsid wsp:val=&quot;00D03E71&quot;/&gt;&lt;wsp:rsid wsp:val=&quot;00D04F60&quot;/&gt;&lt;wsp:rsid wsp:val=&quot;00D04FC8&quot;/&gt;&lt;wsp:rsid wsp:val=&quot;00D05393&quot;/&gt;&lt;wsp:rsid wsp:val=&quot;00D05962&quot;/&gt;&lt;wsp:rsid wsp:val=&quot;00D05FD4&quot;/&gt;&lt;wsp:rsid wsp:val=&quot;00D06088&quot;/&gt;&lt;wsp:rsid wsp:val=&quot;00D0675C&quot;/&gt;&lt;wsp:rsid wsp:val=&quot;00D06800&quot;/&gt;&lt;wsp:rsid wsp:val=&quot;00D06B22&quot;/&gt;&lt;wsp:rsid wsp:val=&quot;00D06DED&quot;/&gt;&lt;wsp:rsid wsp:val=&quot;00D0735B&quot;/&gt;&lt;wsp:rsid wsp:val=&quot;00D078A9&quot;/&gt;&lt;wsp:rsid wsp:val=&quot;00D078C9&quot;/&gt;&lt;wsp:rsid wsp:val=&quot;00D0794F&quot;/&gt;&lt;wsp:rsid wsp:val=&quot;00D07DCA&quot;/&gt;&lt;wsp:rsid wsp:val=&quot;00D07DFE&quot;/&gt;&lt;wsp:rsid wsp:val=&quot;00D105EB&quot;/&gt;&lt;wsp:rsid wsp:val=&quot;00D11668&quot;/&gt;&lt;wsp:rsid wsp:val=&quot;00D11873&quot;/&gt;&lt;wsp:rsid wsp:val=&quot;00D11C58&quot;/&gt;&lt;wsp:rsid wsp:val=&quot;00D11C73&quot;/&gt;&lt;wsp:rsid wsp:val=&quot;00D11EEE&quot;/&gt;&lt;wsp:rsid wsp:val=&quot;00D11FAE&quot;/&gt;&lt;wsp:rsid wsp:val=&quot;00D12440&quot;/&gt;&lt;wsp:rsid wsp:val=&quot;00D12487&quot;/&gt;&lt;wsp:rsid wsp:val=&quot;00D126E6&quot;/&gt;&lt;wsp:rsid wsp:val=&quot;00D12B75&quot;/&gt;&lt;wsp:rsid wsp:val=&quot;00D12D9D&quot;/&gt;&lt;wsp:rsid wsp:val=&quot;00D132BF&quot;/&gt;&lt;wsp:rsid wsp:val=&quot;00D13880&quot;/&gt;&lt;wsp:rsid wsp:val=&quot;00D13BBC&quot;/&gt;&lt;wsp:rsid wsp:val=&quot;00D13CCD&quot;/&gt;&lt;wsp:rsid wsp:val=&quot;00D14204&quot;/&gt;&lt;wsp:rsid wsp:val=&quot;00D142BC&quot;/&gt;&lt;wsp:rsid wsp:val=&quot;00D14BB2&quot;/&gt;&lt;wsp:rsid wsp:val=&quot;00D153CD&quot;/&gt;&lt;wsp:rsid wsp:val=&quot;00D156B2&quot;/&gt;&lt;wsp:rsid wsp:val=&quot;00D15D9D&quot;/&gt;&lt;wsp:rsid wsp:val=&quot;00D1624D&quot;/&gt;&lt;wsp:rsid wsp:val=&quot;00D16AC4&quot;/&gt;&lt;wsp:rsid wsp:val=&quot;00D16BA8&quot;/&gt;&lt;wsp:rsid wsp:val=&quot;00D174E5&quot;/&gt;&lt;wsp:rsid wsp:val=&quot;00D175B8&quot;/&gt;&lt;wsp:rsid wsp:val=&quot;00D17748&quot;/&gt;&lt;wsp:rsid wsp:val=&quot;00D17F37&quot;/&gt;&lt;wsp:rsid wsp:val=&quot;00D20171&quot;/&gt;&lt;wsp:rsid wsp:val=&quot;00D202D3&quot;/&gt;&lt;wsp:rsid wsp:val=&quot;00D20F77&quot;/&gt;&lt;wsp:rsid wsp:val=&quot;00D2109E&quot;/&gt;&lt;wsp:rsid wsp:val=&quot;00D215E6&quot;/&gt;&lt;wsp:rsid wsp:val=&quot;00D2171B&quot;/&gt;&lt;wsp:rsid wsp:val=&quot;00D217CE&quot;/&gt;&lt;wsp:rsid wsp:val=&quot;00D22148&quot;/&gt;&lt;wsp:rsid wsp:val=&quot;00D22D2B&quot;/&gt;&lt;wsp:rsid wsp:val=&quot;00D2322E&quot;/&gt;&lt;wsp:rsid wsp:val=&quot;00D23556&quot;/&gt;&lt;wsp:rsid wsp:val=&quot;00D2390D&quot;/&gt;&lt;wsp:rsid wsp:val=&quot;00D23972&quot;/&gt;&lt;wsp:rsid wsp:val=&quot;00D23B89&quot;/&gt;&lt;wsp:rsid wsp:val=&quot;00D23CE2&quot;/&gt;&lt;wsp:rsid wsp:val=&quot;00D23EAA&quot;/&gt;&lt;wsp:rsid wsp:val=&quot;00D24F96&quot;/&gt;&lt;wsp:rsid wsp:val=&quot;00D258A8&quot;/&gt;&lt;wsp:rsid wsp:val=&quot;00D2592C&quot;/&gt;&lt;wsp:rsid wsp:val=&quot;00D25A50&quot;/&gt;&lt;wsp:rsid wsp:val=&quot;00D26199&quot;/&gt;&lt;wsp:rsid wsp:val=&quot;00D261FB&quot;/&gt;&lt;wsp:rsid wsp:val=&quot;00D26283&quot;/&gt;&lt;wsp:rsid wsp:val=&quot;00D263B5&quot;/&gt;&lt;wsp:rsid wsp:val=&quot;00D26586&quot;/&gt;&lt;wsp:rsid wsp:val=&quot;00D268F4&quot;/&gt;&lt;wsp:rsid wsp:val=&quot;00D269DE&quot;/&gt;&lt;wsp:rsid wsp:val=&quot;00D26B1E&quot;/&gt;&lt;wsp:rsid wsp:val=&quot;00D26DBE&quot;/&gt;&lt;wsp:rsid wsp:val=&quot;00D27628&quot;/&gt;&lt;wsp:rsid wsp:val=&quot;00D27843&quot;/&gt;&lt;wsp:rsid wsp:val=&quot;00D27DF2&quot;/&gt;&lt;wsp:rsid wsp:val=&quot;00D27F01&quot;/&gt;&lt;wsp:rsid wsp:val=&quot;00D30B60&quot;/&gt;&lt;wsp:rsid wsp:val=&quot;00D30C46&quot;/&gt;&lt;wsp:rsid wsp:val=&quot;00D30FC7&quot;/&gt;&lt;wsp:rsid wsp:val=&quot;00D31B9F&quot;/&gt;&lt;wsp:rsid wsp:val=&quot;00D31BEA&quot;/&gt;&lt;wsp:rsid wsp:val=&quot;00D31E85&quot;/&gt;&lt;wsp:rsid wsp:val=&quot;00D32120&quot;/&gt;&lt;wsp:rsid wsp:val=&quot;00D32446&quot;/&gt;&lt;wsp:rsid wsp:val=&quot;00D3298A&quot;/&gt;&lt;wsp:rsid wsp:val=&quot;00D329ED&quot;/&gt;&lt;wsp:rsid wsp:val=&quot;00D32B6E&quot;/&gt;&lt;wsp:rsid wsp:val=&quot;00D33313&quot;/&gt;&lt;wsp:rsid wsp:val=&quot;00D33410&quot;/&gt;&lt;wsp:rsid wsp:val=&quot;00D33AB3&quot;/&gt;&lt;wsp:rsid wsp:val=&quot;00D33AFC&quot;/&gt;&lt;wsp:rsid wsp:val=&quot;00D33D07&quot;/&gt;&lt;wsp:rsid wsp:val=&quot;00D3410B&quot;/&gt;&lt;wsp:rsid wsp:val=&quot;00D344C9&quot;/&gt;&lt;wsp:rsid wsp:val=&quot;00D3461F&quot;/&gt;&lt;wsp:rsid wsp:val=&quot;00D35272&quot;/&gt;&lt;wsp:rsid wsp:val=&quot;00D353FF&quot;/&gt;&lt;wsp:rsid wsp:val=&quot;00D35BE8&quot;/&gt;&lt;wsp:rsid wsp:val=&quot;00D3609F&quot;/&gt;&lt;wsp:rsid wsp:val=&quot;00D3610A&quot;/&gt;&lt;wsp:rsid wsp:val=&quot;00D361F6&quot;/&gt;&lt;wsp:rsid wsp:val=&quot;00D3646C&quot;/&gt;&lt;wsp:rsid wsp:val=&quot;00D3668C&quot;/&gt;&lt;wsp:rsid wsp:val=&quot;00D366E7&quot;/&gt;&lt;wsp:rsid wsp:val=&quot;00D369EA&quot;/&gt;&lt;wsp:rsid wsp:val=&quot;00D36C8E&quot;/&gt;&lt;wsp:rsid wsp:val=&quot;00D36ED5&quot;/&gt;&lt;wsp:rsid wsp:val=&quot;00D37568&quot;/&gt;&lt;wsp:rsid wsp:val=&quot;00D37C2D&quot;/&gt;&lt;wsp:rsid wsp:val=&quot;00D403D9&quot;/&gt;&lt;wsp:rsid wsp:val=&quot;00D404CE&quot;/&gt;&lt;wsp:rsid wsp:val=&quot;00D40E24&quot;/&gt;&lt;wsp:rsid wsp:val=&quot;00D40E25&quot;/&gt;&lt;wsp:rsid wsp:val=&quot;00D40E78&quot;/&gt;&lt;wsp:rsid wsp:val=&quot;00D41009&quot;/&gt;&lt;wsp:rsid wsp:val=&quot;00D41901&quot;/&gt;&lt;wsp:rsid wsp:val=&quot;00D41B4E&quot;/&gt;&lt;wsp:rsid wsp:val=&quot;00D41B97&quot;/&gt;&lt;wsp:rsid wsp:val=&quot;00D41BD5&quot;/&gt;&lt;wsp:rsid wsp:val=&quot;00D41CD0&quot;/&gt;&lt;wsp:rsid wsp:val=&quot;00D41D9A&quot;/&gt;&lt;wsp:rsid wsp:val=&quot;00D420DA&quot;/&gt;&lt;wsp:rsid wsp:val=&quot;00D421D9&quot;/&gt;&lt;wsp:rsid wsp:val=&quot;00D422E4&quot;/&gt;&lt;wsp:rsid wsp:val=&quot;00D429DA&quot;/&gt;&lt;wsp:rsid wsp:val=&quot;00D42B71&quot;/&gt;&lt;wsp:rsid wsp:val=&quot;00D42B88&quot;/&gt;&lt;wsp:rsid wsp:val=&quot;00D435FC&quot;/&gt;&lt;wsp:rsid wsp:val=&quot;00D43888&quot;/&gt;&lt;wsp:rsid wsp:val=&quot;00D43E9E&quot;/&gt;&lt;wsp:rsid wsp:val=&quot;00D440D2&quot;/&gt;&lt;wsp:rsid wsp:val=&quot;00D44232&quot;/&gt;&lt;wsp:rsid wsp:val=&quot;00D4429F&quot;/&gt;&lt;wsp:rsid wsp:val=&quot;00D44336&quot;/&gt;&lt;wsp:rsid wsp:val=&quot;00D448BD&quot;/&gt;&lt;wsp:rsid wsp:val=&quot;00D44A5C&quot;/&gt;&lt;wsp:rsid wsp:val=&quot;00D44A68&quot;/&gt;&lt;wsp:rsid wsp:val=&quot;00D4501C&quot;/&gt;&lt;wsp:rsid wsp:val=&quot;00D4551B&quot;/&gt;&lt;wsp:rsid wsp:val=&quot;00D45581&quot;/&gt;&lt;wsp:rsid wsp:val=&quot;00D45C69&quot;/&gt;&lt;wsp:rsid wsp:val=&quot;00D45ED8&quot;/&gt;&lt;wsp:rsid wsp:val=&quot;00D466E5&quot;/&gt;&lt;wsp:rsid wsp:val=&quot;00D467C7&quot;/&gt;&lt;wsp:rsid wsp:val=&quot;00D4688E&quot;/&gt;&lt;wsp:rsid wsp:val=&quot;00D46899&quot;/&gt;&lt;wsp:rsid wsp:val=&quot;00D46B9E&quot;/&gt;&lt;wsp:rsid wsp:val=&quot;00D46C9C&quot;/&gt;&lt;wsp:rsid wsp:val=&quot;00D46F2D&quot;/&gt;&lt;wsp:rsid wsp:val=&quot;00D471EF&quot;/&gt;&lt;wsp:rsid wsp:val=&quot;00D471F9&quot;/&gt;&lt;wsp:rsid wsp:val=&quot;00D475CC&quot;/&gt;&lt;wsp:rsid wsp:val=&quot;00D4774B&quot;/&gt;&lt;wsp:rsid wsp:val=&quot;00D477E2&quot;/&gt;&lt;wsp:rsid wsp:val=&quot;00D47C14&quot;/&gt;&lt;wsp:rsid wsp:val=&quot;00D501B2&quot;/&gt;&lt;wsp:rsid wsp:val=&quot;00D502B4&quot;/&gt;&lt;wsp:rsid wsp:val=&quot;00D5044A&quot;/&gt;&lt;wsp:rsid wsp:val=&quot;00D5082A&quot;/&gt;&lt;wsp:rsid wsp:val=&quot;00D50C12&quot;/&gt;&lt;wsp:rsid wsp:val=&quot;00D50F95&quot;/&gt;&lt;wsp:rsid wsp:val=&quot;00D5102A&quot;/&gt;&lt;wsp:rsid wsp:val=&quot;00D513F0&quot;/&gt;&lt;wsp:rsid wsp:val=&quot;00D5146D&quot;/&gt;&lt;wsp:rsid wsp:val=&quot;00D51565&quot;/&gt;&lt;wsp:rsid wsp:val=&quot;00D5163E&quot;/&gt;&lt;wsp:rsid wsp:val=&quot;00D51AAF&quot;/&gt;&lt;wsp:rsid wsp:val=&quot;00D51CBB&quot;/&gt;&lt;wsp:rsid wsp:val=&quot;00D51F84&quot;/&gt;&lt;wsp:rsid wsp:val=&quot;00D51F90&quot;/&gt;&lt;wsp:rsid wsp:val=&quot;00D52200&quot;/&gt;&lt;wsp:rsid wsp:val=&quot;00D525A6&quot;/&gt;&lt;wsp:rsid wsp:val=&quot;00D5294C&quot;/&gt;&lt;wsp:rsid wsp:val=&quot;00D5342F&quot;/&gt;&lt;wsp:rsid wsp:val=&quot;00D53539&quot;/&gt;&lt;wsp:rsid wsp:val=&quot;00D53768&quot;/&gt;&lt;wsp:rsid wsp:val=&quot;00D53C63&quot;/&gt;&lt;wsp:rsid wsp:val=&quot;00D54B87&quot;/&gt;&lt;wsp:rsid wsp:val=&quot;00D54C59&quot;/&gt;&lt;wsp:rsid wsp:val=&quot;00D54D88&quot;/&gt;&lt;wsp:rsid wsp:val=&quot;00D55115&quot;/&gt;&lt;wsp:rsid wsp:val=&quot;00D5521C&quot;/&gt;&lt;wsp:rsid wsp:val=&quot;00D552BA&quot;/&gt;&lt;wsp:rsid wsp:val=&quot;00D554E6&quot;/&gt;&lt;wsp:rsid wsp:val=&quot;00D55723&quot;/&gt;&lt;wsp:rsid wsp:val=&quot;00D55B68&quot;/&gt;&lt;wsp:rsid wsp:val=&quot;00D55C37&quot;/&gt;&lt;wsp:rsid wsp:val=&quot;00D5627D&quot;/&gt;&lt;wsp:rsid wsp:val=&quot;00D56330&quot;/&gt;&lt;wsp:rsid wsp:val=&quot;00D563C2&quot;/&gt;&lt;wsp:rsid wsp:val=&quot;00D56450&quot;/&gt;&lt;wsp:rsid wsp:val=&quot;00D56544&quot;/&gt;&lt;wsp:rsid wsp:val=&quot;00D56561&quot;/&gt;&lt;wsp:rsid wsp:val=&quot;00D56C31&quot;/&gt;&lt;wsp:rsid wsp:val=&quot;00D56D65&quot;/&gt;&lt;wsp:rsid wsp:val=&quot;00D56E86&quot;/&gt;&lt;wsp:rsid wsp:val=&quot;00D57291&quot;/&gt;&lt;wsp:rsid wsp:val=&quot;00D572B2&quot;/&gt;&lt;wsp:rsid wsp:val=&quot;00D578C5&quot;/&gt;&lt;wsp:rsid wsp:val=&quot;00D57C20&quot;/&gt;&lt;wsp:rsid wsp:val=&quot;00D57CEB&quot;/&gt;&lt;wsp:rsid wsp:val=&quot;00D57F0A&quot;/&gt;&lt;wsp:rsid wsp:val=&quot;00D600BE&quot;/&gt;&lt;wsp:rsid wsp:val=&quot;00D601BA&quot;/&gt;&lt;wsp:rsid wsp:val=&quot;00D60207&quot;/&gt;&lt;wsp:rsid wsp:val=&quot;00D60356&quot;/&gt;&lt;wsp:rsid wsp:val=&quot;00D60BCB&quot;/&gt;&lt;wsp:rsid wsp:val=&quot;00D60CB2&quot;/&gt;&lt;wsp:rsid wsp:val=&quot;00D60DD4&quot;/&gt;&lt;wsp:rsid wsp:val=&quot;00D610A5&quot;/&gt;&lt;wsp:rsid wsp:val=&quot;00D61834&quot;/&gt;&lt;wsp:rsid wsp:val=&quot;00D620D9&quot;/&gt;&lt;wsp:rsid wsp:val=&quot;00D62243&quot;/&gt;&lt;wsp:rsid wsp:val=&quot;00D62334&quot;/&gt;&lt;wsp:rsid wsp:val=&quot;00D6278F&quot;/&gt;&lt;wsp:rsid wsp:val=&quot;00D62798&quot;/&gt;&lt;wsp:rsid wsp:val=&quot;00D62949&quot;/&gt;&lt;wsp:rsid wsp:val=&quot;00D62B51&quot;/&gt;&lt;wsp:rsid wsp:val=&quot;00D62DEC&quot;/&gt;&lt;wsp:rsid wsp:val=&quot;00D634D4&quot;/&gt;&lt;wsp:rsid wsp:val=&quot;00D63BAD&quot;/&gt;&lt;wsp:rsid wsp:val=&quot;00D63C5F&quot;/&gt;&lt;wsp:rsid wsp:val=&quot;00D640A3&quot;/&gt;&lt;wsp:rsid wsp:val=&quot;00D6410E&quot;/&gt;&lt;wsp:rsid wsp:val=&quot;00D64176&quot;/&gt;&lt;wsp:rsid wsp:val=&quot;00D64280&quot;/&gt;&lt;wsp:rsid wsp:val=&quot;00D6433E&quot;/&gt;&lt;wsp:rsid wsp:val=&quot;00D64346&quot;/&gt;&lt;wsp:rsid wsp:val=&quot;00D6447E&quot;/&gt;&lt;wsp:rsid wsp:val=&quot;00D647F9&quot;/&gt;&lt;wsp:rsid wsp:val=&quot;00D6485C&quot;/&gt;&lt;wsp:rsid wsp:val=&quot;00D64CB8&quot;/&gt;&lt;wsp:rsid wsp:val=&quot;00D65404&quot;/&gt;&lt;wsp:rsid wsp:val=&quot;00D6575A&quot;/&gt;&lt;wsp:rsid wsp:val=&quot;00D65837&quot;/&gt;&lt;wsp:rsid wsp:val=&quot;00D65AAD&quot;/&gt;&lt;wsp:rsid wsp:val=&quot;00D66022&quot;/&gt;&lt;wsp:rsid wsp:val=&quot;00D66065&quot;/&gt;&lt;wsp:rsid wsp:val=&quot;00D662E2&quot;/&gt;&lt;wsp:rsid wsp:val=&quot;00D66657&quot;/&gt;&lt;wsp:rsid wsp:val=&quot;00D668FD&quot;/&gt;&lt;wsp:rsid wsp:val=&quot;00D66DAA&quot;/&gt;&lt;wsp:rsid wsp:val=&quot;00D7010A&quot;/&gt;&lt;wsp:rsid wsp:val=&quot;00D7040B&quot;/&gt;&lt;wsp:rsid wsp:val=&quot;00D70824&quot;/&gt;&lt;wsp:rsid wsp:val=&quot;00D70F5E&quot;/&gt;&lt;wsp:rsid wsp:val=&quot;00D70F87&quot;/&gt;&lt;wsp:rsid wsp:val=&quot;00D7116B&quot;/&gt;&lt;wsp:rsid wsp:val=&quot;00D7123A&quot;/&gt;&lt;wsp:rsid wsp:val=&quot;00D71259&quot;/&gt;&lt;wsp:rsid wsp:val=&quot;00D71D45&quot;/&gt;&lt;wsp:rsid wsp:val=&quot;00D73209&quot;/&gt;&lt;wsp:rsid wsp:val=&quot;00D73337&quot;/&gt;&lt;wsp:rsid wsp:val=&quot;00D73347&quot;/&gt;&lt;wsp:rsid wsp:val=&quot;00D73A3C&quot;/&gt;&lt;wsp:rsid wsp:val=&quot;00D73A6B&quot;/&gt;&lt;wsp:rsid wsp:val=&quot;00D73B96&quot;/&gt;&lt;wsp:rsid wsp:val=&quot;00D73DAD&quot;/&gt;&lt;wsp:rsid wsp:val=&quot;00D73DE0&quot;/&gt;&lt;wsp:rsid wsp:val=&quot;00D73E0D&quot;/&gt;&lt;wsp:rsid wsp:val=&quot;00D740A5&quot;/&gt;&lt;wsp:rsid wsp:val=&quot;00D74461&quot;/&gt;&lt;wsp:rsid wsp:val=&quot;00D7480B&quot;/&gt;&lt;wsp:rsid wsp:val=&quot;00D74AF7&quot;/&gt;&lt;wsp:rsid wsp:val=&quot;00D74EA0&quot;/&gt;&lt;wsp:rsid wsp:val=&quot;00D7505F&quot;/&gt;&lt;wsp:rsid wsp:val=&quot;00D7568F&quot;/&gt;&lt;wsp:rsid wsp:val=&quot;00D75843&quot;/&gt;&lt;wsp:rsid wsp:val=&quot;00D758A0&quot;/&gt;&lt;wsp:rsid wsp:val=&quot;00D758A1&quot;/&gt;&lt;wsp:rsid wsp:val=&quot;00D75CD8&quot;/&gt;&lt;wsp:rsid wsp:val=&quot;00D75E85&quot;/&gt;&lt;wsp:rsid wsp:val=&quot;00D761CB&quot;/&gt;&lt;wsp:rsid wsp:val=&quot;00D76A4B&quot;/&gt;&lt;wsp:rsid wsp:val=&quot;00D76DDA&quot;/&gt;&lt;wsp:rsid wsp:val=&quot;00D76E83&quot;/&gt;&lt;wsp:rsid wsp:val=&quot;00D771C9&quot;/&gt;&lt;wsp:rsid wsp:val=&quot;00D776EF&quot;/&gt;&lt;wsp:rsid wsp:val=&quot;00D778C8&quot;/&gt;&lt;wsp:rsid wsp:val=&quot;00D77B6A&quot;/&gt;&lt;wsp:rsid wsp:val=&quot;00D77C05&quot;/&gt;&lt;wsp:rsid wsp:val=&quot;00D800A1&quot;/&gt;&lt;wsp:rsid wsp:val=&quot;00D801DE&quot;/&gt;&lt;wsp:rsid wsp:val=&quot;00D8036A&quot;/&gt;&lt;wsp:rsid wsp:val=&quot;00D80AB8&quot;/&gt;&lt;wsp:rsid wsp:val=&quot;00D80C93&quot;/&gt;&lt;wsp:rsid wsp:val=&quot;00D80CCB&quot;/&gt;&lt;wsp:rsid wsp:val=&quot;00D812D3&quot;/&gt;&lt;wsp:rsid wsp:val=&quot;00D81307&quot;/&gt;&lt;wsp:rsid wsp:val=&quot;00D81491&quot;/&gt;&lt;wsp:rsid wsp:val=&quot;00D817FD&quot;/&gt;&lt;wsp:rsid wsp:val=&quot;00D81AF1&quot;/&gt;&lt;wsp:rsid wsp:val=&quot;00D81E9C&quot;/&gt;&lt;wsp:rsid wsp:val=&quot;00D820F3&quot;/&gt;&lt;wsp:rsid wsp:val=&quot;00D82543&quot;/&gt;&lt;wsp:rsid wsp:val=&quot;00D829AC&quot;/&gt;&lt;wsp:rsid wsp:val=&quot;00D82CF4&quot;/&gt;&lt;wsp:rsid wsp:val=&quot;00D83401&quot;/&gt;&lt;wsp:rsid wsp:val=&quot;00D838CD&quot;/&gt;&lt;wsp:rsid wsp:val=&quot;00D83B14&quot;/&gt;&lt;wsp:rsid wsp:val=&quot;00D83EE4&quot;/&gt;&lt;wsp:rsid wsp:val=&quot;00D84268&quot;/&gt;&lt;wsp:rsid wsp:val=&quot;00D84464&quot;/&gt;&lt;wsp:rsid wsp:val=&quot;00D846C5&quot;/&gt;&lt;wsp:rsid wsp:val=&quot;00D84B19&quot;/&gt;&lt;wsp:rsid wsp:val=&quot;00D853C3&quot;/&gt;&lt;wsp:rsid wsp:val=&quot;00D8588D&quot;/&gt;&lt;wsp:rsid wsp:val=&quot;00D85C44&quot;/&gt;&lt;wsp:rsid wsp:val=&quot;00D86343&quot;/&gt;&lt;wsp:rsid wsp:val=&quot;00D86B2B&quot;/&gt;&lt;wsp:rsid wsp:val=&quot;00D86B37&quot;/&gt;&lt;wsp:rsid wsp:val=&quot;00D86ED1&quot;/&gt;&lt;wsp:rsid wsp:val=&quot;00D87154&quot;/&gt;&lt;wsp:rsid wsp:val=&quot;00D8757E&quot;/&gt;&lt;wsp:rsid wsp:val=&quot;00D8778A&quot;/&gt;&lt;wsp:rsid wsp:val=&quot;00D87F82&quot;/&gt;&lt;wsp:rsid wsp:val=&quot;00D91009&quot;/&gt;&lt;wsp:rsid wsp:val=&quot;00D9120D&quot;/&gt;&lt;wsp:rsid wsp:val=&quot;00D9126A&quot;/&gt;&lt;wsp:rsid wsp:val=&quot;00D912DF&quot;/&gt;&lt;wsp:rsid wsp:val=&quot;00D9160F&quot;/&gt;&lt;wsp:rsid wsp:val=&quot;00D9163E&quot;/&gt;&lt;wsp:rsid wsp:val=&quot;00D919CC&quot;/&gt;&lt;wsp:rsid wsp:val=&quot;00D91C54&quot;/&gt;&lt;wsp:rsid wsp:val=&quot;00D91E52&quot;/&gt;&lt;wsp:rsid wsp:val=&quot;00D91F8C&quot;/&gt;&lt;wsp:rsid wsp:val=&quot;00D921E5&quot;/&gt;&lt;wsp:rsid wsp:val=&quot;00D92265&quot;/&gt;&lt;wsp:rsid wsp:val=&quot;00D9230B&quot;/&gt;&lt;wsp:rsid wsp:val=&quot;00D923B9&quot;/&gt;&lt;wsp:rsid wsp:val=&quot;00D92558&quot;/&gt;&lt;wsp:rsid wsp:val=&quot;00D92559&quot;/&gt;&lt;wsp:rsid wsp:val=&quot;00D925F1&quot;/&gt;&lt;wsp:rsid wsp:val=&quot;00D92633&quot;/&gt;&lt;wsp:rsid wsp:val=&quot;00D92CBC&quot;/&gt;&lt;wsp:rsid wsp:val=&quot;00D92FD3&quot;/&gt;&lt;wsp:rsid wsp:val=&quot;00D931F2&quot;/&gt;&lt;wsp:rsid wsp:val=&quot;00D93D5E&quot;/&gt;&lt;wsp:rsid wsp:val=&quot;00D948A0&quot;/&gt;&lt;wsp:rsid wsp:val=&quot;00D94BB0&quot;/&gt;&lt;wsp:rsid wsp:val=&quot;00D94C0C&quot;/&gt;&lt;wsp:rsid wsp:val=&quot;00D94FF3&quot;/&gt;&lt;wsp:rsid wsp:val=&quot;00D957C0&quot;/&gt;&lt;wsp:rsid wsp:val=&quot;00D95BF0&quot;/&gt;&lt;wsp:rsid wsp:val=&quot;00D95BFF&quot;/&gt;&lt;wsp:rsid wsp:val=&quot;00D95F44&quot;/&gt;&lt;wsp:rsid wsp:val=&quot;00D96193&quot;/&gt;&lt;wsp:rsid wsp:val=&quot;00D96780&quot;/&gt;&lt;wsp:rsid wsp:val=&quot;00D96DD2&quot;/&gt;&lt;wsp:rsid wsp:val=&quot;00D97DCE&quot;/&gt;&lt;wsp:rsid wsp:val=&quot;00D97E86&quot;/&gt;&lt;wsp:rsid wsp:val=&quot;00DA0FC0&quot;/&gt;&lt;wsp:rsid wsp:val=&quot;00DA1054&quot;/&gt;&lt;wsp:rsid wsp:val=&quot;00DA1D80&quot;/&gt;&lt;wsp:rsid wsp:val=&quot;00DA2046&quot;/&gt;&lt;wsp:rsid wsp:val=&quot;00DA23D2&quot;/&gt;&lt;wsp:rsid wsp:val=&quot;00DA25F8&quot;/&gt;&lt;wsp:rsid wsp:val=&quot;00DA29C4&quot;/&gt;&lt;wsp:rsid wsp:val=&quot;00DA2B47&quot;/&gt;&lt;wsp:rsid wsp:val=&quot;00DA2CD7&quot;/&gt;&lt;wsp:rsid wsp:val=&quot;00DA2D90&quot;/&gt;&lt;wsp:rsid wsp:val=&quot;00DA3335&quot;/&gt;&lt;wsp:rsid wsp:val=&quot;00DA3462&quot;/&gt;&lt;wsp:rsid wsp:val=&quot;00DA392D&quot;/&gt;&lt;wsp:rsid wsp:val=&quot;00DA3A76&quot;/&gt;&lt;wsp:rsid wsp:val=&quot;00DA3B43&quot;/&gt;&lt;wsp:rsid wsp:val=&quot;00DA3BE7&quot;/&gt;&lt;wsp:rsid wsp:val=&quot;00DA3EEC&quot;/&gt;&lt;wsp:rsid wsp:val=&quot;00DA3F00&quot;/&gt;&lt;wsp:rsid wsp:val=&quot;00DA43CA&quot;/&gt;&lt;wsp:rsid wsp:val=&quot;00DA492A&quot;/&gt;&lt;wsp:rsid wsp:val=&quot;00DA4A0C&quot;/&gt;&lt;wsp:rsid wsp:val=&quot;00DA4D11&quot;/&gt;&lt;wsp:rsid wsp:val=&quot;00DA571D&quot;/&gt;&lt;wsp:rsid wsp:val=&quot;00DA59A6&quot;/&gt;&lt;wsp:rsid wsp:val=&quot;00DA5A53&quot;/&gt;&lt;wsp:rsid wsp:val=&quot;00DA5CA9&quot;/&gt;&lt;wsp:rsid wsp:val=&quot;00DA5E35&quot;/&gt;&lt;wsp:rsid wsp:val=&quot;00DA5E7E&quot;/&gt;&lt;wsp:rsid wsp:val=&quot;00DA5EB0&quot;/&gt;&lt;wsp:rsid wsp:val=&quot;00DA64EB&quot;/&gt;&lt;wsp:rsid wsp:val=&quot;00DA714A&quot;/&gt;&lt;wsp:rsid wsp:val=&quot;00DA71AF&quot;/&gt;&lt;wsp:rsid wsp:val=&quot;00DA727D&quot;/&gt;&lt;wsp:rsid wsp:val=&quot;00DA7A85&quot;/&gt;&lt;wsp:rsid wsp:val=&quot;00DA7B43&quot;/&gt;&lt;wsp:rsid wsp:val=&quot;00DA7BC7&quot;/&gt;&lt;wsp:rsid wsp:val=&quot;00DA7E4C&quot;/&gt;&lt;wsp:rsid wsp:val=&quot;00DB0487&quot;/&gt;&lt;wsp:rsid wsp:val=&quot;00DB0564&quot;/&gt;&lt;wsp:rsid wsp:val=&quot;00DB081D&quot;/&gt;&lt;wsp:rsid wsp:val=&quot;00DB09EE&quot;/&gt;&lt;wsp:rsid wsp:val=&quot;00DB1239&quot;/&gt;&lt;wsp:rsid wsp:val=&quot;00DB1539&quot;/&gt;&lt;wsp:rsid wsp:val=&quot;00DB1F98&quot;/&gt;&lt;wsp:rsid wsp:val=&quot;00DB2551&quot;/&gt;&lt;wsp:rsid wsp:val=&quot;00DB286C&quot;/&gt;&lt;wsp:rsid wsp:val=&quot;00DB2B98&quot;/&gt;&lt;wsp:rsid wsp:val=&quot;00DB2DC2&quot;/&gt;&lt;wsp:rsid wsp:val=&quot;00DB35C7&quot;/&gt;&lt;wsp:rsid wsp:val=&quot;00DB39DE&quot;/&gt;&lt;wsp:rsid wsp:val=&quot;00DB3D52&quot;/&gt;&lt;wsp:rsid wsp:val=&quot;00DB4267&quot;/&gt;&lt;wsp:rsid wsp:val=&quot;00DB42C3&quot;/&gt;&lt;wsp:rsid wsp:val=&quot;00DB4322&quot;/&gt;&lt;wsp:rsid wsp:val=&quot;00DB4F9D&quot;/&gt;&lt;wsp:rsid wsp:val=&quot;00DB5512&quot;/&gt;&lt;wsp:rsid wsp:val=&quot;00DB5863&quot;/&gt;&lt;wsp:rsid wsp:val=&quot;00DB5A21&quot;/&gt;&lt;wsp:rsid wsp:val=&quot;00DB5BEA&quot;/&gt;&lt;wsp:rsid wsp:val=&quot;00DB5CAA&quot;/&gt;&lt;wsp:rsid wsp:val=&quot;00DB5DEB&quot;/&gt;&lt;wsp:rsid wsp:val=&quot;00DB5EE5&quot;/&gt;&lt;wsp:rsid wsp:val=&quot;00DB62A6&quot;/&gt;&lt;wsp:rsid wsp:val=&quot;00DB6500&quot;/&gt;&lt;wsp:rsid wsp:val=&quot;00DB6598&quot;/&gt;&lt;wsp:rsid wsp:val=&quot;00DB6798&quot;/&gt;&lt;wsp:rsid wsp:val=&quot;00DB68B4&quot;/&gt;&lt;wsp:rsid wsp:val=&quot;00DB68FF&quot;/&gt;&lt;wsp:rsid wsp:val=&quot;00DB6FA9&quot;/&gt;&lt;wsp:rsid wsp:val=&quot;00DB71FD&quot;/&gt;&lt;wsp:rsid wsp:val=&quot;00DB7427&quot;/&gt;&lt;wsp:rsid wsp:val=&quot;00DB749A&quot;/&gt;&lt;wsp:rsid wsp:val=&quot;00DB777F&quot;/&gt;&lt;wsp:rsid wsp:val=&quot;00DB79CC&quot;/&gt;&lt;wsp:rsid wsp:val=&quot;00DB7D70&quot;/&gt;&lt;wsp:rsid wsp:val=&quot;00DB7E8C&quot;/&gt;&lt;wsp:rsid wsp:val=&quot;00DC0715&quot;/&gt;&lt;wsp:rsid wsp:val=&quot;00DC0856&quot;/&gt;&lt;wsp:rsid wsp:val=&quot;00DC0F93&quot;/&gt;&lt;wsp:rsid wsp:val=&quot;00DC12FB&quot;/&gt;&lt;wsp:rsid wsp:val=&quot;00DC1384&quot;/&gt;&lt;wsp:rsid wsp:val=&quot;00DC13D4&quot;/&gt;&lt;wsp:rsid wsp:val=&quot;00DC1479&quot;/&gt;&lt;wsp:rsid wsp:val=&quot;00DC1624&quot;/&gt;&lt;wsp:rsid wsp:val=&quot;00DC162B&quot;/&gt;&lt;wsp:rsid wsp:val=&quot;00DC1763&quot;/&gt;&lt;wsp:rsid wsp:val=&quot;00DC2188&quot;/&gt;&lt;wsp:rsid wsp:val=&quot;00DC22B7&quot;/&gt;&lt;wsp:rsid wsp:val=&quot;00DC22C5&quot;/&gt;&lt;wsp:rsid wsp:val=&quot;00DC257F&quot;/&gt;&lt;wsp:rsid wsp:val=&quot;00DC2898&quot;/&gt;&lt;wsp:rsid wsp:val=&quot;00DC28A6&quot;/&gt;&lt;wsp:rsid wsp:val=&quot;00DC28EC&quot;/&gt;&lt;wsp:rsid wsp:val=&quot;00DC392F&quot;/&gt;&lt;wsp:rsid wsp:val=&quot;00DC3E1F&quot;/&gt;&lt;wsp:rsid wsp:val=&quot;00DC452B&quot;/&gt;&lt;wsp:rsid wsp:val=&quot;00DC4B72&quot;/&gt;&lt;wsp:rsid wsp:val=&quot;00DC4CCD&quot;/&gt;&lt;wsp:rsid wsp:val=&quot;00DC4D82&quot;/&gt;&lt;wsp:rsid wsp:val=&quot;00DC4E9C&quot;/&gt;&lt;wsp:rsid wsp:val=&quot;00DC522A&quot;/&gt;&lt;wsp:rsid wsp:val=&quot;00DC522F&quot;/&gt;&lt;wsp:rsid wsp:val=&quot;00DC560A&quot;/&gt;&lt;wsp:rsid wsp:val=&quot;00DC574D&quot;/&gt;&lt;wsp:rsid wsp:val=&quot;00DC588E&quot;/&gt;&lt;wsp:rsid wsp:val=&quot;00DC592C&quot;/&gt;&lt;wsp:rsid wsp:val=&quot;00DC5E66&quot;/&gt;&lt;wsp:rsid wsp:val=&quot;00DC65D8&quot;/&gt;&lt;wsp:rsid wsp:val=&quot;00DC6A94&quot;/&gt;&lt;wsp:rsid wsp:val=&quot;00DC6B82&quot;/&gt;&lt;wsp:rsid wsp:val=&quot;00DC7073&quot;/&gt;&lt;wsp:rsid wsp:val=&quot;00DC765F&quot;/&gt;&lt;wsp:rsid wsp:val=&quot;00DC7722&quot;/&gt;&lt;wsp:rsid wsp:val=&quot;00DC7890&quot;/&gt;&lt;wsp:rsid wsp:val=&quot;00DC7DAD&quot;/&gt;&lt;wsp:rsid wsp:val=&quot;00DC7E92&quot;/&gt;&lt;wsp:rsid wsp:val=&quot;00DD02C4&quot;/&gt;&lt;wsp:rsid wsp:val=&quot;00DD0877&quot;/&gt;&lt;wsp:rsid wsp:val=&quot;00DD0C93&quot;/&gt;&lt;wsp:rsid wsp:val=&quot;00DD0D46&quot;/&gt;&lt;wsp:rsid wsp:val=&quot;00DD1213&quot;/&gt;&lt;wsp:rsid wsp:val=&quot;00DD128A&quot;/&gt;&lt;wsp:rsid wsp:val=&quot;00DD12B1&quot;/&gt;&lt;wsp:rsid wsp:val=&quot;00DD12B5&quot;/&gt;&lt;wsp:rsid wsp:val=&quot;00DD1422&quot;/&gt;&lt;wsp:rsid wsp:val=&quot;00DD1947&quot;/&gt;&lt;wsp:rsid wsp:val=&quot;00DD1A59&quot;/&gt;&lt;wsp:rsid wsp:val=&quot;00DD1ED7&quot;/&gt;&lt;wsp:rsid wsp:val=&quot;00DD242B&quot;/&gt;&lt;wsp:rsid wsp:val=&quot;00DD2FE5&quot;/&gt;&lt;wsp:rsid wsp:val=&quot;00DD3184&quot;/&gt;&lt;wsp:rsid wsp:val=&quot;00DD3401&quot;/&gt;&lt;wsp:rsid wsp:val=&quot;00DD3430&quot;/&gt;&lt;wsp:rsid wsp:val=&quot;00DD3480&quot;/&gt;&lt;wsp:rsid wsp:val=&quot;00DD3565&quot;/&gt;&lt;wsp:rsid wsp:val=&quot;00DD35E2&quot;/&gt;&lt;wsp:rsid wsp:val=&quot;00DD476F&quot;/&gt;&lt;wsp:rsid wsp:val=&quot;00DD49D3&quot;/&gt;&lt;wsp:rsid wsp:val=&quot;00DD50F2&quot;/&gt;&lt;wsp:rsid wsp:val=&quot;00DD550A&quot;/&gt;&lt;wsp:rsid wsp:val=&quot;00DD598B&quot;/&gt;&lt;wsp:rsid wsp:val=&quot;00DD59BF&quot;/&gt;&lt;wsp:rsid wsp:val=&quot;00DD5BBE&quot;/&gt;&lt;wsp:rsid wsp:val=&quot;00DD6396&quot;/&gt;&lt;wsp:rsid wsp:val=&quot;00DD6A58&quot;/&gt;&lt;wsp:rsid wsp:val=&quot;00DD6C70&quot;/&gt;&lt;wsp:rsid wsp:val=&quot;00DD6CED&quot;/&gt;&lt;wsp:rsid wsp:val=&quot;00DD6DA2&quot;/&gt;&lt;wsp:rsid wsp:val=&quot;00DD7153&quot;/&gt;&lt;wsp:rsid wsp:val=&quot;00DD761C&quot;/&gt;&lt;wsp:rsid wsp:val=&quot;00DD76AF&quot;/&gt;&lt;wsp:rsid wsp:val=&quot;00DD7B13&quot;/&gt;&lt;wsp:rsid wsp:val=&quot;00DD7DF3&quot;/&gt;&lt;wsp:rsid wsp:val=&quot;00DE0171&quot;/&gt;&lt;wsp:rsid wsp:val=&quot;00DE01E6&quot;/&gt;&lt;wsp:rsid wsp:val=&quot;00DE0333&quot;/&gt;&lt;wsp:rsid wsp:val=&quot;00DE0558&quot;/&gt;&lt;wsp:rsid wsp:val=&quot;00DE1039&quot;/&gt;&lt;wsp:rsid wsp:val=&quot;00DE151C&quot;/&gt;&lt;wsp:rsid wsp:val=&quot;00DE1E5B&quot;/&gt;&lt;wsp:rsid wsp:val=&quot;00DE21CF&quot;/&gt;&lt;wsp:rsid wsp:val=&quot;00DE26D3&quot;/&gt;&lt;wsp:rsid wsp:val=&quot;00DE279F&quot;/&gt;&lt;wsp:rsid wsp:val=&quot;00DE27ED&quot;/&gt;&lt;wsp:rsid wsp:val=&quot;00DE2D4B&quot;/&gt;&lt;wsp:rsid wsp:val=&quot;00DE3083&quot;/&gt;&lt;wsp:rsid wsp:val=&quot;00DE38C2&quot;/&gt;&lt;wsp:rsid wsp:val=&quot;00DE3915&quot;/&gt;&lt;wsp:rsid wsp:val=&quot;00DE3DC5&quot;/&gt;&lt;wsp:rsid wsp:val=&quot;00DE3E7C&quot;/&gt;&lt;wsp:rsid wsp:val=&quot;00DE3F63&quot;/&gt;&lt;wsp:rsid wsp:val=&quot;00DE464E&quot;/&gt;&lt;wsp:rsid wsp:val=&quot;00DE4664&quot;/&gt;&lt;wsp:rsid wsp:val=&quot;00DE47CE&quot;/&gt;&lt;wsp:rsid wsp:val=&quot;00DE480D&quot;/&gt;&lt;wsp:rsid wsp:val=&quot;00DE4B0C&quot;/&gt;&lt;wsp:rsid wsp:val=&quot;00DE4D74&quot;/&gt;&lt;wsp:rsid wsp:val=&quot;00DE516B&quot;/&gt;&lt;wsp:rsid wsp:val=&quot;00DE53E4&quot;/&gt;&lt;wsp:rsid wsp:val=&quot;00DE5E4B&quot;/&gt;&lt;wsp:rsid wsp:val=&quot;00DE603C&quot;/&gt;&lt;wsp:rsid wsp:val=&quot;00DE61AA&quot;/&gt;&lt;wsp:rsid wsp:val=&quot;00DE629B&quot;/&gt;&lt;wsp:rsid wsp:val=&quot;00DE62E3&quot;/&gt;&lt;wsp:rsid wsp:val=&quot;00DE7012&quot;/&gt;&lt;wsp:rsid wsp:val=&quot;00DE7391&quot;/&gt;&lt;wsp:rsid wsp:val=&quot;00DE7521&quot;/&gt;&lt;wsp:rsid wsp:val=&quot;00DE7D03&quot;/&gt;&lt;wsp:rsid wsp:val=&quot;00DF02EC&quot;/&gt;&lt;wsp:rsid wsp:val=&quot;00DF0D33&quot;/&gt;&lt;wsp:rsid wsp:val=&quot;00DF0E63&quot;/&gt;&lt;wsp:rsid wsp:val=&quot;00DF1225&quot;/&gt;&lt;wsp:rsid wsp:val=&quot;00DF1280&quot;/&gt;&lt;wsp:rsid wsp:val=&quot;00DF1300&quot;/&gt;&lt;wsp:rsid wsp:val=&quot;00DF1453&quot;/&gt;&lt;wsp:rsid wsp:val=&quot;00DF1ADA&quot;/&gt;&lt;wsp:rsid wsp:val=&quot;00DF1CFA&quot;/&gt;&lt;wsp:rsid wsp:val=&quot;00DF1DE2&quot;/&gt;&lt;wsp:rsid wsp:val=&quot;00DF1FD6&quot;/&gt;&lt;wsp:rsid wsp:val=&quot;00DF26D0&quot;/&gt;&lt;wsp:rsid wsp:val=&quot;00DF28A8&quot;/&gt;&lt;wsp:rsid wsp:val=&quot;00DF2B37&quot;/&gt;&lt;wsp:rsid wsp:val=&quot;00DF2DDB&quot;/&gt;&lt;wsp:rsid wsp:val=&quot;00DF3195&quot;/&gt;&lt;wsp:rsid wsp:val=&quot;00DF32AF&quot;/&gt;&lt;wsp:rsid wsp:val=&quot;00DF3307&quot;/&gt;&lt;wsp:rsid wsp:val=&quot;00DF3492&quot;/&gt;&lt;wsp:rsid wsp:val=&quot;00DF3A17&quot;/&gt;&lt;wsp:rsid wsp:val=&quot;00DF3A6C&quot;/&gt;&lt;wsp:rsid wsp:val=&quot;00DF4091&quot;/&gt;&lt;wsp:rsid wsp:val=&quot;00DF4158&quot;/&gt;&lt;wsp:rsid wsp:val=&quot;00DF440F&quot;/&gt;&lt;wsp:rsid wsp:val=&quot;00DF4430&quot;/&gt;&lt;wsp:rsid wsp:val=&quot;00DF452A&quot;/&gt;&lt;wsp:rsid wsp:val=&quot;00DF4920&quot;/&gt;&lt;wsp:rsid wsp:val=&quot;00DF4BE5&quot;/&gt;&lt;wsp:rsid wsp:val=&quot;00DF4C07&quot;/&gt;&lt;wsp:rsid wsp:val=&quot;00DF4DEA&quot;/&gt;&lt;wsp:rsid wsp:val=&quot;00DF4F19&quot;/&gt;&lt;wsp:rsid wsp:val=&quot;00DF5270&quot;/&gt;&lt;wsp:rsid wsp:val=&quot;00DF54BE&quot;/&gt;&lt;wsp:rsid wsp:val=&quot;00DF5759&quot;/&gt;&lt;wsp:rsid wsp:val=&quot;00DF6014&quot;/&gt;&lt;wsp:rsid wsp:val=&quot;00DF6154&quot;/&gt;&lt;wsp:rsid wsp:val=&quot;00DF66C2&quot;/&gt;&lt;wsp:rsid wsp:val=&quot;00DF6824&quot;/&gt;&lt;wsp:rsid wsp:val=&quot;00DF6D9C&quot;/&gt;&lt;wsp:rsid wsp:val=&quot;00DF7226&quot;/&gt;&lt;wsp:rsid wsp:val=&quot;00DF7644&quot;/&gt;&lt;wsp:rsid wsp:val=&quot;00DF7C0A&quot;/&gt;&lt;wsp:rsid wsp:val=&quot;00E00018&quot;/&gt;&lt;wsp:rsid wsp:val=&quot;00E004D1&quot;/&gt;&lt;wsp:rsid wsp:val=&quot;00E00A07&quot;/&gt;&lt;wsp:rsid wsp:val=&quot;00E00EFF&quot;/&gt;&lt;wsp:rsid wsp:val=&quot;00E019EA&quot;/&gt;&lt;wsp:rsid wsp:val=&quot;00E0243C&quot;/&gt;&lt;wsp:rsid wsp:val=&quot;00E028E6&quot;/&gt;&lt;wsp:rsid wsp:val=&quot;00E02C20&quot;/&gt;&lt;wsp:rsid wsp:val=&quot;00E03016&quot;/&gt;&lt;wsp:rsid wsp:val=&quot;00E032C1&quot;/&gt;&lt;wsp:rsid wsp:val=&quot;00E039C0&quot;/&gt;&lt;wsp:rsid wsp:val=&quot;00E046C1&quot;/&gt;&lt;wsp:rsid wsp:val=&quot;00E049EC&quot;/&gt;&lt;wsp:rsid wsp:val=&quot;00E04EE6&quot;/&gt;&lt;wsp:rsid wsp:val=&quot;00E04FFA&quot;/&gt;&lt;wsp:rsid wsp:val=&quot;00E05A43&quot;/&gt;&lt;wsp:rsid wsp:val=&quot;00E05B03&quot;/&gt;&lt;wsp:rsid wsp:val=&quot;00E05C6E&quot;/&gt;&lt;wsp:rsid wsp:val=&quot;00E060A2&quot;/&gt;&lt;wsp:rsid wsp:val=&quot;00E069D6&quot;/&gt;&lt;wsp:rsid wsp:val=&quot;00E06AF4&quot;/&gt;&lt;wsp:rsid wsp:val=&quot;00E072FB&quot;/&gt;&lt;wsp:rsid wsp:val=&quot;00E07686&quot;/&gt;&lt;wsp:rsid wsp:val=&quot;00E079CA&quot;/&gt;&lt;wsp:rsid wsp:val=&quot;00E07E45&quot;/&gt;&lt;wsp:rsid wsp:val=&quot;00E07F16&quot;/&gt;&lt;wsp:rsid wsp:val=&quot;00E1007C&quot;/&gt;&lt;wsp:rsid wsp:val=&quot;00E102BD&quot;/&gt;&lt;wsp:rsid wsp:val=&quot;00E1039D&quot;/&gt;&lt;wsp:rsid wsp:val=&quot;00E103F8&quot;/&gt;&lt;wsp:rsid wsp:val=&quot;00E104DE&quot;/&gt;&lt;wsp:rsid wsp:val=&quot;00E1074E&quot;/&gt;&lt;wsp:rsid wsp:val=&quot;00E1084A&quot;/&gt;&lt;wsp:rsid wsp:val=&quot;00E10E38&quot;/&gt;&lt;wsp:rsid wsp:val=&quot;00E11DCD&quot;/&gt;&lt;wsp:rsid wsp:val=&quot;00E11EB8&quot;/&gt;&lt;wsp:rsid wsp:val=&quot;00E125EE&quot;/&gt;&lt;wsp:rsid wsp:val=&quot;00E12775&quot;/&gt;&lt;wsp:rsid wsp:val=&quot;00E12A5A&quot;/&gt;&lt;wsp:rsid wsp:val=&quot;00E12BDF&quot;/&gt;&lt;wsp:rsid wsp:val=&quot;00E12DAD&quot;/&gt;&lt;wsp:rsid wsp:val=&quot;00E136AE&quot;/&gt;&lt;wsp:rsid wsp:val=&quot;00E136E0&quot;/&gt;&lt;wsp:rsid wsp:val=&quot;00E139D0&quot;/&gt;&lt;wsp:rsid wsp:val=&quot;00E13AA4&quot;/&gt;&lt;wsp:rsid wsp:val=&quot;00E143F1&quot;/&gt;&lt;wsp:rsid wsp:val=&quot;00E145E0&quot;/&gt;&lt;wsp:rsid wsp:val=&quot;00E14913&quot;/&gt;&lt;wsp:rsid wsp:val=&quot;00E14BB9&quot;/&gt;&lt;wsp:rsid wsp:val=&quot;00E150B1&quot;/&gt;&lt;wsp:rsid wsp:val=&quot;00E15170&quot;/&gt;&lt;wsp:rsid wsp:val=&quot;00E15352&quot;/&gt;&lt;wsp:rsid wsp:val=&quot;00E154A1&quot;/&gt;&lt;wsp:rsid wsp:val=&quot;00E15686&quot;/&gt;&lt;wsp:rsid wsp:val=&quot;00E15B4D&quot;/&gt;&lt;wsp:rsid wsp:val=&quot;00E1626E&quot;/&gt;&lt;wsp:rsid wsp:val=&quot;00E164E8&quot;/&gt;&lt;wsp:rsid wsp:val=&quot;00E1654E&quot;/&gt;&lt;wsp:rsid wsp:val=&quot;00E167D4&quot;/&gt;&lt;wsp:rsid wsp:val=&quot;00E175FF&quot;/&gt;&lt;wsp:rsid wsp:val=&quot;00E17C0D&quot;/&gt;&lt;wsp:rsid wsp:val=&quot;00E17C3F&quot;/&gt;&lt;wsp:rsid wsp:val=&quot;00E17CFB&quot;/&gt;&lt;wsp:rsid wsp:val=&quot;00E20008&quot;/&gt;&lt;wsp:rsid wsp:val=&quot;00E202F9&quot;/&gt;&lt;wsp:rsid wsp:val=&quot;00E2038B&quot;/&gt;&lt;wsp:rsid wsp:val=&quot;00E203C4&quot;/&gt;&lt;wsp:rsid wsp:val=&quot;00E20661&quot;/&gt;&lt;wsp:rsid wsp:val=&quot;00E20775&quot;/&gt;&lt;wsp:rsid wsp:val=&quot;00E20862&quot;/&gt;&lt;wsp:rsid wsp:val=&quot;00E20AD1&quot;/&gt;&lt;wsp:rsid wsp:val=&quot;00E20B2D&quot;/&gt;&lt;wsp:rsid wsp:val=&quot;00E20E6F&quot;/&gt;&lt;wsp:rsid wsp:val=&quot;00E214FB&quot;/&gt;&lt;wsp:rsid wsp:val=&quot;00E216A5&quot;/&gt;&lt;wsp:rsid wsp:val=&quot;00E2189F&quot;/&gt;&lt;wsp:rsid wsp:val=&quot;00E21CCC&quot;/&gt;&lt;wsp:rsid wsp:val=&quot;00E21F88&quot;/&gt;&lt;wsp:rsid wsp:val=&quot;00E21FD8&quot;/&gt;&lt;wsp:rsid wsp:val=&quot;00E224C9&quot;/&gt;&lt;wsp:rsid wsp:val=&quot;00E226D4&quot;/&gt;&lt;wsp:rsid wsp:val=&quot;00E229F7&quot;/&gt;&lt;wsp:rsid wsp:val=&quot;00E22A10&quot;/&gt;&lt;wsp:rsid wsp:val=&quot;00E22EE3&quot;/&gt;&lt;wsp:rsid wsp:val=&quot;00E23179&quot;/&gt;&lt;wsp:rsid wsp:val=&quot;00E23224&quot;/&gt;&lt;wsp:rsid wsp:val=&quot;00E23232&quot;/&gt;&lt;wsp:rsid wsp:val=&quot;00E23851&quot;/&gt;&lt;wsp:rsid wsp:val=&quot;00E23ACC&quot;/&gt;&lt;wsp:rsid wsp:val=&quot;00E23ADB&quot;/&gt;&lt;wsp:rsid wsp:val=&quot;00E243E6&quot;/&gt;&lt;wsp:rsid wsp:val=&quot;00E2446F&quot;/&gt;&lt;wsp:rsid wsp:val=&quot;00E250DB&quot;/&gt;&lt;wsp:rsid wsp:val=&quot;00E259BD&quot;/&gt;&lt;wsp:rsid wsp:val=&quot;00E25F49&quot;/&gt;&lt;wsp:rsid wsp:val=&quot;00E2617B&quot;/&gt;&lt;wsp:rsid wsp:val=&quot;00E26295&quot;/&gt;&lt;wsp:rsid wsp:val=&quot;00E264F5&quot;/&gt;&lt;wsp:rsid wsp:val=&quot;00E2690E&quot;/&gt;&lt;wsp:rsid wsp:val=&quot;00E272FE&quot;/&gt;&lt;wsp:rsid wsp:val=&quot;00E27AA2&quot;/&gt;&lt;wsp:rsid wsp:val=&quot;00E27E5C&quot;/&gt;&lt;wsp:rsid wsp:val=&quot;00E300F1&quot;/&gt;&lt;wsp:rsid wsp:val=&quot;00E30388&quot;/&gt;&lt;wsp:rsid wsp:val=&quot;00E30505&quot;/&gt;&lt;wsp:rsid wsp:val=&quot;00E30517&quot;/&gt;&lt;wsp:rsid wsp:val=&quot;00E3070A&quot;/&gt;&lt;wsp:rsid wsp:val=&quot;00E30A72&quot;/&gt;&lt;wsp:rsid wsp:val=&quot;00E31371&quot;/&gt;&lt;wsp:rsid wsp:val=&quot;00E31506&quot;/&gt;&lt;wsp:rsid wsp:val=&quot;00E3169E&quot;/&gt;&lt;wsp:rsid wsp:val=&quot;00E31E91&quot;/&gt;&lt;wsp:rsid wsp:val=&quot;00E3222F&quot;/&gt;&lt;wsp:rsid wsp:val=&quot;00E32551&quot;/&gt;&lt;wsp:rsid wsp:val=&quot;00E327EE&quot;/&gt;&lt;wsp:rsid wsp:val=&quot;00E32D3A&quot;/&gt;&lt;wsp:rsid wsp:val=&quot;00E32E0E&quot;/&gt;&lt;wsp:rsid wsp:val=&quot;00E33592&quot;/&gt;&lt;wsp:rsid wsp:val=&quot;00E3370B&quot;/&gt;&lt;wsp:rsid wsp:val=&quot;00E337FB&quot;/&gt;&lt;wsp:rsid wsp:val=&quot;00E33802&quot;/&gt;&lt;wsp:rsid wsp:val=&quot;00E33814&quot;/&gt;&lt;wsp:rsid wsp:val=&quot;00E339C6&quot;/&gt;&lt;wsp:rsid wsp:val=&quot;00E33B1B&quot;/&gt;&lt;wsp:rsid wsp:val=&quot;00E33B7B&quot;/&gt;&lt;wsp:rsid wsp:val=&quot;00E33BB9&quot;/&gt;&lt;wsp:rsid wsp:val=&quot;00E33E4D&quot;/&gt;&lt;wsp:rsid wsp:val=&quot;00E340EC&quot;/&gt;&lt;wsp:rsid wsp:val=&quot;00E3457A&quot;/&gt;&lt;wsp:rsid wsp:val=&quot;00E34ED3&quot;/&gt;&lt;wsp:rsid wsp:val=&quot;00E34F08&quot;/&gt;&lt;wsp:rsid wsp:val=&quot;00E35225&quot;/&gt;&lt;wsp:rsid wsp:val=&quot;00E35F47&quot;/&gt;&lt;wsp:rsid wsp:val=&quot;00E360A5&quot;/&gt;&lt;wsp:rsid wsp:val=&quot;00E362BC&quot;/&gt;&lt;wsp:rsid wsp:val=&quot;00E36D92&quot;/&gt;&lt;wsp:rsid wsp:val=&quot;00E36E65&quot;/&gt;&lt;wsp:rsid wsp:val=&quot;00E377BF&quot;/&gt;&lt;wsp:rsid wsp:val=&quot;00E37C25&quot;/&gt;&lt;wsp:rsid wsp:val=&quot;00E37FDC&quot;/&gt;&lt;wsp:rsid wsp:val=&quot;00E40362&quot;/&gt;&lt;wsp:rsid wsp:val=&quot;00E40DAE&quot;/&gt;&lt;wsp:rsid wsp:val=&quot;00E41479&quot;/&gt;&lt;wsp:rsid wsp:val=&quot;00E416D6&quot;/&gt;&lt;wsp:rsid wsp:val=&quot;00E41A3E&quot;/&gt;&lt;wsp:rsid wsp:val=&quot;00E41D2F&quot;/&gt;&lt;wsp:rsid wsp:val=&quot;00E41DE5&quot;/&gt;&lt;wsp:rsid wsp:val=&quot;00E426ED&quot;/&gt;&lt;wsp:rsid wsp:val=&quot;00E42FF3&quot;/&gt;&lt;wsp:rsid wsp:val=&quot;00E430D1&quot;/&gt;&lt;wsp:rsid wsp:val=&quot;00E432AE&quot;/&gt;&lt;wsp:rsid wsp:val=&quot;00E4333D&quot;/&gt;&lt;wsp:rsid wsp:val=&quot;00E4356E&quot;/&gt;&lt;wsp:rsid wsp:val=&quot;00E43926&quot;/&gt;&lt;wsp:rsid wsp:val=&quot;00E43F1E&quot;/&gt;&lt;wsp:rsid wsp:val=&quot;00E43FBE&quot;/&gt;&lt;wsp:rsid wsp:val=&quot;00E441F2&quot;/&gt;&lt;wsp:rsid wsp:val=&quot;00E44F3C&quot;/&gt;&lt;wsp:rsid wsp:val=&quot;00E452D0&quot;/&gt;&lt;wsp:rsid wsp:val=&quot;00E45A9D&quot;/&gt;&lt;wsp:rsid wsp:val=&quot;00E460A1&quot;/&gt;&lt;wsp:rsid wsp:val=&quot;00E4664C&quot;/&gt;&lt;wsp:rsid wsp:val=&quot;00E46669&quot;/&gt;&lt;wsp:rsid wsp:val=&quot;00E46809&quot;/&gt;&lt;wsp:rsid wsp:val=&quot;00E46814&quot;/&gt;&lt;wsp:rsid wsp:val=&quot;00E46CC9&quot;/&gt;&lt;wsp:rsid wsp:val=&quot;00E47419&quot;/&gt;&lt;wsp:rsid wsp:val=&quot;00E47428&quot;/&gt;&lt;wsp:rsid wsp:val=&quot;00E477CA&quot;/&gt;&lt;wsp:rsid wsp:val=&quot;00E47878&quot;/&gt;&lt;wsp:rsid wsp:val=&quot;00E47B8B&quot;/&gt;&lt;wsp:rsid wsp:val=&quot;00E47D5F&quot;/&gt;&lt;wsp:rsid wsp:val=&quot;00E47D96&quot;/&gt;&lt;wsp:rsid wsp:val=&quot;00E47F91&quot;/&gt;&lt;wsp:rsid wsp:val=&quot;00E50315&quot;/&gt;&lt;wsp:rsid wsp:val=&quot;00E509DA&quot;/&gt;&lt;wsp:rsid wsp:val=&quot;00E50FF0&quot;/&gt;&lt;wsp:rsid wsp:val=&quot;00E510B5&quot;/&gt;&lt;wsp:rsid wsp:val=&quot;00E51548&quot;/&gt;&lt;wsp:rsid wsp:val=&quot;00E515A3&quot;/&gt;&lt;wsp:rsid wsp:val=&quot;00E516B4&quot;/&gt;&lt;wsp:rsid wsp:val=&quot;00E51817&quot;/&gt;&lt;wsp:rsid wsp:val=&quot;00E51A31&quot;/&gt;&lt;wsp:rsid wsp:val=&quot;00E51ABD&quot;/&gt;&lt;wsp:rsid wsp:val=&quot;00E51E23&quot;/&gt;&lt;wsp:rsid wsp:val=&quot;00E51E68&quot;/&gt;&lt;wsp:rsid wsp:val=&quot;00E52CCE&quot;/&gt;&lt;wsp:rsid wsp:val=&quot;00E52F76&quot;/&gt;&lt;wsp:rsid wsp:val=&quot;00E5315C&quot;/&gt;&lt;wsp:rsid wsp:val=&quot;00E53370&quot;/&gt;&lt;wsp:rsid wsp:val=&quot;00E538E0&quot;/&gt;&lt;wsp:rsid wsp:val=&quot;00E54D33&quot;/&gt;&lt;wsp:rsid wsp:val=&quot;00E55221&quot;/&gt;&lt;wsp:rsid wsp:val=&quot;00E55627&quot;/&gt;&lt;wsp:rsid wsp:val=&quot;00E55AEB&quot;/&gt;&lt;wsp:rsid wsp:val=&quot;00E56064&quot;/&gt;&lt;wsp:rsid wsp:val=&quot;00E56E29&quot;/&gt;&lt;wsp:rsid wsp:val=&quot;00E5711F&quot;/&gt;&lt;wsp:rsid wsp:val=&quot;00E57121&quot;/&gt;&lt;wsp:rsid wsp:val=&quot;00E572B2&quot;/&gt;&lt;wsp:rsid wsp:val=&quot;00E572CE&quot;/&gt;&lt;wsp:rsid wsp:val=&quot;00E5765B&quot;/&gt;&lt;wsp:rsid wsp:val=&quot;00E57A3C&quot;/&gt;&lt;wsp:rsid wsp:val=&quot;00E57DA7&quot;/&gt;&lt;wsp:rsid wsp:val=&quot;00E6000E&quot;/&gt;&lt;wsp:rsid wsp:val=&quot;00E602C9&quot;/&gt;&lt;wsp:rsid wsp:val=&quot;00E6043C&quot;/&gt;&lt;wsp:rsid wsp:val=&quot;00E60730&quot;/&gt;&lt;wsp:rsid wsp:val=&quot;00E608B7&quot;/&gt;&lt;wsp:rsid wsp:val=&quot;00E60D6F&quot;/&gt;&lt;wsp:rsid wsp:val=&quot;00E60F80&quot;/&gt;&lt;wsp:rsid wsp:val=&quot;00E61DAC&quot;/&gt;&lt;wsp:rsid wsp:val=&quot;00E624DA&quot;/&gt;&lt;wsp:rsid wsp:val=&quot;00E6275D&quot;/&gt;&lt;wsp:rsid wsp:val=&quot;00E629F9&quot;/&gt;&lt;wsp:rsid wsp:val=&quot;00E62AF2&quot;/&gt;&lt;wsp:rsid wsp:val=&quot;00E62B5D&quot;/&gt;&lt;wsp:rsid wsp:val=&quot;00E62D6E&quot;/&gt;&lt;wsp:rsid wsp:val=&quot;00E630F7&quot;/&gt;&lt;wsp:rsid wsp:val=&quot;00E632B7&quot;/&gt;&lt;wsp:rsid wsp:val=&quot;00E63AF2&quot;/&gt;&lt;wsp:rsid wsp:val=&quot;00E63F57&quot;/&gt;&lt;wsp:rsid wsp:val=&quot;00E6412A&quot;/&gt;&lt;wsp:rsid wsp:val=&quot;00E64286&quot;/&gt;&lt;wsp:rsid wsp:val=&quot;00E64763&quot;/&gt;&lt;wsp:rsid wsp:val=&quot;00E64B6C&quot;/&gt;&lt;wsp:rsid wsp:val=&quot;00E64C11&quot;/&gt;&lt;wsp:rsid wsp:val=&quot;00E65321&quot;/&gt;&lt;wsp:rsid wsp:val=&quot;00E6538C&quot;/&gt;&lt;wsp:rsid wsp:val=&quot;00E65E39&quot;/&gt;&lt;wsp:rsid wsp:val=&quot;00E65E6B&quot;/&gt;&lt;wsp:rsid wsp:val=&quot;00E6640D&quot;/&gt;&lt;wsp:rsid wsp:val=&quot;00E6682F&quot;/&gt;&lt;wsp:rsid wsp:val=&quot;00E701D0&quot;/&gt;&lt;wsp:rsid wsp:val=&quot;00E705E5&quot;/&gt;&lt;wsp:rsid wsp:val=&quot;00E70B0C&quot;/&gt;&lt;wsp:rsid wsp:val=&quot;00E70F1E&quot;/&gt;&lt;wsp:rsid wsp:val=&quot;00E71DF1&quot;/&gt;&lt;wsp:rsid wsp:val=&quot;00E722EF&quot;/&gt;&lt;wsp:rsid wsp:val=&quot;00E723D3&quot;/&gt;&lt;wsp:rsid wsp:val=&quot;00E7242A&quot;/&gt;&lt;wsp:rsid wsp:val=&quot;00E7245A&quot;/&gt;&lt;wsp:rsid wsp:val=&quot;00E72A2A&quot;/&gt;&lt;wsp:rsid wsp:val=&quot;00E72ABE&quot;/&gt;&lt;wsp:rsid wsp:val=&quot;00E72BCC&quot;/&gt;&lt;wsp:rsid wsp:val=&quot;00E73065&quot;/&gt;&lt;wsp:rsid wsp:val=&quot;00E7306F&quot;/&gt;&lt;wsp:rsid wsp:val=&quot;00E73E01&quot;/&gt;&lt;wsp:rsid wsp:val=&quot;00E74038&quot;/&gt;&lt;wsp:rsid wsp:val=&quot;00E7476B&quot;/&gt;&lt;wsp:rsid wsp:val=&quot;00E74844&quot;/&gt;&lt;wsp:rsid wsp:val=&quot;00E749FA&quot;/&gt;&lt;wsp:rsid wsp:val=&quot;00E74B5A&quot;/&gt;&lt;wsp:rsid wsp:val=&quot;00E74C98&quot;/&gt;&lt;wsp:rsid wsp:val=&quot;00E74CA1&quot;/&gt;&lt;wsp:rsid wsp:val=&quot;00E74DDD&quot;/&gt;&lt;wsp:rsid wsp:val=&quot;00E7524F&quot;/&gt;&lt;wsp:rsid wsp:val=&quot;00E7556D&quot;/&gt;&lt;wsp:rsid wsp:val=&quot;00E756FB&quot;/&gt;&lt;wsp:rsid wsp:val=&quot;00E75F9B&quot;/&gt;&lt;wsp:rsid wsp:val=&quot;00E76141&quot;/&gt;&lt;wsp:rsid wsp:val=&quot;00E76270&quot;/&gt;&lt;wsp:rsid wsp:val=&quot;00E76316&quot;/&gt;&lt;wsp:rsid wsp:val=&quot;00E76ED7&quot;/&gt;&lt;wsp:rsid wsp:val=&quot;00E77040&quot;/&gt;&lt;wsp:rsid wsp:val=&quot;00E773D4&quot;/&gt;&lt;wsp:rsid wsp:val=&quot;00E7780B&quot;/&gt;&lt;wsp:rsid wsp:val=&quot;00E7797B&quot;/&gt;&lt;wsp:rsid wsp:val=&quot;00E77C66&quot;/&gt;&lt;wsp:rsid wsp:val=&quot;00E8016D&quot;/&gt;&lt;wsp:rsid wsp:val=&quot;00E80487&quot;/&gt;&lt;wsp:rsid wsp:val=&quot;00E80B75&quot;/&gt;&lt;wsp:rsid wsp:val=&quot;00E810EC&quot;/&gt;&lt;wsp:rsid wsp:val=&quot;00E8117B&quot;/&gt;&lt;wsp:rsid wsp:val=&quot;00E81490&quot;/&gt;&lt;wsp:rsid wsp:val=&quot;00E81F9F&quot;/&gt;&lt;wsp:rsid wsp:val=&quot;00E81FFC&quot;/&gt;&lt;wsp:rsid wsp:val=&quot;00E826C8&quot;/&gt;&lt;wsp:rsid wsp:val=&quot;00E828DA&quot;/&gt;&lt;wsp:rsid wsp:val=&quot;00E82B9F&quot;/&gt;&lt;wsp:rsid wsp:val=&quot;00E83280&quot;/&gt;&lt;wsp:rsid wsp:val=&quot;00E832C9&quot;/&gt;&lt;wsp:rsid wsp:val=&quot;00E83469&quot;/&gt;&lt;wsp:rsid wsp:val=&quot;00E83D52&quot;/&gt;&lt;wsp:rsid wsp:val=&quot;00E83E6E&quot;/&gt;&lt;wsp:rsid wsp:val=&quot;00E83EE9&quot;/&gt;&lt;wsp:rsid wsp:val=&quot;00E843C5&quot;/&gt;&lt;wsp:rsid wsp:val=&quot;00E84A16&quot;/&gt;&lt;wsp:rsid wsp:val=&quot;00E84A59&quot;/&gt;&lt;wsp:rsid wsp:val=&quot;00E84E78&quot;/&gt;&lt;wsp:rsid wsp:val=&quot;00E850F7&quot;/&gt;&lt;wsp:rsid wsp:val=&quot;00E852EE&quot;/&gt;&lt;wsp:rsid wsp:val=&quot;00E85483&quot;/&gt;&lt;wsp:rsid wsp:val=&quot;00E859CA&quot;/&gt;&lt;wsp:rsid wsp:val=&quot;00E86057&quot;/&gt;&lt;wsp:rsid wsp:val=&quot;00E861F7&quot;/&gt;&lt;wsp:rsid wsp:val=&quot;00E86647&quot;/&gt;&lt;wsp:rsid wsp:val=&quot;00E86BA9&quot;/&gt;&lt;wsp:rsid wsp:val=&quot;00E87565&quot;/&gt;&lt;wsp:rsid wsp:val=&quot;00E877D8&quot;/&gt;&lt;wsp:rsid wsp:val=&quot;00E879F0&quot;/&gt;&lt;wsp:rsid wsp:val=&quot;00E87AE6&quot;/&gt;&lt;wsp:rsid wsp:val=&quot;00E87DC6&quot;/&gt;&lt;wsp:rsid wsp:val=&quot;00E87DCE&quot;/&gt;&lt;wsp:rsid wsp:val=&quot;00E87F95&quot;/&gt;&lt;wsp:rsid wsp:val=&quot;00E90199&quot;/&gt;&lt;wsp:rsid wsp:val=&quot;00E9035E&quot;/&gt;&lt;wsp:rsid wsp:val=&quot;00E90433&quot;/&gt;&lt;wsp:rsid wsp:val=&quot;00E90F08&quot;/&gt;&lt;wsp:rsid wsp:val=&quot;00E913F0&quot;/&gt;&lt;wsp:rsid wsp:val=&quot;00E91514&quot;/&gt;&lt;wsp:rsid wsp:val=&quot;00E915E1&quot;/&gt;&lt;wsp:rsid wsp:val=&quot;00E919F0&quot;/&gt;&lt;wsp:rsid wsp:val=&quot;00E91BF2&quot;/&gt;&lt;wsp:rsid wsp:val=&quot;00E91DDE&quot;/&gt;&lt;wsp:rsid wsp:val=&quot;00E91E61&quot;/&gt;&lt;wsp:rsid wsp:val=&quot;00E91EFC&quot;/&gt;&lt;wsp:rsid wsp:val=&quot;00E920B8&quot;/&gt;&lt;wsp:rsid wsp:val=&quot;00E9232D&quot;/&gt;&lt;wsp:rsid wsp:val=&quot;00E924C7&quot;/&gt;&lt;wsp:rsid wsp:val=&quot;00E92915&quot;/&gt;&lt;wsp:rsid wsp:val=&quot;00E92A07&quot;/&gt;&lt;wsp:rsid wsp:val=&quot;00E92E29&quot;/&gt;&lt;wsp:rsid wsp:val=&quot;00E92F0A&quot;/&gt;&lt;wsp:rsid wsp:val=&quot;00E93168&quot;/&gt;&lt;wsp:rsid wsp:val=&quot;00E9346A&quot;/&gt;&lt;wsp:rsid wsp:val=&quot;00E93A7A&quot;/&gt;&lt;wsp:rsid wsp:val=&quot;00E93B3D&quot;/&gt;&lt;wsp:rsid wsp:val=&quot;00E93CA2&quot;/&gt;&lt;wsp:rsid wsp:val=&quot;00E93D80&quot;/&gt;&lt;wsp:rsid wsp:val=&quot;00E942A2&quot;/&gt;&lt;wsp:rsid wsp:val=&quot;00E94307&quot;/&gt;&lt;wsp:rsid wsp:val=&quot;00E94762&quot;/&gt;&lt;wsp:rsid wsp:val=&quot;00E94CE0&quot;/&gt;&lt;wsp:rsid wsp:val=&quot;00E94DEC&quot;/&gt;&lt;wsp:rsid wsp:val=&quot;00E95129&quot;/&gt;&lt;wsp:rsid wsp:val=&quot;00E952D6&quot;/&gt;&lt;wsp:rsid wsp:val=&quot;00E9543A&quot;/&gt;&lt;wsp:rsid wsp:val=&quot;00E954F5&quot;/&gt;&lt;wsp:rsid wsp:val=&quot;00E95754&quot;/&gt;&lt;wsp:rsid wsp:val=&quot;00E95859&quot;/&gt;&lt;wsp:rsid wsp:val=&quot;00E95B52&quot;/&gt;&lt;wsp:rsid wsp:val=&quot;00E95D01&quot;/&gt;&lt;wsp:rsid wsp:val=&quot;00E9627E&quot;/&gt;&lt;wsp:rsid wsp:val=&quot;00E963F1&quot;/&gt;&lt;wsp:rsid wsp:val=&quot;00E9640F&quot;/&gt;&lt;wsp:rsid wsp:val=&quot;00E9694A&quot;/&gt;&lt;wsp:rsid wsp:val=&quot;00E96B89&quot;/&gt;&lt;wsp:rsid wsp:val=&quot;00E96C84&quot;/&gt;&lt;wsp:rsid wsp:val=&quot;00E96EB3&quot;/&gt;&lt;wsp:rsid wsp:val=&quot;00E96FBC&quot;/&gt;&lt;wsp:rsid wsp:val=&quot;00E971B7&quot;/&gt;&lt;wsp:rsid wsp:val=&quot;00E9738B&quot;/&gt;&lt;wsp:rsid wsp:val=&quot;00E97507&quot;/&gt;&lt;wsp:rsid wsp:val=&quot;00EA0281&quot;/&gt;&lt;wsp:rsid wsp:val=&quot;00EA04AD&quot;/&gt;&lt;wsp:rsid wsp:val=&quot;00EA0BD3&quot;/&gt;&lt;wsp:rsid wsp:val=&quot;00EA0BFA&quot;/&gt;&lt;wsp:rsid wsp:val=&quot;00EA0E04&quot;/&gt;&lt;wsp:rsid wsp:val=&quot;00EA0E05&quot;/&gt;&lt;wsp:rsid wsp:val=&quot;00EA0E10&quot;/&gt;&lt;wsp:rsid wsp:val=&quot;00EA1814&quot;/&gt;&lt;wsp:rsid wsp:val=&quot;00EA1B4A&quot;/&gt;&lt;wsp:rsid wsp:val=&quot;00EA1E52&quot;/&gt;&lt;wsp:rsid wsp:val=&quot;00EA1F8B&quot;/&gt;&lt;wsp:rsid wsp:val=&quot;00EA2271&quot;/&gt;&lt;wsp:rsid wsp:val=&quot;00EA23B9&quot;/&gt;&lt;wsp:rsid wsp:val=&quot;00EA2730&quot;/&gt;&lt;wsp:rsid wsp:val=&quot;00EA2ECB&quot;/&gt;&lt;wsp:rsid wsp:val=&quot;00EA300C&quot;/&gt;&lt;wsp:rsid wsp:val=&quot;00EA32DE&quot;/&gt;&lt;wsp:rsid wsp:val=&quot;00EA3601&quot;/&gt;&lt;wsp:rsid wsp:val=&quot;00EA3D67&quot;/&gt;&lt;wsp:rsid wsp:val=&quot;00EA3DB9&quot;/&gt;&lt;wsp:rsid wsp:val=&quot;00EA475F&quot;/&gt;&lt;wsp:rsid wsp:val=&quot;00EA4877&quot;/&gt;&lt;wsp:rsid wsp:val=&quot;00EA4AC2&quot;/&gt;&lt;wsp:rsid wsp:val=&quot;00EA5029&quot;/&gt;&lt;wsp:rsid wsp:val=&quot;00EA530D&quot;/&gt;&lt;wsp:rsid wsp:val=&quot;00EA5335&quot;/&gt;&lt;wsp:rsid wsp:val=&quot;00EA6039&quot;/&gt;&lt;wsp:rsid wsp:val=&quot;00EA6506&quot;/&gt;&lt;wsp:rsid wsp:val=&quot;00EA7051&quot;/&gt;&lt;wsp:rsid wsp:val=&quot;00EA708C&quot;/&gt;&lt;wsp:rsid wsp:val=&quot;00EA7A7E&quot;/&gt;&lt;wsp:rsid wsp:val=&quot;00EA7AF2&quot;/&gt;&lt;wsp:rsid wsp:val=&quot;00EA7C2F&quot;/&gt;&lt;wsp:rsid wsp:val=&quot;00EA7CE6&quot;/&gt;&lt;wsp:rsid wsp:val=&quot;00EA7E15&quot;/&gt;&lt;wsp:rsid wsp:val=&quot;00EA7E9E&quot;/&gt;&lt;wsp:rsid wsp:val=&quot;00EA7EF5&quot;/&gt;&lt;wsp:rsid wsp:val=&quot;00EA7F1F&quot;/&gt;&lt;wsp:rsid wsp:val=&quot;00EA7F74&quot;/&gt;&lt;wsp:rsid wsp:val=&quot;00EB0073&quot;/&gt;&lt;wsp:rsid wsp:val=&quot;00EB05DC&quot;/&gt;&lt;wsp:rsid wsp:val=&quot;00EB061D&quot;/&gt;&lt;wsp:rsid wsp:val=&quot;00EB06B4&quot;/&gt;&lt;wsp:rsid wsp:val=&quot;00EB077E&quot;/&gt;&lt;wsp:rsid wsp:val=&quot;00EB0CB0&quot;/&gt;&lt;wsp:rsid wsp:val=&quot;00EB0FCD&quot;/&gt;&lt;wsp:rsid wsp:val=&quot;00EB16A8&quot;/&gt;&lt;wsp:rsid wsp:val=&quot;00EB1705&quot;/&gt;&lt;wsp:rsid wsp:val=&quot;00EB2435&quot;/&gt;&lt;wsp:rsid wsp:val=&quot;00EB269A&quot;/&gt;&lt;wsp:rsid wsp:val=&quot;00EB2B2A&quot;/&gt;&lt;wsp:rsid wsp:val=&quot;00EB338E&quot;/&gt;&lt;wsp:rsid wsp:val=&quot;00EB3495&quot;/&gt;&lt;wsp:rsid wsp:val=&quot;00EB35D4&quot;/&gt;&lt;wsp:rsid wsp:val=&quot;00EB3619&quot;/&gt;&lt;wsp:rsid wsp:val=&quot;00EB3953&quot;/&gt;&lt;wsp:rsid wsp:val=&quot;00EB3AAB&quot;/&gt;&lt;wsp:rsid wsp:val=&quot;00EB3CE0&quot;/&gt;&lt;wsp:rsid wsp:val=&quot;00EB3DB0&quot;/&gt;&lt;wsp:rsid wsp:val=&quot;00EB410B&quot;/&gt;&lt;wsp:rsid wsp:val=&quot;00EB42C8&quot;/&gt;&lt;wsp:rsid wsp:val=&quot;00EB4878&quot;/&gt;&lt;wsp:rsid wsp:val=&quot;00EB4A13&quot;/&gt;&lt;wsp:rsid wsp:val=&quot;00EB52C5&quot;/&gt;&lt;wsp:rsid wsp:val=&quot;00EB534C&quot;/&gt;&lt;wsp:rsid wsp:val=&quot;00EB55D2&quot;/&gt;&lt;wsp:rsid wsp:val=&quot;00EB57E7&quot;/&gt;&lt;wsp:rsid wsp:val=&quot;00EB5A0B&quot;/&gt;&lt;wsp:rsid wsp:val=&quot;00EB5CC3&quot;/&gt;&lt;wsp:rsid wsp:val=&quot;00EB63A7&quot;/&gt;&lt;wsp:rsid wsp:val=&quot;00EB6440&quot;/&gt;&lt;wsp:rsid wsp:val=&quot;00EB6504&quot;/&gt;&lt;wsp:rsid wsp:val=&quot;00EB6698&quot;/&gt;&lt;wsp:rsid wsp:val=&quot;00EB6C27&quot;/&gt;&lt;wsp:rsid wsp:val=&quot;00EB6C53&quot;/&gt;&lt;wsp:rsid wsp:val=&quot;00EB77A5&quot;/&gt;&lt;wsp:rsid wsp:val=&quot;00EB7832&quot;/&gt;&lt;wsp:rsid wsp:val=&quot;00EB7B45&quot;/&gt;&lt;wsp:rsid wsp:val=&quot;00EB7C50&quot;/&gt;&lt;wsp:rsid wsp:val=&quot;00EB7E4D&quot;/&gt;&lt;wsp:rsid wsp:val=&quot;00EB7FE8&quot;/&gt;&lt;wsp:rsid wsp:val=&quot;00EC01DE&quot;/&gt;&lt;wsp:rsid wsp:val=&quot;00EC0A9B&quot;/&gt;&lt;wsp:rsid wsp:val=&quot;00EC0BF0&quot;/&gt;&lt;wsp:rsid wsp:val=&quot;00EC0C90&quot;/&gt;&lt;wsp:rsid wsp:val=&quot;00EC117E&quot;/&gt;&lt;wsp:rsid wsp:val=&quot;00EC1443&quot;/&gt;&lt;wsp:rsid wsp:val=&quot;00EC183D&quot;/&gt;&lt;wsp:rsid wsp:val=&quot;00EC1B6D&quot;/&gt;&lt;wsp:rsid wsp:val=&quot;00EC1D83&quot;/&gt;&lt;wsp:rsid wsp:val=&quot;00EC1E45&quot;/&gt;&lt;wsp:rsid wsp:val=&quot;00EC2E21&quot;/&gt;&lt;wsp:rsid wsp:val=&quot;00EC331F&quot;/&gt;&lt;wsp:rsid wsp:val=&quot;00EC36DD&quot;/&gt;&lt;wsp:rsid wsp:val=&quot;00EC3B1C&quot;/&gt;&lt;wsp:rsid wsp:val=&quot;00EC4D77&quot;/&gt;&lt;wsp:rsid wsp:val=&quot;00EC4D7B&quot;/&gt;&lt;wsp:rsid wsp:val=&quot;00EC4E2E&quot;/&gt;&lt;wsp:rsid wsp:val=&quot;00EC54F9&quot;/&gt;&lt;wsp:rsid wsp:val=&quot;00EC555C&quot;/&gt;&lt;wsp:rsid wsp:val=&quot;00EC5A0B&quot;/&gt;&lt;wsp:rsid wsp:val=&quot;00EC5A47&quot;/&gt;&lt;wsp:rsid wsp:val=&quot;00EC5D48&quot;/&gt;&lt;wsp:rsid wsp:val=&quot;00EC5F1A&quot;/&gt;&lt;wsp:rsid wsp:val=&quot;00EC6337&quot;/&gt;&lt;wsp:rsid wsp:val=&quot;00EC6D68&quot;/&gt;&lt;wsp:rsid wsp:val=&quot;00EC7183&quot;/&gt;&lt;wsp:rsid wsp:val=&quot;00EC71AB&quot;/&gt;&lt;wsp:rsid wsp:val=&quot;00EC7C94&quot;/&gt;&lt;wsp:rsid wsp:val=&quot;00ED00D1&quot;/&gt;&lt;wsp:rsid wsp:val=&quot;00ED022F&quot;/&gt;&lt;wsp:rsid wsp:val=&quot;00ED0CE1&quot;/&gt;&lt;wsp:rsid wsp:val=&quot;00ED0DE8&quot;/&gt;&lt;wsp:rsid wsp:val=&quot;00ED0EB9&quot;/&gt;&lt;wsp:rsid wsp:val=&quot;00ED1447&quot;/&gt;&lt;wsp:rsid wsp:val=&quot;00ED19B6&quot;/&gt;&lt;wsp:rsid wsp:val=&quot;00ED1A39&quot;/&gt;&lt;wsp:rsid wsp:val=&quot;00ED20F7&quot;/&gt;&lt;wsp:rsid wsp:val=&quot;00ED24AE&quot;/&gt;&lt;wsp:rsid wsp:val=&quot;00ED28B9&quot;/&gt;&lt;wsp:rsid wsp:val=&quot;00ED2FF1&quot;/&gt;&lt;wsp:rsid wsp:val=&quot;00ED309A&quot;/&gt;&lt;wsp:rsid wsp:val=&quot;00ED3118&quot;/&gt;&lt;wsp:rsid wsp:val=&quot;00ED3207&quot;/&gt;&lt;wsp:rsid wsp:val=&quot;00ED32E7&quot;/&gt;&lt;wsp:rsid wsp:val=&quot;00ED3534&quot;/&gt;&lt;wsp:rsid wsp:val=&quot;00ED35B9&quot;/&gt;&lt;wsp:rsid wsp:val=&quot;00ED367B&quot;/&gt;&lt;wsp:rsid wsp:val=&quot;00ED38D7&quot;/&gt;&lt;wsp:rsid wsp:val=&quot;00ED3B7D&quot;/&gt;&lt;wsp:rsid wsp:val=&quot;00ED3E6E&quot;/&gt;&lt;wsp:rsid wsp:val=&quot;00ED5122&quot;/&gt;&lt;wsp:rsid wsp:val=&quot;00ED520E&quot;/&gt;&lt;wsp:rsid wsp:val=&quot;00ED54F7&quot;/&gt;&lt;wsp:rsid wsp:val=&quot;00ED5618&quot;/&gt;&lt;wsp:rsid wsp:val=&quot;00ED58F2&quot;/&gt;&lt;wsp:rsid wsp:val=&quot;00EE08BC&quot;/&gt;&lt;wsp:rsid wsp:val=&quot;00EE09EA&quot;/&gt;&lt;wsp:rsid wsp:val=&quot;00EE0A49&quot;/&gt;&lt;wsp:rsid wsp:val=&quot;00EE0E09&quot;/&gt;&lt;wsp:rsid wsp:val=&quot;00EE12DA&quot;/&gt;&lt;wsp:rsid wsp:val=&quot;00EE14B3&quot;/&gt;&lt;wsp:rsid wsp:val=&quot;00EE15CA&quot;/&gt;&lt;wsp:rsid wsp:val=&quot;00EE18B4&quot;/&gt;&lt;wsp:rsid wsp:val=&quot;00EE18BB&quot;/&gt;&lt;wsp:rsid wsp:val=&quot;00EE1CDA&quot;/&gt;&lt;wsp:rsid wsp:val=&quot;00EE23E0&quot;/&gt;&lt;wsp:rsid wsp:val=&quot;00EE24B7&quot;/&gt;&lt;wsp:rsid wsp:val=&quot;00EE2AAB&quot;/&gt;&lt;wsp:rsid wsp:val=&quot;00EE2F97&quot;/&gt;&lt;wsp:rsid wsp:val=&quot;00EE3203&quot;/&gt;&lt;wsp:rsid wsp:val=&quot;00EE33A6&quot;/&gt;&lt;wsp:rsid wsp:val=&quot;00EE381B&quot;/&gt;&lt;wsp:rsid wsp:val=&quot;00EE3CE0&quot;/&gt;&lt;wsp:rsid wsp:val=&quot;00EE3DCB&quot;/&gt;&lt;wsp:rsid wsp:val=&quot;00EE5112&quot;/&gt;&lt;wsp:rsid wsp:val=&quot;00EE62B4&quot;/&gt;&lt;wsp:rsid wsp:val=&quot;00EE636D&quot;/&gt;&lt;wsp:rsid wsp:val=&quot;00EE66B1&quot;/&gt;&lt;wsp:rsid wsp:val=&quot;00EE6CC0&quot;/&gt;&lt;wsp:rsid wsp:val=&quot;00EE6E60&quot;/&gt;&lt;wsp:rsid wsp:val=&quot;00EE75D6&quot;/&gt;&lt;wsp:rsid wsp:val=&quot;00EE7966&quot;/&gt;&lt;wsp:rsid wsp:val=&quot;00EE7D91&quot;/&gt;&lt;wsp:rsid wsp:val=&quot;00EE7ECE&quot;/&gt;&lt;wsp:rsid wsp:val=&quot;00EF0225&quot;/&gt;&lt;wsp:rsid wsp:val=&quot;00EF05A6&quot;/&gt;&lt;wsp:rsid wsp:val=&quot;00EF082A&quot;/&gt;&lt;wsp:rsid wsp:val=&quot;00EF0A28&quot;/&gt;&lt;wsp:rsid wsp:val=&quot;00EF0E50&quot;/&gt;&lt;wsp:rsid wsp:val=&quot;00EF118F&quot;/&gt;&lt;wsp:rsid wsp:val=&quot;00EF1287&quot;/&gt;&lt;wsp:rsid wsp:val=&quot;00EF1333&quot;/&gt;&lt;wsp:rsid wsp:val=&quot;00EF20FD&quot;/&gt;&lt;wsp:rsid wsp:val=&quot;00EF2786&quot;/&gt;&lt;wsp:rsid wsp:val=&quot;00EF2A1F&quot;/&gt;&lt;wsp:rsid wsp:val=&quot;00EF2C3D&quot;/&gt;&lt;wsp:rsid wsp:val=&quot;00EF2EC7&quot;/&gt;&lt;wsp:rsid wsp:val=&quot;00EF34CD&quot;/&gt;&lt;wsp:rsid wsp:val=&quot;00EF386B&quot;/&gt;&lt;wsp:rsid wsp:val=&quot;00EF3A28&quot;/&gt;&lt;wsp:rsid wsp:val=&quot;00EF3A3D&quot;/&gt;&lt;wsp:rsid wsp:val=&quot;00EF3A4A&quot;/&gt;&lt;wsp:rsid wsp:val=&quot;00EF3D43&quot;/&gt;&lt;wsp:rsid wsp:val=&quot;00EF447D&quot;/&gt;&lt;wsp:rsid wsp:val=&quot;00EF493B&quot;/&gt;&lt;wsp:rsid wsp:val=&quot;00EF4F32&quot;/&gt;&lt;wsp:rsid wsp:val=&quot;00EF5326&quot;/&gt;&lt;wsp:rsid wsp:val=&quot;00EF5392&quot;/&gt;&lt;wsp:rsid wsp:val=&quot;00EF5861&quot;/&gt;&lt;wsp:rsid wsp:val=&quot;00EF5B7C&quot;/&gt;&lt;wsp:rsid wsp:val=&quot;00EF6141&quot;/&gt;&lt;wsp:rsid wsp:val=&quot;00EF650F&quot;/&gt;&lt;wsp:rsid wsp:val=&quot;00EF6BC3&quot;/&gt;&lt;wsp:rsid wsp:val=&quot;00EF6EF5&quot;/&gt;&lt;wsp:rsid wsp:val=&quot;00EF73ED&quot;/&gt;&lt;wsp:rsid wsp:val=&quot;00EF7614&quot;/&gt;&lt;wsp:rsid wsp:val=&quot;00EF767A&quot;/&gt;&lt;wsp:rsid wsp:val=&quot;00EF770D&quot;/&gt;&lt;wsp:rsid wsp:val=&quot;00EF7878&quot;/&gt;&lt;wsp:rsid wsp:val=&quot;00EF7CE8&quot;/&gt;&lt;wsp:rsid wsp:val=&quot;00F000F0&quot;/&gt;&lt;wsp:rsid wsp:val=&quot;00F00180&quot;/&gt;&lt;wsp:rsid wsp:val=&quot;00F005AF&quot;/&gt;&lt;wsp:rsid wsp:val=&quot;00F006E4&quot;/&gt;&lt;wsp:rsid wsp:val=&quot;00F00923&quot;/&gt;&lt;wsp:rsid wsp:val=&quot;00F00C9D&quot;/&gt;&lt;wsp:rsid wsp:val=&quot;00F01165&quot;/&gt;&lt;wsp:rsid wsp:val=&quot;00F017CB&quot;/&gt;&lt;wsp:rsid wsp:val=&quot;00F0197D&quot;/&gt;&lt;wsp:rsid wsp:val=&quot;00F01A58&quot;/&gt;&lt;wsp:rsid wsp:val=&quot;00F023A1&quot;/&gt;&lt;wsp:rsid wsp:val=&quot;00F024CA&quot;/&gt;&lt;wsp:rsid wsp:val=&quot;00F024E9&quot;/&gt;&lt;wsp:rsid wsp:val=&quot;00F024F0&quot;/&gt;&lt;wsp:rsid wsp:val=&quot;00F026AE&quot;/&gt;&lt;wsp:rsid wsp:val=&quot;00F027FF&quot;/&gt;&lt;wsp:rsid wsp:val=&quot;00F0301D&quot;/&gt;&lt;wsp:rsid wsp:val=&quot;00F0324C&quot;/&gt;&lt;wsp:rsid wsp:val=&quot;00F032D4&quot;/&gt;&lt;wsp:rsid wsp:val=&quot;00F032DF&quot;/&gt;&lt;wsp:rsid wsp:val=&quot;00F03466&quot;/&gt;&lt;wsp:rsid wsp:val=&quot;00F0388F&quot;/&gt;&lt;wsp:rsid wsp:val=&quot;00F03891&quot;/&gt;&lt;wsp:rsid wsp:val=&quot;00F03C67&quot;/&gt;&lt;wsp:rsid wsp:val=&quot;00F04551&quot;/&gt;&lt;wsp:rsid wsp:val=&quot;00F04568&quot;/&gt;&lt;wsp:rsid wsp:val=&quot;00F04D51&quot;/&gt;&lt;wsp:rsid wsp:val=&quot;00F04F3E&quot;/&gt;&lt;wsp:rsid wsp:val=&quot;00F0522E&quot;/&gt;&lt;wsp:rsid wsp:val=&quot;00F05382&quot;/&gt;&lt;wsp:rsid wsp:val=&quot;00F05C50&quot;/&gt;&lt;wsp:rsid wsp:val=&quot;00F05EED&quot;/&gt;&lt;wsp:rsid wsp:val=&quot;00F05FC8&quot;/&gt;&lt;wsp:rsid wsp:val=&quot;00F06B61&quot;/&gt;&lt;wsp:rsid wsp:val=&quot;00F06C9F&quot;/&gt;&lt;wsp:rsid wsp:val=&quot;00F06F02&quot;/&gt;&lt;wsp:rsid wsp:val=&quot;00F10437&quot;/&gt;&lt;wsp:rsid wsp:val=&quot;00F10465&quot;/&gt;&lt;wsp:rsid wsp:val=&quot;00F10474&quot;/&gt;&lt;wsp:rsid wsp:val=&quot;00F10864&quot;/&gt;&lt;wsp:rsid wsp:val=&quot;00F108F5&quot;/&gt;&lt;wsp:rsid wsp:val=&quot;00F10D2C&quot;/&gt;&lt;wsp:rsid wsp:val=&quot;00F10D5A&quot;/&gt;&lt;wsp:rsid wsp:val=&quot;00F11189&quot;/&gt;&lt;wsp:rsid wsp:val=&quot;00F1162A&quot;/&gt;&lt;wsp:rsid wsp:val=&quot;00F1165E&quot;/&gt;&lt;wsp:rsid wsp:val=&quot;00F11CF5&quot;/&gt;&lt;wsp:rsid wsp:val=&quot;00F124CB&quot;/&gt;&lt;wsp:rsid wsp:val=&quot;00F12B3D&quot;/&gt;&lt;wsp:rsid wsp:val=&quot;00F12D63&quot;/&gt;&lt;wsp:rsid wsp:val=&quot;00F1403E&quot;/&gt;&lt;wsp:rsid wsp:val=&quot;00F1415B&quot;/&gt;&lt;wsp:rsid wsp:val=&quot;00F1476B&quot;/&gt;&lt;wsp:rsid wsp:val=&quot;00F149F8&quot;/&gt;&lt;wsp:rsid wsp:val=&quot;00F14FB8&quot;/&gt;&lt;wsp:rsid wsp:val=&quot;00F155B5&quot;/&gt;&lt;wsp:rsid wsp:val=&quot;00F15860&quot;/&gt;&lt;wsp:rsid wsp:val=&quot;00F1698C&quot;/&gt;&lt;wsp:rsid wsp:val=&quot;00F16BB1&quot;/&gt;&lt;wsp:rsid wsp:val=&quot;00F17A8F&quot;/&gt;&lt;wsp:rsid wsp:val=&quot;00F17E4A&quot;/&gt;&lt;wsp:rsid wsp:val=&quot;00F17F6D&quot;/&gt;&lt;wsp:rsid wsp:val=&quot;00F20046&quot;/&gt;&lt;wsp:rsid wsp:val=&quot;00F206FE&quot;/&gt;&lt;wsp:rsid wsp:val=&quot;00F20EEB&quot;/&gt;&lt;wsp:rsid wsp:val=&quot;00F20F5B&quot;/&gt;&lt;wsp:rsid wsp:val=&quot;00F21048&quot;/&gt;&lt;wsp:rsid wsp:val=&quot;00F210AB&quot;/&gt;&lt;wsp:rsid wsp:val=&quot;00F21144&quot;/&gt;&lt;wsp:rsid wsp:val=&quot;00F211CB&quot;/&gt;&lt;wsp:rsid wsp:val=&quot;00F21484&quot;/&gt;&lt;wsp:rsid wsp:val=&quot;00F2149C&quot;/&gt;&lt;wsp:rsid wsp:val=&quot;00F215C3&quot;/&gt;&lt;wsp:rsid wsp:val=&quot;00F2175F&quot;/&gt;&lt;wsp:rsid wsp:val=&quot;00F21857&quot;/&gt;&lt;wsp:rsid wsp:val=&quot;00F218EF&quot;/&gt;&lt;wsp:rsid wsp:val=&quot;00F21A0B&quot;/&gt;&lt;wsp:rsid wsp:val=&quot;00F22444&quot;/&gt;&lt;wsp:rsid wsp:val=&quot;00F227B6&quot;/&gt;&lt;wsp:rsid wsp:val=&quot;00F22C96&quot;/&gt;&lt;wsp:rsid wsp:val=&quot;00F2334F&quot;/&gt;&lt;wsp:rsid wsp:val=&quot;00F2357F&quot;/&gt;&lt;wsp:rsid wsp:val=&quot;00F23BD0&quot;/&gt;&lt;wsp:rsid wsp:val=&quot;00F23FCA&quot;/&gt;&lt;wsp:rsid wsp:val=&quot;00F24275&quot;/&gt;&lt;wsp:rsid wsp:val=&quot;00F244C0&quot;/&gt;&lt;wsp:rsid wsp:val=&quot;00F2456B&quot;/&gt;&lt;wsp:rsid wsp:val=&quot;00F24846&quot;/&gt;&lt;wsp:rsid wsp:val=&quot;00F24A57&quot;/&gt;&lt;wsp:rsid wsp:val=&quot;00F24D1C&quot;/&gt;&lt;wsp:rsid wsp:val=&quot;00F24F4D&quot;/&gt;&lt;wsp:rsid wsp:val=&quot;00F24FA0&quot;/&gt;&lt;wsp:rsid wsp:val=&quot;00F250CE&quot;/&gt;&lt;wsp:rsid wsp:val=&quot;00F25157&quot;/&gt;&lt;wsp:rsid wsp:val=&quot;00F25EB4&quot;/&gt;&lt;wsp:rsid wsp:val=&quot;00F2617C&quot;/&gt;&lt;wsp:rsid wsp:val=&quot;00F2635E&quot;/&gt;&lt;wsp:rsid wsp:val=&quot;00F26421&quot;/&gt;&lt;wsp:rsid wsp:val=&quot;00F2643A&quot;/&gt;&lt;wsp:rsid wsp:val=&quot;00F26585&quot;/&gt;&lt;wsp:rsid wsp:val=&quot;00F267B6&quot;/&gt;&lt;wsp:rsid wsp:val=&quot;00F26886&quot;/&gt;&lt;wsp:rsid wsp:val=&quot;00F2699C&quot;/&gt;&lt;wsp:rsid wsp:val=&quot;00F26AF5&quot;/&gt;&lt;wsp:rsid wsp:val=&quot;00F26BB7&quot;/&gt;&lt;wsp:rsid wsp:val=&quot;00F27763&quot;/&gt;&lt;wsp:rsid wsp:val=&quot;00F27E0C&quot;/&gt;&lt;wsp:rsid wsp:val=&quot;00F27EF4&quot;/&gt;&lt;wsp:rsid wsp:val=&quot;00F3002F&quot;/&gt;&lt;wsp:rsid wsp:val=&quot;00F30031&quot;/&gt;&lt;wsp:rsid wsp:val=&quot;00F30353&quot;/&gt;&lt;wsp:rsid wsp:val=&quot;00F308C0&quot;/&gt;&lt;wsp:rsid wsp:val=&quot;00F30A6F&quot;/&gt;&lt;wsp:rsid wsp:val=&quot;00F30A78&quot;/&gt;&lt;wsp:rsid wsp:val=&quot;00F30BE8&quot;/&gt;&lt;wsp:rsid wsp:val=&quot;00F30FF2&quot;/&gt;&lt;wsp:rsid wsp:val=&quot;00F31375&quot;/&gt;&lt;wsp:rsid wsp:val=&quot;00F31597&quot;/&gt;&lt;wsp:rsid wsp:val=&quot;00F316ED&quot;/&gt;&lt;wsp:rsid wsp:val=&quot;00F318E7&quot;/&gt;&lt;wsp:rsid wsp:val=&quot;00F31F17&quot;/&gt;&lt;wsp:rsid wsp:val=&quot;00F3236F&quot;/&gt;&lt;wsp:rsid wsp:val=&quot;00F32374&quot;/&gt;&lt;wsp:rsid wsp:val=&quot;00F32F0E&quot;/&gt;&lt;wsp:rsid wsp:val=&quot;00F32F3E&quot;/&gt;&lt;wsp:rsid wsp:val=&quot;00F3372E&quot;/&gt;&lt;wsp:rsid wsp:val=&quot;00F3383E&quot;/&gt;&lt;wsp:rsid wsp:val=&quot;00F34057&quot;/&gt;&lt;wsp:rsid wsp:val=&quot;00F34286&quot;/&gt;&lt;wsp:rsid wsp:val=&quot;00F342E5&quot;/&gt;&lt;wsp:rsid wsp:val=&quot;00F343E5&quot;/&gt;&lt;wsp:rsid wsp:val=&quot;00F346BC&quot;/&gt;&lt;wsp:rsid wsp:val=&quot;00F3521B&quot;/&gt;&lt;wsp:rsid wsp:val=&quot;00F35561&quot;/&gt;&lt;wsp:rsid wsp:val=&quot;00F35865&quot;/&gt;&lt;wsp:rsid wsp:val=&quot;00F35E92&quot;/&gt;&lt;wsp:rsid wsp:val=&quot;00F3651B&quot;/&gt;&lt;wsp:rsid wsp:val=&quot;00F36919&quot;/&gt;&lt;wsp:rsid wsp:val=&quot;00F369F3&quot;/&gt;&lt;wsp:rsid wsp:val=&quot;00F36A25&quot;/&gt;&lt;wsp:rsid wsp:val=&quot;00F370CB&quot;/&gt;&lt;wsp:rsid wsp:val=&quot;00F370E3&quot;/&gt;&lt;wsp:rsid wsp:val=&quot;00F3734E&quot;/&gt;&lt;wsp:rsid wsp:val=&quot;00F377A2&quot;/&gt;&lt;wsp:rsid wsp:val=&quot;00F37922&quot;/&gt;&lt;wsp:rsid wsp:val=&quot;00F37A1D&quot;/&gt;&lt;wsp:rsid wsp:val=&quot;00F37AEF&quot;/&gt;&lt;wsp:rsid wsp:val=&quot;00F37B48&quot;/&gt;&lt;wsp:rsid wsp:val=&quot;00F40BB4&quot;/&gt;&lt;wsp:rsid wsp:val=&quot;00F4125D&quot;/&gt;&lt;wsp:rsid wsp:val=&quot;00F417B8&quot;/&gt;&lt;wsp:rsid wsp:val=&quot;00F4262F&quot;/&gt;&lt;wsp:rsid wsp:val=&quot;00F42910&quot;/&gt;&lt;wsp:rsid wsp:val=&quot;00F42A4D&quot;/&gt;&lt;wsp:rsid wsp:val=&quot;00F42BEE&quot;/&gt;&lt;wsp:rsid wsp:val=&quot;00F42C2B&quot;/&gt;&lt;wsp:rsid wsp:val=&quot;00F439C5&quot;/&gt;&lt;wsp:rsid wsp:val=&quot;00F4449D&quot;/&gt;&lt;wsp:rsid wsp:val=&quot;00F44833&quot;/&gt;&lt;wsp:rsid wsp:val=&quot;00F44E03&quot;/&gt;&lt;wsp:rsid wsp:val=&quot;00F4629D&quot;/&gt;&lt;wsp:rsid wsp:val=&quot;00F462EB&quot;/&gt;&lt;wsp:rsid wsp:val=&quot;00F465C1&quot;/&gt;&lt;wsp:rsid wsp:val=&quot;00F4678D&quot;/&gt;&lt;wsp:rsid wsp:val=&quot;00F467B0&quot;/&gt;&lt;wsp:rsid wsp:val=&quot;00F4683C&quot;/&gt;&lt;wsp:rsid wsp:val=&quot;00F46E40&quot;/&gt;&lt;wsp:rsid wsp:val=&quot;00F46F8B&quot;/&gt;&lt;wsp:rsid wsp:val=&quot;00F47132&quot;/&gt;&lt;wsp:rsid wsp:val=&quot;00F47728&quot;/&gt;&lt;wsp:rsid wsp:val=&quot;00F47AFE&quot;/&gt;&lt;wsp:rsid wsp:val=&quot;00F47BF5&quot;/&gt;&lt;wsp:rsid wsp:val=&quot;00F47CBA&quot;/&gt;&lt;wsp:rsid wsp:val=&quot;00F50020&quot;/&gt;&lt;wsp:rsid wsp:val=&quot;00F50671&quot;/&gt;&lt;wsp:rsid wsp:val=&quot;00F50691&quot;/&gt;&lt;wsp:rsid wsp:val=&quot;00F50849&quot;/&gt;&lt;wsp:rsid wsp:val=&quot;00F50A55&quot;/&gt;&lt;wsp:rsid wsp:val=&quot;00F513BA&quot;/&gt;&lt;wsp:rsid wsp:val=&quot;00F51447&quot;/&gt;&lt;wsp:rsid wsp:val=&quot;00F514EF&quot;/&gt;&lt;wsp:rsid wsp:val=&quot;00F516F4&quot;/&gt;&lt;wsp:rsid wsp:val=&quot;00F51D70&quot;/&gt;&lt;wsp:rsid wsp:val=&quot;00F524CD&quot;/&gt;&lt;wsp:rsid wsp:val=&quot;00F52756&quot;/&gt;&lt;wsp:rsid wsp:val=&quot;00F52A47&quot;/&gt;&lt;wsp:rsid wsp:val=&quot;00F52A4B&quot;/&gt;&lt;wsp:rsid wsp:val=&quot;00F52C6C&quot;/&gt;&lt;wsp:rsid wsp:val=&quot;00F52FA8&quot;/&gt;&lt;wsp:rsid wsp:val=&quot;00F5372B&quot;/&gt;&lt;wsp:rsid wsp:val=&quot;00F5388A&quot;/&gt;&lt;wsp:rsid wsp:val=&quot;00F538CD&quot;/&gt;&lt;wsp:rsid wsp:val=&quot;00F54192&quot;/&gt;&lt;wsp:rsid wsp:val=&quot;00F542D8&quot;/&gt;&lt;wsp:rsid wsp:val=&quot;00F546DB&quot;/&gt;&lt;wsp:rsid wsp:val=&quot;00F548C8&quot;/&gt;&lt;wsp:rsid wsp:val=&quot;00F55331&quot;/&gt;&lt;wsp:rsid wsp:val=&quot;00F55AC5&quot;/&gt;&lt;wsp:rsid wsp:val=&quot;00F568FF&quot;/&gt;&lt;wsp:rsid wsp:val=&quot;00F56918&quot;/&gt;&lt;wsp:rsid wsp:val=&quot;00F56B25&quot;/&gt;&lt;wsp:rsid wsp:val=&quot;00F570BA&quot;/&gt;&lt;wsp:rsid wsp:val=&quot;00F570D9&quot;/&gt;&lt;wsp:rsid wsp:val=&quot;00F5765A&quot;/&gt;&lt;wsp:rsid wsp:val=&quot;00F57704&quot;/&gt;&lt;wsp:rsid wsp:val=&quot;00F5777A&quot;/&gt;&lt;wsp:rsid wsp:val=&quot;00F577F9&quot;/&gt;&lt;wsp:rsid wsp:val=&quot;00F57BE9&quot;/&gt;&lt;wsp:rsid wsp:val=&quot;00F57C72&quot;/&gt;&lt;wsp:rsid wsp:val=&quot;00F57E66&quot;/&gt;&lt;wsp:rsid wsp:val=&quot;00F6021A&quot;/&gt;&lt;wsp:rsid wsp:val=&quot;00F60232&quot;/&gt;&lt;wsp:rsid wsp:val=&quot;00F60A82&quot;/&gt;&lt;wsp:rsid wsp:val=&quot;00F60C26&quot;/&gt;&lt;wsp:rsid wsp:val=&quot;00F61158&quot;/&gt;&lt;wsp:rsid wsp:val=&quot;00F61235&quot;/&gt;&lt;wsp:rsid wsp:val=&quot;00F61564&quot;/&gt;&lt;wsp:rsid wsp:val=&quot;00F6157C&quot;/&gt;&lt;wsp:rsid wsp:val=&quot;00F61701&quot;/&gt;&lt;wsp:rsid wsp:val=&quot;00F61902&quot;/&gt;&lt;wsp:rsid wsp:val=&quot;00F61FDE&quot;/&gt;&lt;wsp:rsid wsp:val=&quot;00F622E3&quot;/&gt;&lt;wsp:rsid wsp:val=&quot;00F62377&quot;/&gt;&lt;wsp:rsid wsp:val=&quot;00F62EEC&quot;/&gt;&lt;wsp:rsid wsp:val=&quot;00F63289&quot;/&gt;&lt;wsp:rsid wsp:val=&quot;00F63D79&quot;/&gt;&lt;wsp:rsid wsp:val=&quot;00F6404E&quot;/&gt;&lt;wsp:rsid wsp:val=&quot;00F6433C&quot;/&gt;&lt;wsp:rsid wsp:val=&quot;00F6474A&quot;/&gt;&lt;wsp:rsid wsp:val=&quot;00F64966&quot;/&gt;&lt;wsp:rsid wsp:val=&quot;00F64F9F&quot;/&gt;&lt;wsp:rsid wsp:val=&quot;00F660B8&quot;/&gt;&lt;wsp:rsid wsp:val=&quot;00F664DA&quot;/&gt;&lt;wsp:rsid wsp:val=&quot;00F669E3&quot;/&gt;&lt;wsp:rsid wsp:val=&quot;00F66B1A&quot;/&gt;&lt;wsp:rsid wsp:val=&quot;00F675DD&quot;/&gt;&lt;wsp:rsid wsp:val=&quot;00F67A85&quot;/&gt;&lt;wsp:rsid wsp:val=&quot;00F7059F&quot;/&gt;&lt;wsp:rsid wsp:val=&quot;00F70FF9&quot;/&gt;&lt;wsp:rsid wsp:val=&quot;00F71026&quot;/&gt;&lt;wsp:rsid wsp:val=&quot;00F71042&quot;/&gt;&lt;wsp:rsid wsp:val=&quot;00F710A0&quot;/&gt;&lt;wsp:rsid wsp:val=&quot;00F716EE&quot;/&gt;&lt;wsp:rsid wsp:val=&quot;00F71976&quot;/&gt;&lt;wsp:rsid wsp:val=&quot;00F71A99&quot;/&gt;&lt;wsp:rsid wsp:val=&quot;00F71C4F&quot;/&gt;&lt;wsp:rsid wsp:val=&quot;00F71EA2&quot;/&gt;&lt;wsp:rsid wsp:val=&quot;00F71F79&quot;/&gt;&lt;wsp:rsid wsp:val=&quot;00F72106&quot;/&gt;&lt;wsp:rsid wsp:val=&quot;00F721A1&quot;/&gt;&lt;wsp:rsid wsp:val=&quot;00F724E3&quot;/&gt;&lt;wsp:rsid wsp:val=&quot;00F727AA&quot;/&gt;&lt;wsp:rsid wsp:val=&quot;00F729CA&quot;/&gt;&lt;wsp:rsid wsp:val=&quot;00F72C94&quot;/&gt;&lt;wsp:rsid wsp:val=&quot;00F72D42&quot;/&gt;&lt;wsp:rsid wsp:val=&quot;00F7368C&quot;/&gt;&lt;wsp:rsid wsp:val=&quot;00F73A1B&quot;/&gt;&lt;wsp:rsid wsp:val=&quot;00F73D87&quot;/&gt;&lt;wsp:rsid wsp:val=&quot;00F73E55&quot;/&gt;&lt;wsp:rsid wsp:val=&quot;00F73F43&quot;/&gt;&lt;wsp:rsid wsp:val=&quot;00F74059&quot;/&gt;&lt;wsp:rsid wsp:val=&quot;00F74609&quot;/&gt;&lt;wsp:rsid wsp:val=&quot;00F74664&quot;/&gt;&lt;wsp:rsid wsp:val=&quot;00F74791&quot;/&gt;&lt;wsp:rsid wsp:val=&quot;00F74A7A&quot;/&gt;&lt;wsp:rsid wsp:val=&quot;00F74CEF&quot;/&gt;&lt;wsp:rsid wsp:val=&quot;00F74D26&quot;/&gt;&lt;wsp:rsid wsp:val=&quot;00F74E5A&quot;/&gt;&lt;wsp:rsid wsp:val=&quot;00F7564B&quot;/&gt;&lt;wsp:rsid wsp:val=&quot;00F76337&quot;/&gt;&lt;wsp:rsid wsp:val=&quot;00F763DF&quot;/&gt;&lt;wsp:rsid wsp:val=&quot;00F766F0&quot;/&gt;&lt;wsp:rsid wsp:val=&quot;00F76B74&quot;/&gt;&lt;wsp:rsid wsp:val=&quot;00F7792A&quot;/&gt;&lt;wsp:rsid wsp:val=&quot;00F77C47&quot;/&gt;&lt;wsp:rsid wsp:val=&quot;00F77CFA&quot;/&gt;&lt;wsp:rsid wsp:val=&quot;00F77DB3&quot;/&gt;&lt;wsp:rsid wsp:val=&quot;00F77F17&quot;/&gt;&lt;wsp:rsid wsp:val=&quot;00F80922&quot;/&gt;&lt;wsp:rsid wsp:val=&quot;00F80957&quot;/&gt;&lt;wsp:rsid wsp:val=&quot;00F80D8F&quot;/&gt;&lt;wsp:rsid wsp:val=&quot;00F81311&quot;/&gt;&lt;wsp:rsid wsp:val=&quot;00F81507&quot;/&gt;&lt;wsp:rsid wsp:val=&quot;00F81625&quot;/&gt;&lt;wsp:rsid wsp:val=&quot;00F81C47&quot;/&gt;&lt;wsp:rsid wsp:val=&quot;00F81D8F&quot;/&gt;&lt;wsp:rsid wsp:val=&quot;00F81E0E&quot;/&gt;&lt;wsp:rsid wsp:val=&quot;00F81E87&quot;/&gt;&lt;wsp:rsid wsp:val=&quot;00F81F25&quot;/&gt;&lt;wsp:rsid wsp:val=&quot;00F81F57&quot;/&gt;&lt;wsp:rsid wsp:val=&quot;00F8270B&quot;/&gt;&lt;wsp:rsid wsp:val=&quot;00F82CD8&quot;/&gt;&lt;wsp:rsid wsp:val=&quot;00F82D2D&quot;/&gt;&lt;wsp:rsid wsp:val=&quot;00F831B2&quot;/&gt;&lt;wsp:rsid wsp:val=&quot;00F83301&quot;/&gt;&lt;wsp:rsid wsp:val=&quot;00F837A7&quot;/&gt;&lt;wsp:rsid wsp:val=&quot;00F837DD&quot;/&gt;&lt;wsp:rsid wsp:val=&quot;00F841D0&quot;/&gt;&lt;wsp:rsid wsp:val=&quot;00F84232&quot;/&gt;&lt;wsp:rsid wsp:val=&quot;00F84849&quot;/&gt;&lt;wsp:rsid wsp:val=&quot;00F849D7&quot;/&gt;&lt;wsp:rsid wsp:val=&quot;00F84A2F&quot;/&gt;&lt;wsp:rsid wsp:val=&quot;00F84BAB&quot;/&gt;&lt;wsp:rsid wsp:val=&quot;00F84DDB&quot;/&gt;&lt;wsp:rsid wsp:val=&quot;00F850EB&quot;/&gt;&lt;wsp:rsid wsp:val=&quot;00F854D5&quot;/&gt;&lt;wsp:rsid wsp:val=&quot;00F854F8&quot;/&gt;&lt;wsp:rsid wsp:val=&quot;00F855CB&quot;/&gt;&lt;wsp:rsid wsp:val=&quot;00F856C8&quot;/&gt;&lt;wsp:rsid wsp:val=&quot;00F85744&quot;/&gt;&lt;wsp:rsid wsp:val=&quot;00F85913&quot;/&gt;&lt;wsp:rsid wsp:val=&quot;00F85F4B&quot;/&gt;&lt;wsp:rsid wsp:val=&quot;00F85F9B&quot;/&gt;&lt;wsp:rsid wsp:val=&quot;00F863EB&quot;/&gt;&lt;wsp:rsid wsp:val=&quot;00F86538&quot;/&gt;&lt;wsp:rsid wsp:val=&quot;00F8683A&quot;/&gt;&lt;wsp:rsid wsp:val=&quot;00F86B20&quot;/&gt;&lt;wsp:rsid wsp:val=&quot;00F86C43&quot;/&gt;&lt;wsp:rsid wsp:val=&quot;00F86E03&quot;/&gt;&lt;wsp:rsid wsp:val=&quot;00F8718E&quot;/&gt;&lt;wsp:rsid wsp:val=&quot;00F87201&quot;/&gt;&lt;wsp:rsid wsp:val=&quot;00F87317&quot;/&gt;&lt;wsp:rsid wsp:val=&quot;00F879C6&quot;/&gt;&lt;wsp:rsid wsp:val=&quot;00F87CB7&quot;/&gt;&lt;wsp:rsid wsp:val=&quot;00F87D07&quot;/&gt;&lt;wsp:rsid wsp:val=&quot;00F87D7F&quot;/&gt;&lt;wsp:rsid wsp:val=&quot;00F87E13&quot;/&gt;&lt;wsp:rsid wsp:val=&quot;00F87E81&quot;/&gt;&lt;wsp:rsid wsp:val=&quot;00F90184&quot;/&gt;&lt;wsp:rsid wsp:val=&quot;00F901EE&quot;/&gt;&lt;wsp:rsid wsp:val=&quot;00F90391&quot;/&gt;&lt;wsp:rsid wsp:val=&quot;00F9046C&quot;/&gt;&lt;wsp:rsid wsp:val=&quot;00F90BEE&quot;/&gt;&lt;wsp:rsid wsp:val=&quot;00F90C86&quot;/&gt;&lt;wsp:rsid wsp:val=&quot;00F90FD6&quot;/&gt;&lt;wsp:rsid wsp:val=&quot;00F910E4&quot;/&gt;&lt;wsp:rsid wsp:val=&quot;00F912B6&quot;/&gt;&lt;wsp:rsid wsp:val=&quot;00F915AB&quot;/&gt;&lt;wsp:rsid wsp:val=&quot;00F9174D&quot;/&gt;&lt;wsp:rsid wsp:val=&quot;00F91906&quot;/&gt;&lt;wsp:rsid wsp:val=&quot;00F91CA2&quot;/&gt;&lt;wsp:rsid wsp:val=&quot;00F91DAB&quot;/&gt;&lt;wsp:rsid wsp:val=&quot;00F91DAC&quot;/&gt;&lt;wsp:rsid wsp:val=&quot;00F91F14&quot;/&gt;&lt;wsp:rsid wsp:val=&quot;00F92174&quot;/&gt;&lt;wsp:rsid wsp:val=&quot;00F923DB&quot;/&gt;&lt;wsp:rsid wsp:val=&quot;00F92725&quot;/&gt;&lt;wsp:rsid wsp:val=&quot;00F9344F&quot;/&gt;&lt;wsp:rsid wsp:val=&quot;00F9383C&quot;/&gt;&lt;wsp:rsid wsp:val=&quot;00F93A3D&quot;/&gt;&lt;wsp:rsid wsp:val=&quot;00F93C3E&quot;/&gt;&lt;wsp:rsid wsp:val=&quot;00F93D13&quot;/&gt;&lt;wsp:rsid wsp:val=&quot;00F93EE6&quot;/&gt;&lt;wsp:rsid wsp:val=&quot;00F94003&quot;/&gt;&lt;wsp:rsid wsp:val=&quot;00F942C6&quot;/&gt;&lt;wsp:rsid wsp:val=&quot;00F94303&quot;/&gt;&lt;wsp:rsid wsp:val=&quot;00F94412&quot;/&gt;&lt;wsp:rsid wsp:val=&quot;00F94737&quot;/&gt;&lt;wsp:rsid wsp:val=&quot;00F9473D&quot;/&gt;&lt;wsp:rsid wsp:val=&quot;00F948D1&quot;/&gt;&lt;wsp:rsid wsp:val=&quot;00F9495D&quot;/&gt;&lt;wsp:rsid wsp:val=&quot;00F94A66&quot;/&gt;&lt;wsp:rsid wsp:val=&quot;00F94F50&quot;/&gt;&lt;wsp:rsid wsp:val=&quot;00F95013&quot;/&gt;&lt;wsp:rsid wsp:val=&quot;00F950BC&quot;/&gt;&lt;wsp:rsid wsp:val=&quot;00F951BD&quot;/&gt;&lt;wsp:rsid wsp:val=&quot;00F958CD&quot;/&gt;&lt;wsp:rsid wsp:val=&quot;00F9632D&quot;/&gt;&lt;wsp:rsid wsp:val=&quot;00F9644F&quot;/&gt;&lt;wsp:rsid wsp:val=&quot;00F965D9&quot;/&gt;&lt;wsp:rsid wsp:val=&quot;00F96764&quot;/&gt;&lt;wsp:rsid wsp:val=&quot;00F968CC&quot;/&gt;&lt;wsp:rsid wsp:val=&quot;00F96C7A&quot;/&gt;&lt;wsp:rsid wsp:val=&quot;00F96E7C&quot;/&gt;&lt;wsp:rsid wsp:val=&quot;00F96F5A&quot;/&gt;&lt;wsp:rsid wsp:val=&quot;00F975B5&quot;/&gt;&lt;wsp:rsid wsp:val=&quot;00F97D37&quot;/&gt;&lt;wsp:rsid wsp:val=&quot;00F97DE7&quot;/&gt;&lt;wsp:rsid wsp:val=&quot;00FA02F0&quot;/&gt;&lt;wsp:rsid wsp:val=&quot;00FA04BE&quot;/&gt;&lt;wsp:rsid wsp:val=&quot;00FA0509&quot;/&gt;&lt;wsp:rsid wsp:val=&quot;00FA0E7C&quot;/&gt;&lt;wsp:rsid wsp:val=&quot;00FA1177&quot;/&gt;&lt;wsp:rsid wsp:val=&quot;00FA1331&quot;/&gt;&lt;wsp:rsid wsp:val=&quot;00FA1CBF&quot;/&gt;&lt;wsp:rsid wsp:val=&quot;00FA1D8F&quot;/&gt;&lt;wsp:rsid wsp:val=&quot;00FA2002&quot;/&gt;&lt;wsp:rsid wsp:val=&quot;00FA2526&quot;/&gt;&lt;wsp:rsid wsp:val=&quot;00FA2AB0&quot;/&gt;&lt;wsp:rsid wsp:val=&quot;00FA3855&quot;/&gt;&lt;wsp:rsid wsp:val=&quot;00FA397A&quot;/&gt;&lt;wsp:rsid wsp:val=&quot;00FA3C84&quot;/&gt;&lt;wsp:rsid wsp:val=&quot;00FA3F33&quot;/&gt;&lt;wsp:rsid wsp:val=&quot;00FA3F45&quot;/&gt;&lt;wsp:rsid wsp:val=&quot;00FA4EDE&quot;/&gt;&lt;wsp:rsid wsp:val=&quot;00FA50E8&quot;/&gt;&lt;wsp:rsid wsp:val=&quot;00FA517D&quot;/&gt;&lt;wsp:rsid wsp:val=&quot;00FA526F&quot;/&gt;&lt;wsp:rsid wsp:val=&quot;00FA52BE&quot;/&gt;&lt;wsp:rsid wsp:val=&quot;00FA53C1&quot;/&gt;&lt;wsp:rsid wsp:val=&quot;00FA54C0&quot;/&gt;&lt;wsp:rsid wsp:val=&quot;00FA5527&quot;/&gt;&lt;wsp:rsid wsp:val=&quot;00FA5871&quot;/&gt;&lt;wsp:rsid wsp:val=&quot;00FA589E&quot;/&gt;&lt;wsp:rsid wsp:val=&quot;00FA58B1&quot;/&gt;&lt;wsp:rsid wsp:val=&quot;00FA5962&quot;/&gt;&lt;wsp:rsid wsp:val=&quot;00FA5995&quot;/&gt;&lt;wsp:rsid wsp:val=&quot;00FA5C6B&quot;/&gt;&lt;wsp:rsid wsp:val=&quot;00FA5DAC&quot;/&gt;&lt;wsp:rsid wsp:val=&quot;00FA5F3B&quot;/&gt;&lt;wsp:rsid wsp:val=&quot;00FA6225&quot;/&gt;&lt;wsp:rsid wsp:val=&quot;00FA656D&quot;/&gt;&lt;wsp:rsid wsp:val=&quot;00FA6686&quot;/&gt;&lt;wsp:rsid wsp:val=&quot;00FA6A4D&quot;/&gt;&lt;wsp:rsid wsp:val=&quot;00FA6A8C&quot;/&gt;&lt;wsp:rsid wsp:val=&quot;00FA6BCC&quot;/&gt;&lt;wsp:rsid wsp:val=&quot;00FA6C40&quot;/&gt;&lt;wsp:rsid wsp:val=&quot;00FA70DF&quot;/&gt;&lt;wsp:rsid wsp:val=&quot;00FA7152&quot;/&gt;&lt;wsp:rsid wsp:val=&quot;00FA737E&quot;/&gt;&lt;wsp:rsid wsp:val=&quot;00FA7A20&quot;/&gt;&lt;wsp:rsid wsp:val=&quot;00FA7AA6&quot;/&gt;&lt;wsp:rsid wsp:val=&quot;00FA7C04&quot;/&gt;&lt;wsp:rsid wsp:val=&quot;00FB0443&quot;/&gt;&lt;wsp:rsid wsp:val=&quot;00FB097A&quot;/&gt;&lt;wsp:rsid wsp:val=&quot;00FB0F2E&quot;/&gt;&lt;wsp:rsid wsp:val=&quot;00FB114F&quot;/&gt;&lt;wsp:rsid wsp:val=&quot;00FB11A4&quot;/&gt;&lt;wsp:rsid wsp:val=&quot;00FB1352&quot;/&gt;&lt;wsp:rsid wsp:val=&quot;00FB15D5&quot;/&gt;&lt;wsp:rsid wsp:val=&quot;00FB1694&quot;/&gt;&lt;wsp:rsid wsp:val=&quot;00FB18E8&quot;/&gt;&lt;wsp:rsid wsp:val=&quot;00FB18E9&quot;/&gt;&lt;wsp:rsid wsp:val=&quot;00FB19D8&quot;/&gt;&lt;wsp:rsid wsp:val=&quot;00FB22E5&quot;/&gt;&lt;wsp:rsid wsp:val=&quot;00FB2864&quot;/&gt;&lt;wsp:rsid wsp:val=&quot;00FB2E28&quot;/&gt;&lt;wsp:rsid wsp:val=&quot;00FB2F94&quot;/&gt;&lt;wsp:rsid wsp:val=&quot;00FB381C&quot;/&gt;&lt;wsp:rsid wsp:val=&quot;00FB3CBD&quot;/&gt;&lt;wsp:rsid wsp:val=&quot;00FB3CD6&quot;/&gt;&lt;wsp:rsid wsp:val=&quot;00FB4065&quot;/&gt;&lt;wsp:rsid wsp:val=&quot;00FB4760&quot;/&gt;&lt;wsp:rsid wsp:val=&quot;00FB47B5&quot;/&gt;&lt;wsp:rsid wsp:val=&quot;00FB4E96&quot;/&gt;&lt;wsp:rsid wsp:val=&quot;00FB52FD&quot;/&gt;&lt;wsp:rsid wsp:val=&quot;00FB5628&quot;/&gt;&lt;wsp:rsid wsp:val=&quot;00FB57A7&quot;/&gt;&lt;wsp:rsid wsp:val=&quot;00FB5A6F&quot;/&gt;&lt;wsp:rsid wsp:val=&quot;00FB612F&quot;/&gt;&lt;wsp:rsid wsp:val=&quot;00FB6401&quot;/&gt;&lt;wsp:rsid wsp:val=&quot;00FB68CE&quot;/&gt;&lt;wsp:rsid wsp:val=&quot;00FB6B9D&quot;/&gt;&lt;wsp:rsid wsp:val=&quot;00FB6F9E&quot;/&gt;&lt;wsp:rsid wsp:val=&quot;00FB72CB&quot;/&gt;&lt;wsp:rsid wsp:val=&quot;00FB7390&quot;/&gt;&lt;wsp:rsid wsp:val=&quot;00FB76E1&quot;/&gt;&lt;wsp:rsid wsp:val=&quot;00FB77BB&quot;/&gt;&lt;wsp:rsid wsp:val=&quot;00FB7A9C&quot;/&gt;&lt;wsp:rsid wsp:val=&quot;00FC0188&quot;/&gt;&lt;wsp:rsid wsp:val=&quot;00FC022F&quot;/&gt;&lt;wsp:rsid wsp:val=&quot;00FC0AB4&quot;/&gt;&lt;wsp:rsid wsp:val=&quot;00FC0B9B&quot;/&gt;&lt;wsp:rsid wsp:val=&quot;00FC0E12&quot;/&gt;&lt;wsp:rsid wsp:val=&quot;00FC10EB&quot;/&gt;&lt;wsp:rsid wsp:val=&quot;00FC1859&quot;/&gt;&lt;wsp:rsid wsp:val=&quot;00FC2075&quot;/&gt;&lt;wsp:rsid wsp:val=&quot;00FC22FE&quot;/&gt;&lt;wsp:rsid wsp:val=&quot;00FC23FA&quot;/&gt;&lt;wsp:rsid wsp:val=&quot;00FC254B&quot;/&gt;&lt;wsp:rsid wsp:val=&quot;00FC2742&quot;/&gt;&lt;wsp:rsid wsp:val=&quot;00FC27DB&quot;/&gt;&lt;wsp:rsid wsp:val=&quot;00FC330F&quot;/&gt;&lt;wsp:rsid wsp:val=&quot;00FC37F0&quot;/&gt;&lt;wsp:rsid wsp:val=&quot;00FC39B2&quot;/&gt;&lt;wsp:rsid wsp:val=&quot;00FC3B1A&quot;/&gt;&lt;wsp:rsid wsp:val=&quot;00FC3BBC&quot;/&gt;&lt;wsp:rsid wsp:val=&quot;00FC3DA6&quot;/&gt;&lt;wsp:rsid wsp:val=&quot;00FC3EEB&quot;/&gt;&lt;wsp:rsid wsp:val=&quot;00FC3F24&quot;/&gt;&lt;wsp:rsid wsp:val=&quot;00FC4278&quot;/&gt;&lt;wsp:rsid wsp:val=&quot;00FC42A4&quot;/&gt;&lt;wsp:rsid wsp:val=&quot;00FC4423&quot;/&gt;&lt;wsp:rsid wsp:val=&quot;00FC47D1&quot;/&gt;&lt;wsp:rsid wsp:val=&quot;00FC4CA4&quot;/&gt;&lt;wsp:rsid wsp:val=&quot;00FC4D8B&quot;/&gt;&lt;wsp:rsid wsp:val=&quot;00FC545C&quot;/&gt;&lt;wsp:rsid wsp:val=&quot;00FC54BA&quot;/&gt;&lt;wsp:rsid wsp:val=&quot;00FC553E&quot;/&gt;&lt;wsp:rsid wsp:val=&quot;00FC55BB&quot;/&gt;&lt;wsp:rsid wsp:val=&quot;00FC5958&quot;/&gt;&lt;wsp:rsid wsp:val=&quot;00FC60B6&quot;/&gt;&lt;wsp:rsid wsp:val=&quot;00FC65A0&quot;/&gt;&lt;wsp:rsid wsp:val=&quot;00FC6B41&quot;/&gt;&lt;wsp:rsid wsp:val=&quot;00FC7308&quot;/&gt;&lt;wsp:rsid wsp:val=&quot;00FC7554&quot;/&gt;&lt;wsp:rsid wsp:val=&quot;00FC76A7&quot;/&gt;&lt;wsp:rsid wsp:val=&quot;00FC7896&quot;/&gt;&lt;wsp:rsid wsp:val=&quot;00FC7F19&quot;/&gt;&lt;wsp:rsid wsp:val=&quot;00FC7F93&quot;/&gt;&lt;wsp:rsid wsp:val=&quot;00FC7FBF&quot;/&gt;&lt;wsp:rsid wsp:val=&quot;00FD091C&quot;/&gt;&lt;wsp:rsid wsp:val=&quot;00FD10D2&quot;/&gt;&lt;wsp:rsid wsp:val=&quot;00FD111E&quot;/&gt;&lt;wsp:rsid wsp:val=&quot;00FD14CB&quot;/&gt;&lt;wsp:rsid wsp:val=&quot;00FD14E4&quot;/&gt;&lt;wsp:rsid wsp:val=&quot;00FD1AC8&quot;/&gt;&lt;wsp:rsid wsp:val=&quot;00FD2804&quot;/&gt;&lt;wsp:rsid wsp:val=&quot;00FD282A&quot;/&gt;&lt;wsp:rsid wsp:val=&quot;00FD2A71&quot;/&gt;&lt;wsp:rsid wsp:val=&quot;00FD2F55&quot;/&gt;&lt;wsp:rsid wsp:val=&quot;00FD305B&quot;/&gt;&lt;wsp:rsid wsp:val=&quot;00FD33B3&quot;/&gt;&lt;wsp:rsid wsp:val=&quot;00FD3905&quot;/&gt;&lt;wsp:rsid wsp:val=&quot;00FD4124&quot;/&gt;&lt;wsp:rsid wsp:val=&quot;00FD4620&quot;/&gt;&lt;wsp:rsid wsp:val=&quot;00FD48FE&quot;/&gt;&lt;wsp:rsid wsp:val=&quot;00FD4CC0&quot;/&gt;&lt;wsp:rsid wsp:val=&quot;00FD4FF1&quot;/&gt;&lt;wsp:rsid wsp:val=&quot;00FD5502&quot;/&gt;&lt;wsp:rsid wsp:val=&quot;00FD6075&quot;/&gt;&lt;wsp:rsid wsp:val=&quot;00FD6318&quot;/&gt;&lt;wsp:rsid wsp:val=&quot;00FD6556&quot;/&gt;&lt;wsp:rsid wsp:val=&quot;00FD69A2&quot;/&gt;&lt;wsp:rsid wsp:val=&quot;00FD6A3D&quot;/&gt;&lt;wsp:rsid wsp:val=&quot;00FD6F9D&quot;/&gt;&lt;wsp:rsid wsp:val=&quot;00FD7001&quot;/&gt;&lt;wsp:rsid wsp:val=&quot;00FD7240&quot;/&gt;&lt;wsp:rsid wsp:val=&quot;00FD72D9&quot;/&gt;&lt;wsp:rsid wsp:val=&quot;00FD73AE&quot;/&gt;&lt;wsp:rsid wsp:val=&quot;00FD78EF&quot;/&gt;&lt;wsp:rsid wsp:val=&quot;00FD793F&quot;/&gt;&lt;wsp:rsid wsp:val=&quot;00FD7D1F&quot;/&gt;&lt;wsp:rsid wsp:val=&quot;00FD7F6A&quot;/&gt;&lt;wsp:rsid wsp:val=&quot;00FE04B6&quot;/&gt;&lt;wsp:rsid wsp:val=&quot;00FE05E5&quot;/&gt;&lt;wsp:rsid wsp:val=&quot;00FE0657&quot;/&gt;&lt;wsp:rsid wsp:val=&quot;00FE0851&quot;/&gt;&lt;wsp:rsid wsp:val=&quot;00FE16B7&quot;/&gt;&lt;wsp:rsid wsp:val=&quot;00FE1D51&quot;/&gt;&lt;wsp:rsid wsp:val=&quot;00FE1D5D&quot;/&gt;&lt;wsp:rsid wsp:val=&quot;00FE204A&quot;/&gt;&lt;wsp:rsid wsp:val=&quot;00FE20AB&quot;/&gt;&lt;wsp:rsid wsp:val=&quot;00FE22FE&quot;/&gt;&lt;wsp:rsid wsp:val=&quot;00FE2955&quot;/&gt;&lt;wsp:rsid wsp:val=&quot;00FE2B7B&quot;/&gt;&lt;wsp:rsid wsp:val=&quot;00FE3100&quot;/&gt;&lt;wsp:rsid wsp:val=&quot;00FE3439&quot;/&gt;&lt;wsp:rsid wsp:val=&quot;00FE3768&quot;/&gt;&lt;wsp:rsid wsp:val=&quot;00FE3DDF&quot;/&gt;&lt;wsp:rsid wsp:val=&quot;00FE3E3F&quot;/&gt;&lt;wsp:rsid wsp:val=&quot;00FE4705&quot;/&gt;&lt;wsp:rsid wsp:val=&quot;00FE5172&quot;/&gt;&lt;wsp:rsid wsp:val=&quot;00FE5410&quot;/&gt;&lt;wsp:rsid wsp:val=&quot;00FE5977&quot;/&gt;&lt;wsp:rsid wsp:val=&quot;00FE5D0A&quot;/&gt;&lt;wsp:rsid wsp:val=&quot;00FE627C&quot;/&gt;&lt;wsp:rsid wsp:val=&quot;00FE6798&quot;/&gt;&lt;wsp:rsid wsp:val=&quot;00FE69DD&quot;/&gt;&lt;wsp:rsid wsp:val=&quot;00FE6DEC&quot;/&gt;&lt;wsp:rsid wsp:val=&quot;00FE6F9B&quot;/&gt;&lt;wsp:rsid wsp:val=&quot;00FE74E2&quot;/&gt;&lt;wsp:rsid wsp:val=&quot;00FE74FC&quot;/&gt;&lt;wsp:rsid wsp:val=&quot;00FE761D&quot;/&gt;&lt;wsp:rsid wsp:val=&quot;00FE76FA&quot;/&gt;&lt;wsp:rsid wsp:val=&quot;00FE7C3E&quot;/&gt;&lt;wsp:rsid wsp:val=&quot;00FE7F00&quot;/&gt;&lt;wsp:rsid wsp:val=&quot;00FF01A6&quot;/&gt;&lt;wsp:rsid wsp:val=&quot;00FF01C5&quot;/&gt;&lt;wsp:rsid wsp:val=&quot;00FF0224&quot;/&gt;&lt;wsp:rsid wsp:val=&quot;00FF0502&quot;/&gt;&lt;wsp:rsid wsp:val=&quot;00FF06E1&quot;/&gt;&lt;wsp:rsid wsp:val=&quot;00FF0BBB&quot;/&gt;&lt;wsp:rsid wsp:val=&quot;00FF1455&quot;/&gt;&lt;wsp:rsid wsp:val=&quot;00FF1716&quot;/&gt;&lt;wsp:rsid wsp:val=&quot;00FF1862&quot;/&gt;&lt;wsp:rsid wsp:val=&quot;00FF1A6C&quot;/&gt;&lt;wsp:rsid wsp:val=&quot;00FF1D5F&quot;/&gt;&lt;wsp:rsid wsp:val=&quot;00FF2077&quot;/&gt;&lt;wsp:rsid wsp:val=&quot;00FF283C&quot;/&gt;&lt;wsp:rsid wsp:val=&quot;00FF2A88&quot;/&gt;&lt;wsp:rsid wsp:val=&quot;00FF322C&quot;/&gt;&lt;wsp:rsid wsp:val=&quot;00FF37C5&quot;/&gt;&lt;wsp:rsid wsp:val=&quot;00FF3A12&quot;/&gt;&lt;wsp:rsid wsp:val=&quot;00FF3CFC&quot;/&gt;&lt;wsp:rsid wsp:val=&quot;00FF43AF&quot;/&gt;&lt;wsp:rsid wsp:val=&quot;00FF48E0&quot;/&gt;&lt;wsp:rsid wsp:val=&quot;00FF4D22&quot;/&gt;&lt;wsp:rsid wsp:val=&quot;00FF4FCD&quot;/&gt;&lt;wsp:rsid wsp:val=&quot;00FF5026&quot;/&gt;&lt;wsp:rsid wsp:val=&quot;00FF5173&quot;/&gt;&lt;wsp:rsid wsp:val=&quot;00FF51D0&quot;/&gt;&lt;wsp:rsid wsp:val=&quot;00FF52CC&quot;/&gt;&lt;wsp:rsid wsp:val=&quot;00FF52E3&quot;/&gt;&lt;wsp:rsid wsp:val=&quot;00FF5618&quot;/&gt;&lt;wsp:rsid wsp:val=&quot;00FF5B21&quot;/&gt;&lt;wsp:rsid wsp:val=&quot;00FF5EFE&quot;/&gt;&lt;wsp:rsid wsp:val=&quot;00FF609A&quot;/&gt;&lt;wsp:rsid wsp:val=&quot;00FF6A39&quot;/&gt;&lt;wsp:rsid wsp:val=&quot;00FF6CF6&quot;/&gt;&lt;wsp:rsid wsp:val=&quot;00FF707C&quot;/&gt;&lt;wsp:rsid wsp:val=&quot;00FF78DB&quot;/&gt;&lt;/wsp:rsids&gt;&lt;/w:docPr&gt;&lt;w:body&gt;&lt;wx:sect&gt;&lt;w:p wsp:rsidR=&quot;00000000&quot; wsp:rsidRDefault=&quot;00FA02F0&quot; wsp:rsidP=&quot;002F7765&quot;&gt;&lt;m:oMathPara&gt;&lt;m:oMath&gt;&lt;m:sSub&gt;&lt;m:sSubPr&gt;&lt;m:ctrlPr&gt;&lt;w:rPr&gt;&lt;w:rFonts w:ascii=&quot;Cambria Math&quot; w:h-ansi=&quot;Cambria Math&quot;/&gt;&lt;wx:font wx:val=&quot;Cambria Math&quot;/&gt;&lt;w:i/&gt;&lt;w:i-cs/&gt;&lt;w:lang w:val=&quot;EN-US&quot;/&gt;&lt;/w:rPr&gt;&lt;/m:ctrlPr&gt;&lt;/m:sSubPr&gt;&lt;m:e&gt;&lt;m:r&gt;&lt;w:rPr&gt;&lt;w:rFonts w:ascii=&quot;Cambria Math&quot; w:h-ansi=&quot;Cambria Math&quot;/&gt;&lt;wx:font wx:val=&quot;Cambria Math&quot;/&gt;&lt;w:i/&gt;&lt;w:i-cs/&gt;&lt;/w:rPr&gt;&lt;m:t&gt;Î²&lt;/m:t&gt;&lt;/m:r&gt;&lt;/m:e&gt;&lt;m:sub&gt;&lt;m:r&gt;&lt;w:rPr&gt;&lt;w:rFonts w:ascii=&quot;Cambria Math&quot; w:h-ansi=&quot;Cambria Math&quot;/&gt;&lt;wx:font wx:val=&quot;Cambria Math&quot;/&gt;&lt;w:i/&gt;&lt;w:i-cs/&gt;&lt;/w:rPr&gt;&lt;m:t&gt;offse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FA02F0">
              <w:fldChar w:fldCharType="end"/>
            </w:r>
            <w:r w:rsidRPr="00FA02F0">
              <w:rPr>
                <w:i/>
              </w:rPr>
              <w:t xml:space="preserve"> = 3.5. </w:t>
            </w:r>
          </w:p>
          <w:p w14:paraId="472B2B68" w14:textId="77777777" w:rsidR="00FA02F0" w:rsidRPr="00FA02F0" w:rsidRDefault="00FA02F0" w:rsidP="00FA02F0">
            <w:pPr>
              <w:numPr>
                <w:ilvl w:val="1"/>
                <w:numId w:val="11"/>
              </w:numPr>
              <w:tabs>
                <w:tab w:val="num" w:pos="2880"/>
              </w:tabs>
              <w:spacing w:before="60" w:after="60" w:line="280" w:lineRule="atLeast"/>
              <w:jc w:val="both"/>
              <w:rPr>
                <w:i/>
                <w:lang w:val="en-US"/>
              </w:rPr>
            </w:pPr>
            <w:r w:rsidRPr="00FA02F0">
              <w:rPr>
                <w:i/>
              </w:rPr>
              <w:t>If no technical issues will be observed in the next RAN4 meeting, this configuration will be used for power imbalance requirements.</w:t>
            </w:r>
          </w:p>
          <w:p w14:paraId="257C702D" w14:textId="1BF422DA" w:rsidR="002F622F" w:rsidRPr="00FA02F0" w:rsidRDefault="00FA02F0" w:rsidP="00FA02F0">
            <w:pPr>
              <w:numPr>
                <w:ilvl w:val="0"/>
                <w:numId w:val="11"/>
              </w:numPr>
              <w:tabs>
                <w:tab w:val="num" w:pos="2880"/>
              </w:tabs>
              <w:spacing w:before="60" w:after="60" w:line="280" w:lineRule="atLeast"/>
              <w:jc w:val="both"/>
              <w:rPr>
                <w:i/>
                <w:lang w:val="en-US"/>
              </w:rPr>
            </w:pPr>
            <w:r w:rsidRPr="00FA02F0">
              <w:rPr>
                <w:i/>
              </w:rPr>
              <w:t>Test metric</w:t>
            </w:r>
            <w:r w:rsidRPr="00FA02F0">
              <w:rPr>
                <w:i/>
                <w:lang w:val="en-US"/>
              </w:rPr>
              <w:t xml:space="preserve">: </w:t>
            </w:r>
            <w:r w:rsidRPr="00FA02F0">
              <w:rPr>
                <w:i/>
              </w:rPr>
              <w:t xml:space="preserve">PSSCH BLER 10% </w:t>
            </w:r>
            <w:r w:rsidRPr="00FA02F0">
              <w:rPr>
                <w:i/>
                <w:lang w:val="en-US"/>
              </w:rPr>
              <w:t>of</w:t>
            </w:r>
            <w:r w:rsidRPr="00FA02F0">
              <w:rPr>
                <w:i/>
              </w:rPr>
              <w:t xml:space="preserve"> Sidelink UE 2</w:t>
            </w:r>
          </w:p>
        </w:tc>
      </w:tr>
    </w:tbl>
    <w:p w14:paraId="7FABA9DB" w14:textId="4EC49D79" w:rsidR="00111C53" w:rsidRDefault="005E7A47" w:rsidP="00CF667C">
      <w:pPr>
        <w:jc w:val="both"/>
      </w:pPr>
      <w:r>
        <w:t>In this paper we provide o</w:t>
      </w:r>
      <w:r w:rsidR="008A718A">
        <w:t>ur</w:t>
      </w:r>
      <w:r>
        <w:t xml:space="preserve"> view on </w:t>
      </w:r>
      <w:r w:rsidR="008A718A">
        <w:t xml:space="preserve">V2X </w:t>
      </w:r>
      <w:r w:rsidR="002F622F">
        <w:t>multiple</w:t>
      </w:r>
      <w:r w:rsidR="00292491">
        <w:t xml:space="preserve"> link</w:t>
      </w:r>
      <w:r w:rsidR="00EE3CE0">
        <w:t xml:space="preserve"> </w:t>
      </w:r>
      <w:r w:rsidR="00FA02F0" w:rsidRPr="00FA02F0">
        <w:t>Power imbalance requirement</w:t>
      </w:r>
      <w:r w:rsidR="001D7D45">
        <w:t>.</w:t>
      </w:r>
    </w:p>
    <w:p w14:paraId="194E9AB4" w14:textId="77777777" w:rsidR="00CF667C" w:rsidRPr="00146B4F" w:rsidRDefault="00CF667C" w:rsidP="00414EF6">
      <w:pPr>
        <w:pStyle w:val="Heading1"/>
      </w:pPr>
      <w:r>
        <w:t>Discussion</w:t>
      </w:r>
    </w:p>
    <w:p w14:paraId="14FF098B" w14:textId="77777777" w:rsidR="006E1861" w:rsidRDefault="006E1861" w:rsidP="006E1861">
      <w:pPr>
        <w:rPr>
          <w:b/>
          <w:bCs/>
          <w:u w:val="single"/>
          <w:lang w:eastAsia="ja-JP" w:bidi="hi-IN"/>
        </w:rPr>
      </w:pPr>
      <w:r w:rsidRPr="00FA02F0">
        <w:rPr>
          <w:b/>
          <w:bCs/>
          <w:u w:val="single"/>
          <w:lang w:eastAsia="ja-JP" w:bidi="hi-IN"/>
        </w:rPr>
        <w:t>Distance between the two links</w:t>
      </w:r>
    </w:p>
    <w:p w14:paraId="171DCF26" w14:textId="246C8B8A" w:rsidR="006E1861" w:rsidRDefault="00AE051E" w:rsidP="00EC1ACC">
      <w:pPr>
        <w:jc w:val="both"/>
        <w:rPr>
          <w:lang w:val="en-US" w:eastAsia="ja-JP" w:bidi="hi-IN"/>
        </w:rPr>
      </w:pPr>
      <w:r>
        <w:rPr>
          <w:lang w:val="en-US" w:eastAsia="ja-JP" w:bidi="hi-IN"/>
        </w:rPr>
        <w:t xml:space="preserve">In the previous meeting, two </w:t>
      </w:r>
      <w:r w:rsidR="00C23EE8">
        <w:rPr>
          <w:lang w:val="en-US" w:eastAsia="ja-JP" w:bidi="hi-IN"/>
        </w:rPr>
        <w:t>options of d</w:t>
      </w:r>
      <w:r w:rsidR="00C23EE8" w:rsidRPr="00C23EE8">
        <w:rPr>
          <w:lang w:val="en-US" w:eastAsia="ja-JP" w:bidi="hi-IN"/>
        </w:rPr>
        <w:t>istance between the two links</w:t>
      </w:r>
      <w:r w:rsidR="00C23EE8">
        <w:rPr>
          <w:lang w:val="en-US" w:eastAsia="ja-JP" w:bidi="hi-IN"/>
        </w:rPr>
        <w:t xml:space="preserve"> were listed in WF: 10 and 30 PRBs</w:t>
      </w:r>
      <w:r w:rsidR="00D7397C">
        <w:rPr>
          <w:lang w:val="en-US" w:eastAsia="ja-JP" w:bidi="hi-IN"/>
        </w:rPr>
        <w:t xml:space="preserve">. </w:t>
      </w:r>
      <w:r w:rsidR="00AF11E6">
        <w:rPr>
          <w:lang w:val="en-US" w:eastAsia="ja-JP" w:bidi="hi-IN"/>
        </w:rPr>
        <w:t xml:space="preserve">In </w:t>
      </w:r>
      <w:r w:rsidR="00AF11E6">
        <w:rPr>
          <w:lang w:val="en-US" w:eastAsia="ja-JP" w:bidi="hi-IN"/>
        </w:rPr>
        <w:fldChar w:fldCharType="begin"/>
      </w:r>
      <w:r w:rsidR="00AF11E6">
        <w:rPr>
          <w:lang w:val="en-US" w:eastAsia="ja-JP" w:bidi="hi-IN"/>
        </w:rPr>
        <w:instrText xml:space="preserve"> REF _Ref61359427 \h </w:instrText>
      </w:r>
      <w:r w:rsidR="00AF11E6">
        <w:rPr>
          <w:lang w:val="en-US" w:eastAsia="ja-JP" w:bidi="hi-IN"/>
        </w:rPr>
      </w:r>
      <w:r w:rsidR="00AF11E6">
        <w:rPr>
          <w:lang w:val="en-US" w:eastAsia="ja-JP" w:bidi="hi-IN"/>
        </w:rPr>
        <w:fldChar w:fldCharType="separate"/>
      </w:r>
      <w:r w:rsidR="00AF11E6">
        <w:t xml:space="preserve">Figure </w:t>
      </w:r>
      <w:r w:rsidR="00AF11E6">
        <w:rPr>
          <w:noProof/>
        </w:rPr>
        <w:t>1</w:t>
      </w:r>
      <w:r w:rsidR="00AF11E6">
        <w:rPr>
          <w:lang w:val="en-US" w:eastAsia="ja-JP" w:bidi="hi-IN"/>
        </w:rPr>
        <w:fldChar w:fldCharType="end"/>
      </w:r>
      <w:r w:rsidR="00AF11E6">
        <w:rPr>
          <w:lang w:val="en-US" w:eastAsia="ja-JP" w:bidi="hi-IN"/>
        </w:rPr>
        <w:t xml:space="preserve"> </w:t>
      </w:r>
      <w:r w:rsidR="000366BD">
        <w:rPr>
          <w:lang w:val="en-US" w:eastAsia="ja-JP" w:bidi="hi-IN"/>
        </w:rPr>
        <w:t xml:space="preserve">we provide the </w:t>
      </w:r>
      <w:r w:rsidR="002B212B">
        <w:rPr>
          <w:lang w:val="en-US" w:eastAsia="ja-JP" w:bidi="hi-IN"/>
        </w:rPr>
        <w:t xml:space="preserve">in-band </w:t>
      </w:r>
      <w:r w:rsidR="00DE57DC">
        <w:rPr>
          <w:lang w:val="en-US" w:eastAsia="ja-JP" w:bidi="hi-IN"/>
        </w:rPr>
        <w:t>emissions</w:t>
      </w:r>
      <w:r w:rsidR="002B212B">
        <w:rPr>
          <w:lang w:val="en-US" w:eastAsia="ja-JP" w:bidi="hi-IN"/>
        </w:rPr>
        <w:t xml:space="preserve"> </w:t>
      </w:r>
      <w:r w:rsidR="00DE57DC">
        <w:rPr>
          <w:lang w:val="en-US" w:eastAsia="ja-JP" w:bidi="hi-IN"/>
        </w:rPr>
        <w:t>requirement for scenario with 20 MHz/30 kHz, 10 PRB allocation and QPSK modulation</w:t>
      </w:r>
      <w:r w:rsidR="00157CBD">
        <w:rPr>
          <w:lang w:val="en-US" w:eastAsia="ja-JP" w:bidi="hi-IN"/>
        </w:rPr>
        <w:t>.</w:t>
      </w:r>
      <w:r w:rsidR="00F30174">
        <w:rPr>
          <w:lang w:val="en-US" w:eastAsia="ja-JP" w:bidi="hi-IN"/>
        </w:rPr>
        <w:t xml:space="preserve"> Also, in </w:t>
      </w:r>
      <w:r w:rsidR="00F30174">
        <w:rPr>
          <w:lang w:val="en-US" w:eastAsia="ja-JP" w:bidi="hi-IN"/>
        </w:rPr>
        <w:fldChar w:fldCharType="begin"/>
      </w:r>
      <w:r w:rsidR="00F30174">
        <w:rPr>
          <w:lang w:val="en-US" w:eastAsia="ja-JP" w:bidi="hi-IN"/>
        </w:rPr>
        <w:instrText xml:space="preserve"> REF _Ref61360286 \h </w:instrText>
      </w:r>
      <w:r w:rsidR="00F30174">
        <w:rPr>
          <w:lang w:val="en-US" w:eastAsia="ja-JP" w:bidi="hi-IN"/>
        </w:rPr>
      </w:r>
      <w:r w:rsidR="00F30174">
        <w:rPr>
          <w:lang w:val="en-US" w:eastAsia="ja-JP" w:bidi="hi-IN"/>
        </w:rPr>
        <w:fldChar w:fldCharType="separate"/>
      </w:r>
      <w:r w:rsidR="00F30174">
        <w:t xml:space="preserve">Table </w:t>
      </w:r>
      <w:r w:rsidR="00F30174">
        <w:rPr>
          <w:noProof/>
        </w:rPr>
        <w:t>1</w:t>
      </w:r>
      <w:r w:rsidR="00F30174">
        <w:rPr>
          <w:lang w:val="en-US" w:eastAsia="ja-JP" w:bidi="hi-IN"/>
        </w:rPr>
        <w:fldChar w:fldCharType="end"/>
      </w:r>
      <w:r w:rsidR="00F30174">
        <w:rPr>
          <w:lang w:val="en-US" w:eastAsia="ja-JP" w:bidi="hi-IN"/>
        </w:rPr>
        <w:t xml:space="preserve"> we provide the </w:t>
      </w:r>
      <w:r w:rsidR="004F5136">
        <w:rPr>
          <w:lang w:val="en-US" w:eastAsia="ja-JP" w:bidi="hi-IN"/>
        </w:rPr>
        <w:t xml:space="preserve">information about average </w:t>
      </w:r>
      <w:r w:rsidR="00CF0234">
        <w:rPr>
          <w:lang w:val="en-US" w:eastAsia="ja-JP" w:bidi="hi-IN"/>
        </w:rPr>
        <w:t xml:space="preserve">in-band emission </w:t>
      </w:r>
      <w:r w:rsidR="00AF1C16">
        <w:rPr>
          <w:lang w:val="en-US" w:eastAsia="ja-JP" w:bidi="hi-IN"/>
        </w:rPr>
        <w:t xml:space="preserve">impact for different </w:t>
      </w:r>
      <w:r w:rsidR="00DB1956">
        <w:rPr>
          <w:lang w:val="en-US" w:eastAsia="ja-JP" w:bidi="hi-IN"/>
        </w:rPr>
        <w:t>allocations.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51325D" w:rsidRPr="007A61A3" w14:paraId="142C1697" w14:textId="77777777" w:rsidTr="007A61A3">
        <w:tc>
          <w:tcPr>
            <w:tcW w:w="9855" w:type="dxa"/>
            <w:shd w:val="clear" w:color="auto" w:fill="auto"/>
          </w:tcPr>
          <w:p w14:paraId="21F020EE" w14:textId="0ECFA6D4" w:rsidR="0051325D" w:rsidRPr="007A61A3" w:rsidRDefault="00EC1ACC" w:rsidP="007A61A3">
            <w:pPr>
              <w:spacing w:line="280" w:lineRule="atLeast"/>
              <w:jc w:val="center"/>
              <w:rPr>
                <w:lang w:val="en-US" w:eastAsia="ja-JP" w:bidi="hi-IN"/>
              </w:rPr>
            </w:pPr>
            <w:r>
              <w:rPr>
                <w:lang w:val="ru-RU" w:eastAsia="ja-JP" w:bidi="hi-IN"/>
              </w:rPr>
              <w:lastRenderedPageBreak/>
              <w:pict w14:anchorId="547E5D57">
                <v:shape id="_x0000_i1029" type="#_x0000_t75" style="width:220.85pt;height:165.5pt">
                  <v:imagedata r:id="rId14" o:title=""/>
                </v:shape>
              </w:pict>
            </w:r>
          </w:p>
        </w:tc>
      </w:tr>
      <w:tr w:rsidR="0051325D" w:rsidRPr="007A61A3" w14:paraId="05673458" w14:textId="77777777" w:rsidTr="007A61A3">
        <w:tc>
          <w:tcPr>
            <w:tcW w:w="9855" w:type="dxa"/>
            <w:shd w:val="clear" w:color="auto" w:fill="auto"/>
          </w:tcPr>
          <w:p w14:paraId="7A6B674F" w14:textId="4FF59899" w:rsidR="0051325D" w:rsidRPr="007A61A3" w:rsidRDefault="009E1991" w:rsidP="007A61A3">
            <w:pPr>
              <w:pStyle w:val="Caption"/>
              <w:spacing w:line="280" w:lineRule="atLeast"/>
              <w:jc w:val="center"/>
              <w:rPr>
                <w:lang w:val="en-US" w:eastAsia="ja-JP" w:bidi="hi-IN"/>
              </w:rPr>
            </w:pPr>
            <w:bookmarkStart w:id="2" w:name="_Ref61359427"/>
            <w:r>
              <w:t xml:space="preserve">Figure </w:t>
            </w:r>
            <w:r>
              <w:fldChar w:fldCharType="begin"/>
            </w:r>
            <w:r>
              <w:instrText xml:space="preserve"> SEQ Figure \* ARABIC </w:instrText>
            </w:r>
            <w:r>
              <w:fldChar w:fldCharType="separate"/>
            </w:r>
            <w:r w:rsidR="00C72387">
              <w:rPr>
                <w:noProof/>
              </w:rPr>
              <w:t>1</w:t>
            </w:r>
            <w:r>
              <w:fldChar w:fldCharType="end"/>
            </w:r>
            <w:bookmarkEnd w:id="2"/>
            <w:r>
              <w:t xml:space="preserve">. </w:t>
            </w:r>
            <w:r w:rsidR="006070FF">
              <w:t>TX IBE requirements.</w:t>
            </w:r>
          </w:p>
        </w:tc>
      </w:tr>
    </w:tbl>
    <w:p w14:paraId="6BFF1117" w14:textId="0902659E" w:rsidR="002937E5" w:rsidRDefault="002937E5" w:rsidP="006E1861">
      <w:pPr>
        <w:rPr>
          <w:lang w:val="en-US" w:eastAsia="ja-JP" w:bidi="hi-IN"/>
        </w:rPr>
      </w:pPr>
    </w:p>
    <w:p w14:paraId="07BFDB7D" w14:textId="41ED912B" w:rsidR="00F30174" w:rsidRDefault="00F30174" w:rsidP="00F30174">
      <w:pPr>
        <w:pStyle w:val="Caption"/>
      </w:pPr>
      <w:bookmarkStart w:id="3" w:name="_Ref61360286"/>
      <w:r>
        <w:t xml:space="preserve">Table </w:t>
      </w:r>
      <w:r>
        <w:fldChar w:fldCharType="begin"/>
      </w:r>
      <w:r>
        <w:instrText xml:space="preserve"> SEQ Table \* ARABIC </w:instrText>
      </w:r>
      <w:r>
        <w:fldChar w:fldCharType="separate"/>
      </w:r>
      <w:r>
        <w:rPr>
          <w:noProof/>
        </w:rPr>
        <w:t>1</w:t>
      </w:r>
      <w:r>
        <w:fldChar w:fldCharType="end"/>
      </w:r>
      <w:bookmarkEnd w:id="3"/>
      <w:r>
        <w:t>. Average in-band emission impact for different allocations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464"/>
        <w:gridCol w:w="2464"/>
        <w:gridCol w:w="2464"/>
      </w:tblGrid>
      <w:tr w:rsidR="007A61A3" w:rsidRPr="007A61A3" w14:paraId="2F4544EF" w14:textId="77777777" w:rsidTr="007A61A3">
        <w:tc>
          <w:tcPr>
            <w:tcW w:w="2463" w:type="dxa"/>
            <w:shd w:val="clear" w:color="auto" w:fill="DEEAF6"/>
          </w:tcPr>
          <w:p w14:paraId="189BB356" w14:textId="77777777" w:rsidR="00634719" w:rsidRPr="007A61A3" w:rsidRDefault="00634719" w:rsidP="007A61A3">
            <w:pPr>
              <w:spacing w:before="0" w:after="0" w:line="280" w:lineRule="atLeast"/>
              <w:jc w:val="center"/>
              <w:rPr>
                <w:b/>
                <w:bCs/>
                <w:lang w:val="en-US" w:eastAsia="ja-JP" w:bidi="hi-IN"/>
              </w:rPr>
            </w:pPr>
          </w:p>
        </w:tc>
        <w:tc>
          <w:tcPr>
            <w:tcW w:w="2464" w:type="dxa"/>
            <w:shd w:val="clear" w:color="auto" w:fill="DEEAF6"/>
          </w:tcPr>
          <w:p w14:paraId="283BB71F" w14:textId="68C65EA4" w:rsidR="00634719" w:rsidRPr="007A61A3" w:rsidRDefault="00634719" w:rsidP="007A61A3">
            <w:pPr>
              <w:spacing w:before="0" w:after="0" w:line="280" w:lineRule="atLeast"/>
              <w:jc w:val="center"/>
              <w:rPr>
                <w:b/>
                <w:bCs/>
                <w:lang w:val="en-US" w:eastAsia="ja-JP" w:bidi="hi-IN"/>
              </w:rPr>
            </w:pPr>
            <w:r w:rsidRPr="007A61A3">
              <w:rPr>
                <w:b/>
                <w:bCs/>
                <w:lang w:val="en-US" w:eastAsia="ja-JP" w:bidi="hi-IN"/>
              </w:rPr>
              <w:t>20-29 PRBs</w:t>
            </w:r>
          </w:p>
        </w:tc>
        <w:tc>
          <w:tcPr>
            <w:tcW w:w="2464" w:type="dxa"/>
            <w:shd w:val="clear" w:color="auto" w:fill="DEEAF6"/>
          </w:tcPr>
          <w:p w14:paraId="15ECE1AD" w14:textId="6256CB50" w:rsidR="00634719" w:rsidRPr="007A61A3" w:rsidRDefault="00634719" w:rsidP="007A61A3">
            <w:pPr>
              <w:spacing w:before="0" w:after="0" w:line="280" w:lineRule="atLeast"/>
              <w:jc w:val="center"/>
              <w:rPr>
                <w:b/>
                <w:bCs/>
                <w:lang w:val="en-US" w:eastAsia="ja-JP" w:bidi="hi-IN"/>
              </w:rPr>
            </w:pPr>
            <w:r w:rsidRPr="007A61A3">
              <w:rPr>
                <w:b/>
                <w:bCs/>
                <w:lang w:val="en-US" w:eastAsia="ja-JP" w:bidi="hi-IN"/>
              </w:rPr>
              <w:t>30-39 PRBs</w:t>
            </w:r>
          </w:p>
        </w:tc>
        <w:tc>
          <w:tcPr>
            <w:tcW w:w="2464" w:type="dxa"/>
            <w:shd w:val="clear" w:color="auto" w:fill="DEEAF6"/>
          </w:tcPr>
          <w:p w14:paraId="3B9A7347" w14:textId="780E2504" w:rsidR="00634719" w:rsidRPr="007A61A3" w:rsidRDefault="00634719" w:rsidP="007A61A3">
            <w:pPr>
              <w:spacing w:before="0" w:after="0" w:line="280" w:lineRule="atLeast"/>
              <w:jc w:val="center"/>
              <w:rPr>
                <w:b/>
                <w:bCs/>
                <w:lang w:val="en-US" w:eastAsia="ja-JP" w:bidi="hi-IN"/>
              </w:rPr>
            </w:pPr>
            <w:r w:rsidRPr="007A61A3">
              <w:rPr>
                <w:b/>
                <w:bCs/>
                <w:lang w:val="en-US" w:eastAsia="ja-JP" w:bidi="hi-IN"/>
              </w:rPr>
              <w:t>40-49 PRBs</w:t>
            </w:r>
          </w:p>
        </w:tc>
      </w:tr>
      <w:tr w:rsidR="007A61A3" w:rsidRPr="007A61A3" w14:paraId="6898829B" w14:textId="77777777" w:rsidTr="007A61A3">
        <w:tc>
          <w:tcPr>
            <w:tcW w:w="2463" w:type="dxa"/>
            <w:shd w:val="clear" w:color="auto" w:fill="DEEAF6"/>
          </w:tcPr>
          <w:p w14:paraId="0F724C02" w14:textId="27770C94" w:rsidR="00634719" w:rsidRPr="007A61A3" w:rsidRDefault="007F1D49" w:rsidP="007A61A3">
            <w:pPr>
              <w:spacing w:line="280" w:lineRule="atLeast"/>
              <w:jc w:val="center"/>
              <w:rPr>
                <w:b/>
                <w:bCs/>
                <w:lang w:val="en-US" w:eastAsia="ja-JP" w:bidi="hi-IN"/>
              </w:rPr>
            </w:pPr>
            <w:r w:rsidRPr="007A61A3">
              <w:rPr>
                <w:b/>
                <w:bCs/>
                <w:lang w:val="en-US" w:eastAsia="ja-JP" w:bidi="hi-IN"/>
              </w:rPr>
              <w:t>Average</w:t>
            </w:r>
            <w:r w:rsidR="00634719" w:rsidRPr="007A61A3">
              <w:rPr>
                <w:b/>
                <w:bCs/>
                <w:lang w:val="en-US" w:eastAsia="ja-JP" w:bidi="hi-IN"/>
              </w:rPr>
              <w:t xml:space="preserve"> </w:t>
            </w:r>
            <w:r w:rsidRPr="007A61A3">
              <w:rPr>
                <w:b/>
                <w:bCs/>
                <w:lang w:val="en-US" w:eastAsia="ja-JP" w:bidi="hi-IN"/>
              </w:rPr>
              <w:t>emission impact</w:t>
            </w:r>
          </w:p>
        </w:tc>
        <w:tc>
          <w:tcPr>
            <w:tcW w:w="2464" w:type="dxa"/>
            <w:shd w:val="clear" w:color="auto" w:fill="auto"/>
          </w:tcPr>
          <w:p w14:paraId="2EDAB1A2" w14:textId="3E5C65A2" w:rsidR="00634719" w:rsidRPr="007A61A3" w:rsidRDefault="007F1D49" w:rsidP="007A61A3">
            <w:pPr>
              <w:spacing w:line="280" w:lineRule="atLeast"/>
              <w:jc w:val="center"/>
              <w:rPr>
                <w:lang w:val="en-US" w:eastAsia="ja-JP" w:bidi="hi-IN"/>
              </w:rPr>
            </w:pPr>
            <w:r w:rsidRPr="007A61A3">
              <w:rPr>
                <w:lang w:val="en-US" w:eastAsia="ja-JP" w:bidi="hi-IN"/>
              </w:rPr>
              <w:t>-23.3</w:t>
            </w:r>
            <w:r w:rsidRPr="007A61A3">
              <w:rPr>
                <w:lang w:val="ru-RU" w:eastAsia="ja-JP" w:bidi="hi-IN"/>
              </w:rPr>
              <w:t xml:space="preserve"> </w:t>
            </w:r>
            <w:r w:rsidRPr="007A61A3">
              <w:rPr>
                <w:lang w:val="en-US" w:eastAsia="ja-JP" w:bidi="hi-IN"/>
              </w:rPr>
              <w:t>dB</w:t>
            </w:r>
          </w:p>
        </w:tc>
        <w:tc>
          <w:tcPr>
            <w:tcW w:w="2464" w:type="dxa"/>
            <w:shd w:val="clear" w:color="auto" w:fill="auto"/>
          </w:tcPr>
          <w:p w14:paraId="16DD6394" w14:textId="35A2210E" w:rsidR="00634719" w:rsidRPr="007A61A3" w:rsidRDefault="007109C5" w:rsidP="007A61A3">
            <w:pPr>
              <w:spacing w:line="280" w:lineRule="atLeast"/>
              <w:jc w:val="center"/>
              <w:rPr>
                <w:lang w:val="en-US" w:eastAsia="ja-JP" w:bidi="hi-IN"/>
              </w:rPr>
            </w:pPr>
            <w:r w:rsidRPr="007A61A3">
              <w:rPr>
                <w:lang w:val="en-US" w:eastAsia="ja-JP" w:bidi="hi-IN"/>
              </w:rPr>
              <w:t>-29.5 dB</w:t>
            </w:r>
          </w:p>
        </w:tc>
        <w:tc>
          <w:tcPr>
            <w:tcW w:w="2464" w:type="dxa"/>
            <w:shd w:val="clear" w:color="auto" w:fill="auto"/>
          </w:tcPr>
          <w:p w14:paraId="4641E26E" w14:textId="582683C4" w:rsidR="00634719" w:rsidRPr="007A61A3" w:rsidRDefault="007109C5" w:rsidP="007A61A3">
            <w:pPr>
              <w:spacing w:line="280" w:lineRule="atLeast"/>
              <w:jc w:val="center"/>
              <w:rPr>
                <w:lang w:val="en-US" w:eastAsia="ja-JP" w:bidi="hi-IN"/>
              </w:rPr>
            </w:pPr>
            <w:r w:rsidRPr="007A61A3">
              <w:rPr>
                <w:lang w:val="en-US" w:eastAsia="ja-JP" w:bidi="hi-IN"/>
              </w:rPr>
              <w:t>-26.8 dB</w:t>
            </w:r>
          </w:p>
        </w:tc>
      </w:tr>
    </w:tbl>
    <w:p w14:paraId="377DA884" w14:textId="6293FD82" w:rsidR="00AE051E" w:rsidRDefault="00157CBD" w:rsidP="006E1861">
      <w:pPr>
        <w:rPr>
          <w:lang w:val="en-US" w:eastAsia="ja-JP" w:bidi="hi-IN"/>
        </w:rPr>
      </w:pPr>
      <w:r>
        <w:rPr>
          <w:lang w:val="en-US" w:eastAsia="ja-JP" w:bidi="hi-IN"/>
        </w:rPr>
        <w:t xml:space="preserve">From this </w:t>
      </w:r>
      <w:r w:rsidR="00DB1956">
        <w:rPr>
          <w:lang w:val="en-US" w:eastAsia="ja-JP" w:bidi="hi-IN"/>
        </w:rPr>
        <w:t>table</w:t>
      </w:r>
      <w:r>
        <w:rPr>
          <w:lang w:val="en-US" w:eastAsia="ja-JP" w:bidi="hi-IN"/>
        </w:rPr>
        <w:t xml:space="preserve"> we can </w:t>
      </w:r>
      <w:r w:rsidR="00AD1F93">
        <w:rPr>
          <w:lang w:val="en-US" w:eastAsia="ja-JP" w:bidi="hi-IN"/>
        </w:rPr>
        <w:t>conclude that</w:t>
      </w:r>
      <w:r w:rsidR="000A38A0">
        <w:rPr>
          <w:lang w:val="en-US" w:eastAsia="ja-JP" w:bidi="hi-IN"/>
        </w:rPr>
        <w:t xml:space="preserve"> the</w:t>
      </w:r>
      <w:r w:rsidR="00AD1F93">
        <w:rPr>
          <w:lang w:val="en-US" w:eastAsia="ja-JP" w:bidi="hi-IN"/>
        </w:rPr>
        <w:t xml:space="preserve"> second </w:t>
      </w:r>
      <w:r w:rsidR="0001247E">
        <w:rPr>
          <w:lang w:val="en-US" w:eastAsia="ja-JP" w:bidi="hi-IN"/>
        </w:rPr>
        <w:t>UE</w:t>
      </w:r>
      <w:r w:rsidR="00AD1F93">
        <w:rPr>
          <w:lang w:val="en-US" w:eastAsia="ja-JP" w:bidi="hi-IN"/>
        </w:rPr>
        <w:t xml:space="preserve"> should be allocated </w:t>
      </w:r>
      <w:r w:rsidR="0001247E">
        <w:rPr>
          <w:lang w:val="en-US" w:eastAsia="ja-JP" w:bidi="hi-IN"/>
        </w:rPr>
        <w:t xml:space="preserve">on PRBs 30-39 to reduce impact of </w:t>
      </w:r>
      <w:r w:rsidR="00EE5FCB">
        <w:rPr>
          <w:lang w:val="en-US" w:eastAsia="ja-JP" w:bidi="hi-IN"/>
        </w:rPr>
        <w:t>in-band emission.</w:t>
      </w:r>
      <w:r w:rsidR="00B87507">
        <w:rPr>
          <w:lang w:val="en-US" w:eastAsia="ja-JP" w:bidi="hi-IN"/>
        </w:rPr>
        <w:t xml:space="preserve"> Therefore, we propose to </w:t>
      </w:r>
      <w:r w:rsidR="00EF2C88">
        <w:rPr>
          <w:lang w:val="en-US" w:eastAsia="ja-JP" w:bidi="hi-IN"/>
        </w:rPr>
        <w:t>use 20 PRBs</w:t>
      </w:r>
      <w:r w:rsidR="00BB6C8C">
        <w:rPr>
          <w:lang w:val="en-US" w:eastAsia="ja-JP" w:bidi="hi-IN"/>
        </w:rPr>
        <w:t xml:space="preserve"> difference between two links.</w:t>
      </w:r>
    </w:p>
    <w:p w14:paraId="7AC4E77F" w14:textId="77777777" w:rsidR="00EC1ACC" w:rsidRDefault="00EC1ACC" w:rsidP="00266012">
      <w:pPr>
        <w:rPr>
          <w:b/>
          <w:bCs/>
          <w:u w:val="single"/>
          <w:lang w:eastAsia="ja-JP" w:bidi="hi-IN"/>
        </w:rPr>
      </w:pPr>
    </w:p>
    <w:p w14:paraId="41F33A8A" w14:textId="37DB7FDC" w:rsidR="002F622F" w:rsidRPr="002F622F" w:rsidRDefault="00BE651A" w:rsidP="00266012">
      <w:pPr>
        <w:rPr>
          <w:b/>
          <w:bCs/>
          <w:u w:val="single"/>
          <w:lang w:eastAsia="ja-JP" w:bidi="hi-IN"/>
        </w:rPr>
      </w:pPr>
      <w:r>
        <w:rPr>
          <w:b/>
          <w:bCs/>
          <w:u w:val="single"/>
          <w:lang w:eastAsia="ja-JP" w:bidi="hi-IN"/>
        </w:rPr>
        <w:t>ICS level</w:t>
      </w:r>
    </w:p>
    <w:p w14:paraId="1DF2BEF2" w14:textId="3E5E192E" w:rsidR="00BE651A" w:rsidRDefault="00705B3B" w:rsidP="00266012">
      <w:pPr>
        <w:rPr>
          <w:lang w:eastAsia="ja-JP" w:bidi="hi-IN"/>
        </w:rPr>
      </w:pPr>
      <w:r>
        <w:rPr>
          <w:lang w:eastAsia="ja-JP" w:bidi="hi-IN"/>
        </w:rPr>
        <w:t xml:space="preserve">In the previous meeting </w:t>
      </w:r>
      <w:r w:rsidR="00662E76">
        <w:rPr>
          <w:lang w:eastAsia="ja-JP" w:bidi="hi-IN"/>
        </w:rPr>
        <w:t xml:space="preserve">an </w:t>
      </w:r>
      <w:r>
        <w:rPr>
          <w:lang w:eastAsia="ja-JP" w:bidi="hi-IN"/>
        </w:rPr>
        <w:t>initial agreement on ICS level was reached</w:t>
      </w:r>
      <w:r w:rsidR="00917274">
        <w:rPr>
          <w:lang w:eastAsia="ja-JP" w:bidi="hi-IN"/>
        </w:rPr>
        <w:t xml:space="preserve">. The open question is whether to reuse -27 dBc from LTE V2X requirements or consider </w:t>
      </w:r>
      <w:r w:rsidR="00662E76">
        <w:rPr>
          <w:lang w:eastAsia="ja-JP" w:bidi="hi-IN"/>
        </w:rPr>
        <w:t xml:space="preserve">a </w:t>
      </w:r>
      <w:r w:rsidR="00917274">
        <w:rPr>
          <w:lang w:eastAsia="ja-JP" w:bidi="hi-IN"/>
        </w:rPr>
        <w:t>higher value.</w:t>
      </w:r>
      <w:r w:rsidR="00BB61C7">
        <w:rPr>
          <w:lang w:eastAsia="ja-JP" w:bidi="hi-IN"/>
        </w:rPr>
        <w:t xml:space="preserve"> In </w:t>
      </w:r>
      <w:r w:rsidR="00BB61C7">
        <w:rPr>
          <w:lang w:eastAsia="ja-JP" w:bidi="hi-IN"/>
        </w:rPr>
        <w:fldChar w:fldCharType="begin"/>
      </w:r>
      <w:r w:rsidR="00BB61C7">
        <w:rPr>
          <w:lang w:eastAsia="ja-JP" w:bidi="hi-IN"/>
        </w:rPr>
        <w:instrText xml:space="preserve"> REF _Ref61363011 \h </w:instrText>
      </w:r>
      <w:r w:rsidR="00BB61C7">
        <w:rPr>
          <w:lang w:eastAsia="ja-JP" w:bidi="hi-IN"/>
        </w:rPr>
      </w:r>
      <w:r w:rsidR="00BB61C7">
        <w:rPr>
          <w:lang w:eastAsia="ja-JP" w:bidi="hi-IN"/>
        </w:rPr>
        <w:fldChar w:fldCharType="separate"/>
      </w:r>
      <w:r w:rsidR="00BB61C7">
        <w:t xml:space="preserve">Figure </w:t>
      </w:r>
      <w:r w:rsidR="00BB61C7">
        <w:rPr>
          <w:noProof/>
        </w:rPr>
        <w:t>2</w:t>
      </w:r>
      <w:r w:rsidR="00BB61C7">
        <w:rPr>
          <w:lang w:eastAsia="ja-JP" w:bidi="hi-IN"/>
        </w:rPr>
        <w:fldChar w:fldCharType="end"/>
      </w:r>
      <w:r w:rsidR="00BB61C7">
        <w:rPr>
          <w:lang w:eastAsia="ja-JP" w:bidi="hi-IN"/>
        </w:rPr>
        <w:t xml:space="preserve"> </w:t>
      </w:r>
      <w:r w:rsidR="007C11F7" w:rsidRPr="003772AB">
        <w:rPr>
          <w:lang w:val="en-US"/>
        </w:rPr>
        <w:t>we</w:t>
      </w:r>
      <w:r w:rsidR="007C11F7">
        <w:t xml:space="preserve"> provide simulation results with analysis of ICS level taking into account imperfect synchronization (0.1 ppm) and ADC performance</w:t>
      </w:r>
      <w:r w:rsidR="007C11F7">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1B5CB2" w14:paraId="451B504B" w14:textId="77777777" w:rsidTr="007A61A3">
        <w:tc>
          <w:tcPr>
            <w:tcW w:w="9855" w:type="dxa"/>
            <w:shd w:val="clear" w:color="auto" w:fill="auto"/>
          </w:tcPr>
          <w:p w14:paraId="11B41877" w14:textId="30EB2536" w:rsidR="001B5CB2" w:rsidRDefault="00EC1ACC" w:rsidP="007A61A3">
            <w:pPr>
              <w:spacing w:line="280" w:lineRule="atLeast"/>
              <w:jc w:val="center"/>
              <w:rPr>
                <w:lang w:eastAsia="ja-JP" w:bidi="hi-IN"/>
              </w:rPr>
            </w:pPr>
            <w:r>
              <w:rPr>
                <w:lang w:eastAsia="ja-JP" w:bidi="hi-IN"/>
              </w:rPr>
              <w:pict w14:anchorId="3C136799">
                <v:shape id="_x0000_i1030" type="#_x0000_t75" style="width:220.85pt;height:165.5pt">
                  <v:imagedata r:id="rId15" o:title=""/>
                </v:shape>
              </w:pict>
            </w:r>
          </w:p>
        </w:tc>
      </w:tr>
      <w:tr w:rsidR="001B5CB2" w14:paraId="2041053F" w14:textId="77777777" w:rsidTr="007A61A3">
        <w:tc>
          <w:tcPr>
            <w:tcW w:w="9855" w:type="dxa"/>
            <w:shd w:val="clear" w:color="auto" w:fill="auto"/>
          </w:tcPr>
          <w:p w14:paraId="43E41687" w14:textId="41F8D65A" w:rsidR="001B5CB2" w:rsidRDefault="001B5CB2" w:rsidP="007A61A3">
            <w:pPr>
              <w:pStyle w:val="Caption"/>
              <w:spacing w:line="280" w:lineRule="atLeast"/>
              <w:jc w:val="center"/>
              <w:rPr>
                <w:lang w:eastAsia="ja-JP" w:bidi="hi-IN"/>
              </w:rPr>
            </w:pPr>
            <w:bookmarkStart w:id="4" w:name="_Ref61363011"/>
            <w:r>
              <w:t xml:space="preserve">Figure </w:t>
            </w:r>
            <w:r>
              <w:fldChar w:fldCharType="begin"/>
            </w:r>
            <w:r>
              <w:instrText xml:space="preserve"> SEQ Figure \* ARABIC </w:instrText>
            </w:r>
            <w:r>
              <w:fldChar w:fldCharType="separate"/>
            </w:r>
            <w:r w:rsidR="00C72387">
              <w:rPr>
                <w:noProof/>
              </w:rPr>
              <w:t>2</w:t>
            </w:r>
            <w:r>
              <w:fldChar w:fldCharType="end"/>
            </w:r>
            <w:bookmarkEnd w:id="4"/>
            <w:r>
              <w:t>.</w:t>
            </w:r>
            <w:r w:rsidR="007C11F7">
              <w:t xml:space="preserve"> ICS leakage power</w:t>
            </w:r>
          </w:p>
        </w:tc>
      </w:tr>
    </w:tbl>
    <w:p w14:paraId="4A495E7A" w14:textId="0594ACD8" w:rsidR="001B5CB2" w:rsidRDefault="007C11F7" w:rsidP="00D61191">
      <w:pPr>
        <w:jc w:val="both"/>
        <w:rPr>
          <w:lang w:eastAsia="ja-JP" w:bidi="hi-IN"/>
        </w:rPr>
      </w:pPr>
      <w:r>
        <w:rPr>
          <w:lang w:eastAsia="ja-JP" w:bidi="hi-IN"/>
        </w:rPr>
        <w:t xml:space="preserve">From these results we can observe </w:t>
      </w:r>
      <w:r w:rsidR="0063201D">
        <w:rPr>
          <w:lang w:eastAsia="ja-JP" w:bidi="hi-IN"/>
        </w:rPr>
        <w:t>that for</w:t>
      </w:r>
      <w:r w:rsidR="00E95052">
        <w:rPr>
          <w:lang w:eastAsia="ja-JP" w:bidi="hi-IN"/>
        </w:rPr>
        <w:t xml:space="preserve"> </w:t>
      </w:r>
      <w:r w:rsidR="0063201D">
        <w:rPr>
          <w:lang w:eastAsia="ja-JP" w:bidi="hi-IN"/>
        </w:rPr>
        <w:t>most</w:t>
      </w:r>
      <w:r w:rsidR="00E95052">
        <w:rPr>
          <w:lang w:eastAsia="ja-JP" w:bidi="hi-IN"/>
        </w:rPr>
        <w:t xml:space="preserve"> </w:t>
      </w:r>
      <w:r w:rsidR="0063201D">
        <w:rPr>
          <w:lang w:eastAsia="ja-JP" w:bidi="hi-IN"/>
        </w:rPr>
        <w:t>ADC cases</w:t>
      </w:r>
      <w:r w:rsidR="0090774C">
        <w:rPr>
          <w:lang w:eastAsia="ja-JP" w:bidi="hi-IN"/>
        </w:rPr>
        <w:t xml:space="preserve"> (except 4 bits case)</w:t>
      </w:r>
      <w:r w:rsidR="0063201D">
        <w:rPr>
          <w:lang w:eastAsia="ja-JP" w:bidi="hi-IN"/>
        </w:rPr>
        <w:t xml:space="preserve"> </w:t>
      </w:r>
      <w:r w:rsidR="00D61191">
        <w:rPr>
          <w:lang w:eastAsia="ja-JP" w:bidi="hi-IN"/>
        </w:rPr>
        <w:t xml:space="preserve">the </w:t>
      </w:r>
      <w:r w:rsidR="0063201D">
        <w:rPr>
          <w:lang w:eastAsia="ja-JP" w:bidi="hi-IN"/>
        </w:rPr>
        <w:t xml:space="preserve">ICS </w:t>
      </w:r>
      <w:r w:rsidR="0090774C">
        <w:rPr>
          <w:lang w:eastAsia="ja-JP" w:bidi="hi-IN"/>
        </w:rPr>
        <w:t>l</w:t>
      </w:r>
      <w:r w:rsidR="0063201D">
        <w:rPr>
          <w:lang w:eastAsia="ja-JP" w:bidi="hi-IN"/>
        </w:rPr>
        <w:t xml:space="preserve">evel is </w:t>
      </w:r>
      <w:r w:rsidR="00D61191">
        <w:rPr>
          <w:lang w:eastAsia="ja-JP" w:bidi="hi-IN"/>
        </w:rPr>
        <w:t>below</w:t>
      </w:r>
      <w:r w:rsidR="0063201D">
        <w:rPr>
          <w:lang w:eastAsia="ja-JP" w:bidi="hi-IN"/>
        </w:rPr>
        <w:t xml:space="preserve"> -30 dB</w:t>
      </w:r>
      <w:r w:rsidR="00262C0C">
        <w:rPr>
          <w:lang w:eastAsia="ja-JP" w:bidi="hi-IN"/>
        </w:rPr>
        <w:t>c</w:t>
      </w:r>
      <w:r w:rsidR="0090774C">
        <w:rPr>
          <w:lang w:eastAsia="ja-JP" w:bidi="hi-IN"/>
        </w:rPr>
        <w:t>.</w:t>
      </w:r>
      <w:r w:rsidR="00262C0C">
        <w:rPr>
          <w:lang w:eastAsia="ja-JP" w:bidi="hi-IN"/>
        </w:rPr>
        <w:t xml:space="preserve"> </w:t>
      </w:r>
      <w:r w:rsidR="00E95052">
        <w:rPr>
          <w:lang w:eastAsia="ja-JP" w:bidi="hi-IN"/>
        </w:rPr>
        <w:t xml:space="preserve">Therefore, we </w:t>
      </w:r>
      <w:r w:rsidR="005A2E0D">
        <w:rPr>
          <w:lang w:eastAsia="ja-JP" w:bidi="hi-IN"/>
        </w:rPr>
        <w:t>think</w:t>
      </w:r>
      <w:r w:rsidR="00E95052">
        <w:rPr>
          <w:lang w:eastAsia="ja-JP" w:bidi="hi-IN"/>
        </w:rPr>
        <w:t xml:space="preserve"> that </w:t>
      </w:r>
      <w:r w:rsidR="005A2E0D">
        <w:rPr>
          <w:lang w:eastAsia="ja-JP" w:bidi="hi-IN"/>
        </w:rPr>
        <w:t>-27 dBc IC</w:t>
      </w:r>
      <w:r w:rsidR="00D61191">
        <w:rPr>
          <w:lang w:eastAsia="ja-JP" w:bidi="hi-IN"/>
        </w:rPr>
        <w:t>S</w:t>
      </w:r>
      <w:r w:rsidR="005A2E0D">
        <w:rPr>
          <w:lang w:eastAsia="ja-JP" w:bidi="hi-IN"/>
        </w:rPr>
        <w:t xml:space="preserve"> level </w:t>
      </w:r>
      <w:r w:rsidR="006C15C4">
        <w:rPr>
          <w:lang w:eastAsia="ja-JP" w:bidi="hi-IN"/>
        </w:rPr>
        <w:t xml:space="preserve">is </w:t>
      </w:r>
      <w:r w:rsidR="000A38A0">
        <w:rPr>
          <w:lang w:val="en-US" w:eastAsia="ja-JP" w:bidi="hi-IN"/>
        </w:rPr>
        <w:t>a</w:t>
      </w:r>
      <w:r w:rsidR="005A2E0D">
        <w:rPr>
          <w:lang w:eastAsia="ja-JP" w:bidi="hi-IN"/>
        </w:rPr>
        <w:t xml:space="preserve"> reasonable assumption for power imbalance requirements</w:t>
      </w:r>
      <w:r w:rsidR="00D61191">
        <w:rPr>
          <w:lang w:eastAsia="ja-JP" w:bidi="hi-IN"/>
        </w:rPr>
        <w:t xml:space="preserve"> definition</w:t>
      </w:r>
      <w:bookmarkStart w:id="5" w:name="_GoBack"/>
      <w:bookmarkEnd w:id="5"/>
      <w:r w:rsidR="005A2E0D">
        <w:rPr>
          <w:lang w:eastAsia="ja-JP" w:bidi="hi-IN"/>
        </w:rPr>
        <w:t>.</w:t>
      </w:r>
    </w:p>
    <w:p w14:paraId="057D868A" w14:textId="77777777" w:rsidR="000A38A0" w:rsidRDefault="000A38A0" w:rsidP="00266012">
      <w:pPr>
        <w:rPr>
          <w:b/>
          <w:bCs/>
          <w:u w:val="single"/>
          <w:lang w:eastAsia="ja-JP" w:bidi="hi-IN"/>
        </w:rPr>
      </w:pPr>
    </w:p>
    <w:p w14:paraId="5BE413D1" w14:textId="1FEA95B2" w:rsidR="007C11F7" w:rsidRPr="004F342C" w:rsidRDefault="00FE29C2" w:rsidP="00266012">
      <w:pPr>
        <w:rPr>
          <w:b/>
          <w:bCs/>
          <w:u w:val="single"/>
          <w:lang w:eastAsia="ja-JP" w:bidi="hi-IN"/>
        </w:rPr>
      </w:pPr>
      <w:r>
        <w:rPr>
          <w:b/>
          <w:bCs/>
          <w:u w:val="single"/>
          <w:lang w:eastAsia="ja-JP" w:bidi="hi-IN"/>
        </w:rPr>
        <w:t>PSSCH performance impact</w:t>
      </w:r>
    </w:p>
    <w:p w14:paraId="7E392028" w14:textId="022D3C78" w:rsidR="004F342C" w:rsidRDefault="00553129" w:rsidP="000A38A0">
      <w:pPr>
        <w:jc w:val="both"/>
        <w:rPr>
          <w:lang w:eastAsia="ja-JP" w:bidi="hi-IN"/>
        </w:rPr>
      </w:pPr>
      <w:r>
        <w:rPr>
          <w:lang w:eastAsia="ja-JP" w:bidi="hi-IN"/>
        </w:rPr>
        <w:t xml:space="preserve">In </w:t>
      </w:r>
      <w:r w:rsidR="006C15C4">
        <w:rPr>
          <w:lang w:eastAsia="ja-JP" w:bidi="hi-IN"/>
        </w:rPr>
        <w:fldChar w:fldCharType="begin"/>
      </w:r>
      <w:r w:rsidR="006C15C4">
        <w:rPr>
          <w:lang w:eastAsia="ja-JP" w:bidi="hi-IN"/>
        </w:rPr>
        <w:instrText xml:space="preserve"> REF _Ref61439875 \h </w:instrText>
      </w:r>
      <w:r w:rsidR="006C15C4">
        <w:rPr>
          <w:lang w:eastAsia="ja-JP" w:bidi="hi-IN"/>
        </w:rPr>
      </w:r>
      <w:r w:rsidR="006C15C4">
        <w:rPr>
          <w:lang w:eastAsia="ja-JP" w:bidi="hi-IN"/>
        </w:rPr>
        <w:fldChar w:fldCharType="separate"/>
      </w:r>
      <w:r w:rsidR="006C15C4">
        <w:t xml:space="preserve">Figure </w:t>
      </w:r>
      <w:r w:rsidR="006C15C4">
        <w:rPr>
          <w:noProof/>
        </w:rPr>
        <w:t>3</w:t>
      </w:r>
      <w:r w:rsidR="006C15C4">
        <w:rPr>
          <w:lang w:eastAsia="ja-JP" w:bidi="hi-IN"/>
        </w:rPr>
        <w:fldChar w:fldCharType="end"/>
      </w:r>
      <w:r w:rsidR="006C15C4">
        <w:rPr>
          <w:lang w:eastAsia="ja-JP" w:bidi="hi-IN"/>
        </w:rPr>
        <w:t xml:space="preserve"> we provide initial analysis </w:t>
      </w:r>
      <w:r w:rsidR="0017597A">
        <w:rPr>
          <w:lang w:eastAsia="ja-JP" w:bidi="hi-IN"/>
        </w:rPr>
        <w:t xml:space="preserve">based on agreed simulation assumption </w:t>
      </w:r>
      <w:r w:rsidR="0017597A">
        <w:rPr>
          <w:lang w:eastAsia="ja-JP" w:bidi="hi-IN"/>
        </w:rPr>
        <w:fldChar w:fldCharType="begin"/>
      </w:r>
      <w:r w:rsidR="0017597A">
        <w:rPr>
          <w:lang w:eastAsia="ja-JP" w:bidi="hi-IN"/>
        </w:rPr>
        <w:instrText xml:space="preserve"> REF _Ref61172179 \r \h </w:instrText>
      </w:r>
      <w:r w:rsidR="0017597A">
        <w:rPr>
          <w:lang w:eastAsia="ja-JP" w:bidi="hi-IN"/>
        </w:rPr>
      </w:r>
      <w:r w:rsidR="0017597A">
        <w:rPr>
          <w:lang w:eastAsia="ja-JP" w:bidi="hi-IN"/>
        </w:rPr>
        <w:fldChar w:fldCharType="separate"/>
      </w:r>
      <w:r w:rsidR="0017597A">
        <w:rPr>
          <w:lang w:eastAsia="ja-JP" w:bidi="hi-IN"/>
        </w:rPr>
        <w:t>[2]</w:t>
      </w:r>
      <w:r w:rsidR="0017597A">
        <w:rPr>
          <w:lang w:eastAsia="ja-JP" w:bidi="hi-IN"/>
        </w:rPr>
        <w:fldChar w:fldCharType="end"/>
      </w:r>
      <w:r w:rsidR="0017597A">
        <w:rPr>
          <w:lang w:eastAsia="ja-JP" w:bidi="hi-IN"/>
        </w:rPr>
        <w:t xml:space="preserve"> </w:t>
      </w:r>
      <w:r w:rsidR="00EA79B3">
        <w:rPr>
          <w:lang w:eastAsia="ja-JP" w:bidi="hi-IN"/>
        </w:rPr>
        <w:t xml:space="preserve">under assumption of 20 PRBs difference between allocation of two links. </w:t>
      </w:r>
      <w:r w:rsidR="00AA07DF">
        <w:rPr>
          <w:lang w:eastAsia="ja-JP" w:bidi="hi-IN"/>
        </w:rPr>
        <w:t>We</w:t>
      </w:r>
      <w:r w:rsidR="006C15C4">
        <w:rPr>
          <w:lang w:eastAsia="ja-JP" w:bidi="hi-IN"/>
        </w:rPr>
        <w:t xml:space="preserve"> analyse the impact on PSSCH performance </w:t>
      </w:r>
      <w:r w:rsidR="00E616B2">
        <w:rPr>
          <w:lang w:eastAsia="ja-JP" w:bidi="hi-IN"/>
        </w:rPr>
        <w:t xml:space="preserve">of </w:t>
      </w:r>
      <w:r w:rsidR="006C15C4">
        <w:rPr>
          <w:lang w:eastAsia="ja-JP" w:bidi="hi-IN"/>
        </w:rPr>
        <w:t xml:space="preserve">the existence of second link with </w:t>
      </w:r>
      <w:r w:rsidR="00E616B2">
        <w:rPr>
          <w:lang w:eastAsia="ja-JP" w:bidi="hi-IN"/>
        </w:rPr>
        <w:t>high SNR</w:t>
      </w:r>
      <w:r w:rsidR="00AA07DF">
        <w:rPr>
          <w:lang w:eastAsia="ja-JP" w:bidi="hi-IN"/>
        </w:rPr>
        <w:t xml:space="preserve"> (i.e. 30.35 dB for case with ICS -27 dBc and </w:t>
      </w:r>
      <w:r w:rsidR="00084120">
        <w:rPr>
          <w:lang w:eastAsia="ja-JP" w:bidi="hi-IN"/>
        </w:rPr>
        <w:t>28.35 dB for case with ICS -25 dBc</w:t>
      </w:r>
      <w:r w:rsidR="00AA07DF">
        <w:rPr>
          <w:lang w:eastAsia="ja-JP" w:bidi="hi-IN"/>
        </w:rPr>
        <w:t>)</w:t>
      </w:r>
      <w:r w:rsidR="00084120">
        <w:rPr>
          <w:lang w:eastAsia="ja-JP" w:bidi="hi-IN"/>
        </w:rPr>
        <w:t>.</w:t>
      </w:r>
      <w:r w:rsidR="006F35F1">
        <w:rPr>
          <w:lang w:eastAsia="ja-JP" w:bidi="hi-IN"/>
        </w:rPr>
        <w:t xml:space="preserve"> </w:t>
      </w:r>
      <w:r w:rsidR="00F563D6">
        <w:rPr>
          <w:lang w:eastAsia="ja-JP" w:bidi="hi-IN"/>
        </w:rPr>
        <w:t>SNR values</w:t>
      </w:r>
      <w:r w:rsidR="0062300D">
        <w:rPr>
          <w:lang w:eastAsia="ja-JP" w:bidi="hi-IN"/>
        </w:rPr>
        <w:t xml:space="preserve"> for strong link</w:t>
      </w:r>
      <w:r w:rsidR="00F563D6">
        <w:rPr>
          <w:lang w:eastAsia="ja-JP" w:bidi="hi-IN"/>
        </w:rPr>
        <w:t xml:space="preserve"> are derived using LTE methodology captured in WF </w:t>
      </w:r>
      <w:r w:rsidR="0062300D">
        <w:rPr>
          <w:lang w:eastAsia="ja-JP" w:bidi="hi-IN"/>
        </w:rPr>
        <w:fldChar w:fldCharType="begin"/>
      </w:r>
      <w:r w:rsidR="0062300D">
        <w:rPr>
          <w:lang w:eastAsia="ja-JP" w:bidi="hi-IN"/>
        </w:rPr>
        <w:instrText xml:space="preserve"> REF _Ref61440285 \r \h </w:instrText>
      </w:r>
      <w:r w:rsidR="0062300D">
        <w:rPr>
          <w:lang w:eastAsia="ja-JP" w:bidi="hi-IN"/>
        </w:rPr>
      </w:r>
      <w:r w:rsidR="0062300D">
        <w:rPr>
          <w:lang w:eastAsia="ja-JP" w:bidi="hi-IN"/>
        </w:rPr>
        <w:fldChar w:fldCharType="separate"/>
      </w:r>
      <w:r w:rsidR="0062300D">
        <w:rPr>
          <w:lang w:eastAsia="ja-JP" w:bidi="hi-IN"/>
        </w:rPr>
        <w:t>[3]</w:t>
      </w:r>
      <w:r w:rsidR="0062300D">
        <w:rPr>
          <w:lang w:eastAsia="ja-JP" w:bidi="hi-IN"/>
        </w:rPr>
        <w:fldChar w:fldCharType="end"/>
      </w:r>
      <w:r w:rsidR="0062300D">
        <w:rPr>
          <w:lang w:eastAsia="ja-JP" w:bidi="hi-IN"/>
        </w:rPr>
        <w:t xml:space="preserve"> under assumption that </w:t>
      </w:r>
      <w:r w:rsidR="00A34456">
        <w:rPr>
          <w:lang w:eastAsia="ja-JP" w:bidi="hi-IN"/>
        </w:rPr>
        <w:t>SNR2 – SINR2 = 5 dB.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940191" w14:paraId="15FC671B" w14:textId="77777777" w:rsidTr="00C848F2">
        <w:tc>
          <w:tcPr>
            <w:tcW w:w="4927" w:type="dxa"/>
            <w:shd w:val="clear" w:color="auto" w:fill="auto"/>
          </w:tcPr>
          <w:p w14:paraId="5C90AE59" w14:textId="1CA3CC28" w:rsidR="00D36B1C" w:rsidRPr="00C848F2" w:rsidRDefault="00553129" w:rsidP="00C848F2">
            <w:pPr>
              <w:keepNext/>
              <w:spacing w:before="0" w:after="0" w:line="280" w:lineRule="atLeast"/>
              <w:jc w:val="center"/>
              <w:rPr>
                <w:b/>
                <w:bCs/>
                <w:lang w:eastAsia="ja-JP" w:bidi="hi-IN"/>
              </w:rPr>
            </w:pPr>
            <w:r w:rsidRPr="00C848F2">
              <w:rPr>
                <w:b/>
                <w:bCs/>
                <w:lang w:eastAsia="ja-JP" w:bidi="hi-IN"/>
              </w:rPr>
              <w:lastRenderedPageBreak/>
              <w:t>ICS = -27 dBc, SNR1 = 30.35</w:t>
            </w:r>
            <w:r w:rsidR="00EA79B3" w:rsidRPr="00C848F2">
              <w:rPr>
                <w:b/>
                <w:bCs/>
                <w:lang w:eastAsia="ja-JP" w:bidi="hi-IN"/>
              </w:rPr>
              <w:t xml:space="preserve"> dB</w:t>
            </w:r>
          </w:p>
          <w:p w14:paraId="649163F8" w14:textId="60F2C587" w:rsidR="00940191" w:rsidRDefault="00EC1ACC" w:rsidP="00C848F2">
            <w:pPr>
              <w:keepNext/>
              <w:spacing w:line="280" w:lineRule="atLeast"/>
              <w:jc w:val="center"/>
              <w:rPr>
                <w:lang w:eastAsia="ja-JP" w:bidi="hi-IN"/>
              </w:rPr>
            </w:pPr>
            <w:r>
              <w:rPr>
                <w:lang w:eastAsia="ja-JP" w:bidi="hi-IN"/>
              </w:rPr>
              <w:pict w14:anchorId="03369C06">
                <v:shape id="_x0000_i1031" type="#_x0000_t75" style="width:220.85pt;height:165.5pt">
                  <v:imagedata r:id="rId16" o:title=""/>
                </v:shape>
              </w:pict>
            </w:r>
          </w:p>
        </w:tc>
        <w:tc>
          <w:tcPr>
            <w:tcW w:w="4928" w:type="dxa"/>
            <w:shd w:val="clear" w:color="auto" w:fill="auto"/>
          </w:tcPr>
          <w:p w14:paraId="29AFC026" w14:textId="7BE491F9" w:rsidR="00553129" w:rsidRPr="00C848F2" w:rsidRDefault="00553129" w:rsidP="00C848F2">
            <w:pPr>
              <w:keepNext/>
              <w:spacing w:before="0" w:after="0" w:line="280" w:lineRule="atLeast"/>
              <w:jc w:val="center"/>
              <w:rPr>
                <w:b/>
                <w:bCs/>
                <w:lang w:eastAsia="ja-JP" w:bidi="hi-IN"/>
              </w:rPr>
            </w:pPr>
            <w:r w:rsidRPr="00C848F2">
              <w:rPr>
                <w:b/>
                <w:bCs/>
                <w:lang w:eastAsia="ja-JP" w:bidi="hi-IN"/>
              </w:rPr>
              <w:t>ICS = -25 dBc, SNR1 = 28.35</w:t>
            </w:r>
            <w:r w:rsidR="00EA79B3" w:rsidRPr="00C848F2">
              <w:rPr>
                <w:b/>
                <w:bCs/>
                <w:lang w:eastAsia="ja-JP" w:bidi="hi-IN"/>
              </w:rPr>
              <w:t xml:space="preserve"> dB</w:t>
            </w:r>
          </w:p>
          <w:p w14:paraId="38B5153C" w14:textId="513642DC" w:rsidR="00940191" w:rsidRDefault="00EC1ACC" w:rsidP="00C848F2">
            <w:pPr>
              <w:keepNext/>
              <w:spacing w:line="280" w:lineRule="atLeast"/>
              <w:jc w:val="center"/>
              <w:rPr>
                <w:lang w:eastAsia="ja-JP" w:bidi="hi-IN"/>
              </w:rPr>
            </w:pPr>
            <w:r>
              <w:rPr>
                <w:lang w:eastAsia="ja-JP" w:bidi="hi-IN"/>
              </w:rPr>
              <w:pict w14:anchorId="6B67B2D9">
                <v:shape id="_x0000_i1032" type="#_x0000_t75" style="width:220.85pt;height:165.5pt">
                  <v:imagedata r:id="rId17" o:title=""/>
                </v:shape>
              </w:pict>
            </w:r>
          </w:p>
        </w:tc>
      </w:tr>
      <w:tr w:rsidR="00D36B1C" w14:paraId="10F29F57" w14:textId="77777777" w:rsidTr="00C848F2">
        <w:tc>
          <w:tcPr>
            <w:tcW w:w="9855" w:type="dxa"/>
            <w:gridSpan w:val="2"/>
            <w:shd w:val="clear" w:color="auto" w:fill="auto"/>
          </w:tcPr>
          <w:p w14:paraId="625FD170" w14:textId="1CBBE4E2" w:rsidR="00D36B1C" w:rsidRDefault="00D36B1C" w:rsidP="00C848F2">
            <w:pPr>
              <w:pStyle w:val="Caption"/>
              <w:spacing w:line="280" w:lineRule="atLeast"/>
              <w:jc w:val="center"/>
              <w:rPr>
                <w:lang w:eastAsia="ja-JP" w:bidi="hi-IN"/>
              </w:rPr>
            </w:pPr>
            <w:bookmarkStart w:id="6" w:name="_Ref61439875"/>
            <w:r>
              <w:t xml:space="preserve">Figure </w:t>
            </w:r>
            <w:r>
              <w:fldChar w:fldCharType="begin"/>
            </w:r>
            <w:r>
              <w:instrText xml:space="preserve"> SEQ Figure \* ARABIC </w:instrText>
            </w:r>
            <w:r>
              <w:fldChar w:fldCharType="separate"/>
            </w:r>
            <w:r w:rsidR="00C72387">
              <w:rPr>
                <w:noProof/>
              </w:rPr>
              <w:t>3</w:t>
            </w:r>
            <w:r>
              <w:fldChar w:fldCharType="end"/>
            </w:r>
            <w:bookmarkEnd w:id="6"/>
            <w:r>
              <w:t>. PSSCH performance analysis.</w:t>
            </w:r>
          </w:p>
        </w:tc>
      </w:tr>
    </w:tbl>
    <w:p w14:paraId="4FF3A3E7" w14:textId="72470976" w:rsidR="000C4186" w:rsidRDefault="000A38A0" w:rsidP="007E1ED2">
      <w:pPr>
        <w:jc w:val="both"/>
        <w:rPr>
          <w:lang w:eastAsia="ja-JP" w:bidi="hi-IN"/>
        </w:rPr>
      </w:pPr>
      <w:r>
        <w:rPr>
          <w:lang w:eastAsia="ja-JP" w:bidi="hi-IN"/>
        </w:rPr>
        <w:t>The</w:t>
      </w:r>
      <w:r w:rsidR="00285DD9">
        <w:rPr>
          <w:lang w:eastAsia="ja-JP" w:bidi="hi-IN"/>
        </w:rPr>
        <w:t xml:space="preserve"> </w:t>
      </w:r>
      <w:r w:rsidR="00880408">
        <w:rPr>
          <w:lang w:eastAsia="ja-JP" w:bidi="hi-IN"/>
        </w:rPr>
        <w:t xml:space="preserve">performance </w:t>
      </w:r>
      <w:r w:rsidR="00B34D43">
        <w:rPr>
          <w:lang w:eastAsia="ja-JP" w:bidi="hi-IN"/>
        </w:rPr>
        <w:t xml:space="preserve">for scenarios with </w:t>
      </w:r>
      <w:r w:rsidR="00880408">
        <w:rPr>
          <w:lang w:eastAsia="ja-JP" w:bidi="hi-IN"/>
        </w:rPr>
        <w:t xml:space="preserve">single </w:t>
      </w:r>
      <w:r w:rsidR="00B34D43">
        <w:rPr>
          <w:lang w:eastAsia="ja-JP" w:bidi="hi-IN"/>
        </w:rPr>
        <w:t>UEs</w:t>
      </w:r>
      <w:r w:rsidR="00880408">
        <w:rPr>
          <w:lang w:eastAsia="ja-JP" w:bidi="hi-IN"/>
        </w:rPr>
        <w:t xml:space="preserve"> and </w:t>
      </w:r>
      <w:r w:rsidR="00B34D43">
        <w:rPr>
          <w:lang w:eastAsia="ja-JP" w:bidi="hi-IN"/>
        </w:rPr>
        <w:t>two</w:t>
      </w:r>
      <w:r w:rsidR="00877F65">
        <w:rPr>
          <w:lang w:eastAsia="ja-JP" w:bidi="hi-IN"/>
        </w:rPr>
        <w:t xml:space="preserve"> UEs is same</w:t>
      </w:r>
      <w:r w:rsidR="00B34D43">
        <w:rPr>
          <w:lang w:eastAsia="ja-JP" w:bidi="hi-IN"/>
        </w:rPr>
        <w:t xml:space="preserve"> </w:t>
      </w:r>
      <w:r w:rsidR="00880408">
        <w:rPr>
          <w:lang w:eastAsia="ja-JP" w:bidi="hi-IN"/>
        </w:rPr>
        <w:t>for</w:t>
      </w:r>
      <w:r w:rsidR="00877F65">
        <w:rPr>
          <w:lang w:eastAsia="ja-JP" w:bidi="hi-IN"/>
        </w:rPr>
        <w:t xml:space="preserve"> the</w:t>
      </w:r>
      <w:r w:rsidR="00880408">
        <w:rPr>
          <w:lang w:eastAsia="ja-JP" w:bidi="hi-IN"/>
        </w:rPr>
        <w:t xml:space="preserve"> </w:t>
      </w:r>
      <w:r w:rsidR="00877F65">
        <w:rPr>
          <w:lang w:eastAsia="ja-JP" w:bidi="hi-IN"/>
        </w:rPr>
        <w:t>case</w:t>
      </w:r>
      <w:r w:rsidR="00DD03DF">
        <w:rPr>
          <w:lang w:eastAsia="ja-JP" w:bidi="hi-IN"/>
        </w:rPr>
        <w:t>s</w:t>
      </w:r>
      <w:r w:rsidR="00877F65">
        <w:rPr>
          <w:lang w:eastAsia="ja-JP" w:bidi="hi-IN"/>
        </w:rPr>
        <w:t xml:space="preserve"> of</w:t>
      </w:r>
      <w:r w:rsidR="00880408">
        <w:rPr>
          <w:lang w:eastAsia="ja-JP" w:bidi="hi-IN"/>
        </w:rPr>
        <w:t xml:space="preserve"> 8</w:t>
      </w:r>
      <w:r w:rsidR="00877F65">
        <w:rPr>
          <w:lang w:eastAsia="ja-JP" w:bidi="hi-IN"/>
        </w:rPr>
        <w:t xml:space="preserve"> </w:t>
      </w:r>
      <w:r w:rsidR="00880408">
        <w:rPr>
          <w:lang w:eastAsia="ja-JP" w:bidi="hi-IN"/>
        </w:rPr>
        <w:t>bits or 12</w:t>
      </w:r>
      <w:r w:rsidR="00877F65">
        <w:rPr>
          <w:lang w:eastAsia="ja-JP" w:bidi="hi-IN"/>
        </w:rPr>
        <w:t xml:space="preserve"> </w:t>
      </w:r>
      <w:r w:rsidR="00880408">
        <w:rPr>
          <w:lang w:eastAsia="ja-JP" w:bidi="hi-IN"/>
        </w:rPr>
        <w:t>bits ADC</w:t>
      </w:r>
      <w:r w:rsidR="006067F8">
        <w:rPr>
          <w:lang w:eastAsia="ja-JP" w:bidi="hi-IN"/>
        </w:rPr>
        <w:t xml:space="preserve"> for both considered ICS values (i.e. -25 dBc and -27 dBc). We think that 8 bits ADC is rather reasonable assumption. Therefore, </w:t>
      </w:r>
      <w:r w:rsidR="00FE29C2">
        <w:rPr>
          <w:lang w:eastAsia="ja-JP" w:bidi="hi-IN"/>
        </w:rPr>
        <w:t xml:space="preserve">we </w:t>
      </w:r>
      <w:r w:rsidR="006067F8">
        <w:rPr>
          <w:lang w:eastAsia="ja-JP" w:bidi="hi-IN"/>
        </w:rPr>
        <w:t xml:space="preserve">would like to </w:t>
      </w:r>
      <w:r w:rsidR="00FE29C2">
        <w:rPr>
          <w:lang w:eastAsia="ja-JP" w:bidi="hi-IN"/>
        </w:rPr>
        <w:t>suggest</w:t>
      </w:r>
      <w:r w:rsidR="006067F8">
        <w:rPr>
          <w:lang w:eastAsia="ja-JP" w:bidi="hi-IN"/>
        </w:rPr>
        <w:t xml:space="preserve"> using of -27 dBc </w:t>
      </w:r>
      <w:r w:rsidR="00FE29C2">
        <w:rPr>
          <w:lang w:eastAsia="ja-JP" w:bidi="hi-IN"/>
        </w:rPr>
        <w:t>ICS assumption for power imbalance V2X requirements.</w:t>
      </w:r>
    </w:p>
    <w:p w14:paraId="2E8656EB" w14:textId="77777777" w:rsidR="000A38A0" w:rsidRDefault="000A38A0" w:rsidP="00266012">
      <w:pPr>
        <w:rPr>
          <w:lang w:eastAsia="ja-JP" w:bidi="hi-IN"/>
        </w:rPr>
      </w:pPr>
    </w:p>
    <w:p w14:paraId="2D98CFBE" w14:textId="774E3C89" w:rsidR="002F622F" w:rsidRDefault="002F622F" w:rsidP="00266012">
      <w:pPr>
        <w:rPr>
          <w:b/>
          <w:bCs/>
          <w:u w:val="single"/>
          <w:lang w:eastAsia="ja-JP" w:bidi="hi-IN"/>
        </w:rPr>
      </w:pPr>
      <w:r>
        <w:rPr>
          <w:b/>
          <w:bCs/>
          <w:u w:val="single"/>
          <w:lang w:eastAsia="ja-JP" w:bidi="hi-IN"/>
        </w:rPr>
        <w:t>2</w:t>
      </w:r>
      <w:r w:rsidRPr="002F622F">
        <w:rPr>
          <w:b/>
          <w:bCs/>
          <w:u w:val="single"/>
          <w:vertAlign w:val="superscript"/>
          <w:lang w:eastAsia="ja-JP" w:bidi="hi-IN"/>
        </w:rPr>
        <w:t>nd</w:t>
      </w:r>
      <w:r>
        <w:rPr>
          <w:b/>
          <w:bCs/>
          <w:u w:val="single"/>
          <w:lang w:eastAsia="ja-JP" w:bidi="hi-IN"/>
        </w:rPr>
        <w:t xml:space="preserve"> stage SCI</w:t>
      </w:r>
    </w:p>
    <w:p w14:paraId="0F755E3E" w14:textId="58EFFD83" w:rsidR="00BE651A" w:rsidRDefault="001D7718" w:rsidP="00266012">
      <w:pPr>
        <w:rPr>
          <w:lang w:eastAsia="ja-JP" w:bidi="hi-IN"/>
        </w:rPr>
      </w:pPr>
      <w:r>
        <w:rPr>
          <w:lang w:eastAsia="ja-JP" w:bidi="hi-IN"/>
        </w:rPr>
        <w:t>In the previous meeting, initial agreement of β = 3.5 assumption for 2</w:t>
      </w:r>
      <w:r w:rsidRPr="001D7718">
        <w:rPr>
          <w:vertAlign w:val="superscript"/>
          <w:lang w:eastAsia="ja-JP" w:bidi="hi-IN"/>
        </w:rPr>
        <w:t>nd</w:t>
      </w:r>
      <w:r>
        <w:rPr>
          <w:lang w:eastAsia="ja-JP" w:bidi="hi-IN"/>
        </w:rPr>
        <w:t xml:space="preserve"> stage SCI </w:t>
      </w:r>
      <w:r w:rsidR="00C72387">
        <w:rPr>
          <w:lang w:eastAsia="ja-JP" w:bidi="hi-IN"/>
        </w:rPr>
        <w:t xml:space="preserve">configuration was agreed. </w:t>
      </w:r>
      <w:r w:rsidR="005F656D">
        <w:rPr>
          <w:lang w:eastAsia="ja-JP" w:bidi="hi-IN"/>
        </w:rPr>
        <w:t xml:space="preserve">In </w:t>
      </w:r>
      <w:r w:rsidR="005F656D">
        <w:rPr>
          <w:lang w:eastAsia="ja-JP" w:bidi="hi-IN"/>
        </w:rPr>
        <w:fldChar w:fldCharType="begin"/>
      </w:r>
      <w:r w:rsidR="005F656D">
        <w:rPr>
          <w:lang w:eastAsia="ja-JP" w:bidi="hi-IN"/>
        </w:rPr>
        <w:instrText xml:space="preserve"> REF _Ref61440999 \h </w:instrText>
      </w:r>
      <w:r w:rsidR="005F656D">
        <w:rPr>
          <w:lang w:eastAsia="ja-JP" w:bidi="hi-IN"/>
        </w:rPr>
      </w:r>
      <w:r w:rsidR="005F656D">
        <w:rPr>
          <w:lang w:eastAsia="ja-JP" w:bidi="hi-IN"/>
        </w:rPr>
        <w:fldChar w:fldCharType="separate"/>
      </w:r>
      <w:r w:rsidR="005F656D">
        <w:t xml:space="preserve">Figure </w:t>
      </w:r>
      <w:r w:rsidR="005F656D">
        <w:rPr>
          <w:noProof/>
        </w:rPr>
        <w:t>4</w:t>
      </w:r>
      <w:r w:rsidR="005F656D">
        <w:rPr>
          <w:lang w:eastAsia="ja-JP" w:bidi="hi-IN"/>
        </w:rPr>
        <w:fldChar w:fldCharType="end"/>
      </w:r>
      <w:r w:rsidR="005F656D">
        <w:rPr>
          <w:lang w:eastAsia="ja-JP" w:bidi="hi-IN"/>
        </w:rPr>
        <w:t xml:space="preserve"> we provide </w:t>
      </w:r>
      <w:r w:rsidR="00274576">
        <w:rPr>
          <w:lang w:eastAsia="ja-JP" w:bidi="hi-IN"/>
        </w:rPr>
        <w:t>link level analysis of 2</w:t>
      </w:r>
      <w:r w:rsidR="00274576" w:rsidRPr="00274576">
        <w:rPr>
          <w:vertAlign w:val="superscript"/>
          <w:lang w:eastAsia="ja-JP" w:bidi="hi-IN"/>
        </w:rPr>
        <w:t>nd</w:t>
      </w:r>
      <w:r w:rsidR="00274576">
        <w:rPr>
          <w:lang w:eastAsia="ja-JP" w:bidi="hi-IN"/>
        </w:rPr>
        <w:t xml:space="preserve"> stage SCI impact on total PSSCH performance</w:t>
      </w:r>
      <w:r w:rsidR="00CB4156">
        <w:rPr>
          <w:lang w:eastAsia="ja-JP" w:bidi="hi-IN"/>
        </w:rPr>
        <w:t xml:space="preserve"> for scenario with ICS -27 dBc </w:t>
      </w:r>
      <w:r w:rsidR="00FF03BB">
        <w:rPr>
          <w:lang w:eastAsia="ja-JP" w:bidi="hi-IN"/>
        </w:rPr>
        <w:t>and ADC 8 bits.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C72387" w14:paraId="70329BA6" w14:textId="77777777" w:rsidTr="00C848F2">
        <w:tc>
          <w:tcPr>
            <w:tcW w:w="9855" w:type="dxa"/>
            <w:shd w:val="clear" w:color="auto" w:fill="auto"/>
          </w:tcPr>
          <w:p w14:paraId="237F92E2" w14:textId="2301E819" w:rsidR="00C72387" w:rsidRDefault="00EC1ACC" w:rsidP="00C848F2">
            <w:pPr>
              <w:spacing w:line="280" w:lineRule="atLeast"/>
              <w:jc w:val="center"/>
              <w:rPr>
                <w:lang w:eastAsia="ja-JP" w:bidi="hi-IN"/>
              </w:rPr>
            </w:pPr>
            <w:r>
              <w:rPr>
                <w:lang w:eastAsia="ja-JP" w:bidi="hi-IN"/>
              </w:rPr>
              <w:pict w14:anchorId="77E7CFB9">
                <v:shape id="_x0000_i1033" type="#_x0000_t75" style="width:220.85pt;height:165.5pt">
                  <v:imagedata r:id="rId18" o:title=""/>
                </v:shape>
              </w:pict>
            </w:r>
          </w:p>
        </w:tc>
      </w:tr>
      <w:tr w:rsidR="00C72387" w14:paraId="301F620B" w14:textId="77777777" w:rsidTr="00C848F2">
        <w:tc>
          <w:tcPr>
            <w:tcW w:w="9855" w:type="dxa"/>
            <w:shd w:val="clear" w:color="auto" w:fill="auto"/>
          </w:tcPr>
          <w:p w14:paraId="608A2E4E" w14:textId="3FAF3E01" w:rsidR="00C72387" w:rsidRDefault="00C72387" w:rsidP="00C848F2">
            <w:pPr>
              <w:pStyle w:val="Caption"/>
              <w:spacing w:line="280" w:lineRule="atLeast"/>
              <w:jc w:val="center"/>
              <w:rPr>
                <w:lang w:eastAsia="ja-JP" w:bidi="hi-IN"/>
              </w:rPr>
            </w:pPr>
            <w:bookmarkStart w:id="7" w:name="_Ref61440999"/>
            <w:r>
              <w:t xml:space="preserve">Figure </w:t>
            </w:r>
            <w:r>
              <w:fldChar w:fldCharType="begin"/>
            </w:r>
            <w:r>
              <w:instrText xml:space="preserve"> SEQ Figure \* ARABIC </w:instrText>
            </w:r>
            <w:r>
              <w:fldChar w:fldCharType="separate"/>
            </w:r>
            <w:r>
              <w:rPr>
                <w:noProof/>
              </w:rPr>
              <w:t>4</w:t>
            </w:r>
            <w:r>
              <w:fldChar w:fldCharType="end"/>
            </w:r>
            <w:bookmarkEnd w:id="7"/>
            <w:r>
              <w:t>. 2</w:t>
            </w:r>
            <w:r w:rsidRPr="00C848F2">
              <w:rPr>
                <w:vertAlign w:val="superscript"/>
              </w:rPr>
              <w:t>nd</w:t>
            </w:r>
            <w:r>
              <w:t xml:space="preserve"> stage SCI impact on PSSCH performance.</w:t>
            </w:r>
          </w:p>
        </w:tc>
      </w:tr>
    </w:tbl>
    <w:p w14:paraId="2299DAC7" w14:textId="24DAA1B6" w:rsidR="001D7718" w:rsidRPr="00BC0594" w:rsidRDefault="00274576" w:rsidP="00266012">
      <w:pPr>
        <w:rPr>
          <w:lang w:eastAsia="ja-JP" w:bidi="hi-IN"/>
        </w:rPr>
      </w:pPr>
      <w:r>
        <w:rPr>
          <w:lang w:eastAsia="ja-JP" w:bidi="hi-IN"/>
        </w:rPr>
        <w:t>From th</w:t>
      </w:r>
      <w:r w:rsidR="00254B61">
        <w:rPr>
          <w:lang w:eastAsia="ja-JP" w:bidi="hi-IN"/>
        </w:rPr>
        <w:t>e</w:t>
      </w:r>
      <w:r>
        <w:rPr>
          <w:lang w:eastAsia="ja-JP" w:bidi="hi-IN"/>
        </w:rPr>
        <w:t>s</w:t>
      </w:r>
      <w:r w:rsidR="00254B61">
        <w:rPr>
          <w:lang w:eastAsia="ja-JP" w:bidi="hi-IN"/>
        </w:rPr>
        <w:t>e</w:t>
      </w:r>
      <w:r>
        <w:rPr>
          <w:lang w:eastAsia="ja-JP" w:bidi="hi-IN"/>
        </w:rPr>
        <w:t xml:space="preserve"> results we can observe that </w:t>
      </w:r>
      <w:r w:rsidR="007E1ED2">
        <w:rPr>
          <w:lang w:eastAsia="ja-JP" w:bidi="hi-IN"/>
        </w:rPr>
        <w:t xml:space="preserve">the </w:t>
      </w:r>
      <w:r w:rsidR="00254B61">
        <w:rPr>
          <w:lang w:eastAsia="ja-JP" w:bidi="hi-IN"/>
        </w:rPr>
        <w:t xml:space="preserve">total PSSCH performance </w:t>
      </w:r>
      <w:r w:rsidR="00D04A46">
        <w:rPr>
          <w:lang w:eastAsia="ja-JP" w:bidi="hi-IN"/>
        </w:rPr>
        <w:t xml:space="preserve">is limited by Data performance without impact </w:t>
      </w:r>
      <w:r w:rsidR="00662E76">
        <w:rPr>
          <w:lang w:eastAsia="ja-JP" w:bidi="hi-IN"/>
        </w:rPr>
        <w:t>from the</w:t>
      </w:r>
      <w:r w:rsidR="00D04A46">
        <w:rPr>
          <w:lang w:eastAsia="ja-JP" w:bidi="hi-IN"/>
        </w:rPr>
        <w:t xml:space="preserve"> </w:t>
      </w:r>
      <w:r w:rsidR="00D04A46" w:rsidRPr="00D04A46">
        <w:rPr>
          <w:lang w:eastAsia="ja-JP" w:bidi="hi-IN"/>
        </w:rPr>
        <w:t>2nd stage SCI</w:t>
      </w:r>
      <w:r w:rsidR="00D04A46">
        <w:rPr>
          <w:lang w:eastAsia="ja-JP" w:bidi="hi-IN"/>
        </w:rPr>
        <w:t xml:space="preserve"> performance. Therefore, we would like to confirm using of agreement from previous m</w:t>
      </w:r>
      <w:r w:rsidR="0042115A">
        <w:rPr>
          <w:lang w:eastAsia="ja-JP" w:bidi="hi-IN"/>
        </w:rPr>
        <w:t>e</w:t>
      </w:r>
      <w:r w:rsidR="00D04A46">
        <w:rPr>
          <w:lang w:eastAsia="ja-JP" w:bidi="hi-IN"/>
        </w:rPr>
        <w:t>eting</w:t>
      </w:r>
      <w:r w:rsidR="0042115A">
        <w:rPr>
          <w:lang w:eastAsia="ja-JP" w:bidi="hi-IN"/>
        </w:rPr>
        <w:t xml:space="preserve"> on 2</w:t>
      </w:r>
      <w:r w:rsidR="0042115A" w:rsidRPr="0042115A">
        <w:rPr>
          <w:vertAlign w:val="superscript"/>
          <w:lang w:eastAsia="ja-JP" w:bidi="hi-IN"/>
        </w:rPr>
        <w:t>nd</w:t>
      </w:r>
      <w:r w:rsidR="0042115A">
        <w:rPr>
          <w:lang w:eastAsia="ja-JP" w:bidi="hi-IN"/>
        </w:rPr>
        <w:t xml:space="preserve"> stage SCI performance for </w:t>
      </w:r>
      <w:r w:rsidR="0042115A">
        <w:t xml:space="preserve">V2X multiple link </w:t>
      </w:r>
      <w:r w:rsidR="0042115A" w:rsidRPr="00FA02F0">
        <w:t>Power imbalance requirement</w:t>
      </w:r>
      <w:r w:rsidR="0042115A">
        <w:t>s.</w:t>
      </w:r>
    </w:p>
    <w:p w14:paraId="11DDC482" w14:textId="671FA40E" w:rsidR="002F622F" w:rsidRPr="002C17D7" w:rsidRDefault="002F622F" w:rsidP="002F622F">
      <w:pPr>
        <w:tabs>
          <w:tab w:val="left" w:pos="1276"/>
        </w:tabs>
        <w:ind w:left="1276" w:hanging="1276"/>
        <w:jc w:val="both"/>
        <w:rPr>
          <w:b/>
        </w:rPr>
      </w:pPr>
      <w:r w:rsidRPr="002C17D7">
        <w:rPr>
          <w:b/>
        </w:rPr>
        <w:t>Proposal 1:</w:t>
      </w:r>
      <w:r w:rsidRPr="002C17D7">
        <w:rPr>
          <w:b/>
        </w:rPr>
        <w:tab/>
        <w:t xml:space="preserve">Use the following simulation assumptions for Rel-16 V2X </w:t>
      </w:r>
      <w:r w:rsidR="00BE651A" w:rsidRPr="002C17D7">
        <w:rPr>
          <w:b/>
        </w:rPr>
        <w:t>Power imbalance requirement</w:t>
      </w:r>
      <w:r w:rsidR="0042115A">
        <w:rPr>
          <w:b/>
        </w:rPr>
        <w:t>s</w:t>
      </w:r>
      <w:r w:rsidRPr="002C17D7">
        <w:rPr>
          <w:b/>
        </w:rPr>
        <w:t>:</w:t>
      </w:r>
    </w:p>
    <w:p w14:paraId="3FC91B22" w14:textId="5AC612A8" w:rsidR="008B653C" w:rsidRPr="002C17D7" w:rsidRDefault="00BE651A" w:rsidP="002F622F">
      <w:pPr>
        <w:numPr>
          <w:ilvl w:val="0"/>
          <w:numId w:val="26"/>
        </w:numPr>
        <w:tabs>
          <w:tab w:val="left" w:pos="1276"/>
        </w:tabs>
        <w:ind w:left="1440" w:hanging="180"/>
        <w:jc w:val="both"/>
        <w:rPr>
          <w:b/>
        </w:rPr>
      </w:pPr>
      <w:r w:rsidRPr="002C17D7">
        <w:rPr>
          <w:b/>
        </w:rPr>
        <w:t>ICS level</w:t>
      </w:r>
      <w:r w:rsidR="00885E18">
        <w:rPr>
          <w:b/>
        </w:rPr>
        <w:t xml:space="preserve"> =</w:t>
      </w:r>
      <w:r w:rsidRPr="002C17D7">
        <w:rPr>
          <w:b/>
        </w:rPr>
        <w:t xml:space="preserve"> </w:t>
      </w:r>
      <w:r w:rsidR="002C17D7" w:rsidRPr="002C17D7">
        <w:rPr>
          <w:b/>
        </w:rPr>
        <w:t>-27 dBc</w:t>
      </w:r>
    </w:p>
    <w:p w14:paraId="192F87E6" w14:textId="77777777" w:rsidR="00A254F9" w:rsidRPr="002C17D7" w:rsidRDefault="00A254F9" w:rsidP="00A254F9">
      <w:pPr>
        <w:numPr>
          <w:ilvl w:val="0"/>
          <w:numId w:val="26"/>
        </w:numPr>
        <w:tabs>
          <w:tab w:val="left" w:pos="1276"/>
        </w:tabs>
        <w:ind w:left="1440" w:hanging="180"/>
        <w:jc w:val="both"/>
        <w:rPr>
          <w:b/>
        </w:rPr>
      </w:pPr>
      <w:r w:rsidRPr="002C17D7">
        <w:rPr>
          <w:b/>
          <w:lang w:eastAsia="ja-JP" w:bidi="hi-IN"/>
        </w:rPr>
        <w:t>Distance between the two links</w:t>
      </w:r>
      <w:r>
        <w:rPr>
          <w:b/>
          <w:lang w:eastAsia="ja-JP" w:bidi="hi-IN"/>
        </w:rPr>
        <w:t xml:space="preserve"> is</w:t>
      </w:r>
      <w:r w:rsidRPr="002C17D7">
        <w:rPr>
          <w:b/>
          <w:lang w:eastAsia="ja-JP" w:bidi="hi-IN"/>
        </w:rPr>
        <w:t xml:space="preserve"> 20 PRBs (i.e. PRBs</w:t>
      </w:r>
      <w:r>
        <w:rPr>
          <w:b/>
          <w:lang w:eastAsia="ja-JP" w:bidi="hi-IN"/>
        </w:rPr>
        <w:t xml:space="preserve"> for second UE are</w:t>
      </w:r>
      <w:r w:rsidRPr="002C17D7">
        <w:rPr>
          <w:b/>
          <w:lang w:eastAsia="ja-JP" w:bidi="hi-IN"/>
        </w:rPr>
        <w:t xml:space="preserve"> 30-39)</w:t>
      </w:r>
    </w:p>
    <w:p w14:paraId="799164F2" w14:textId="02F9093B" w:rsidR="008B653C" w:rsidRPr="002C17D7" w:rsidRDefault="008B653C" w:rsidP="002F622F">
      <w:pPr>
        <w:numPr>
          <w:ilvl w:val="0"/>
          <w:numId w:val="26"/>
        </w:numPr>
        <w:tabs>
          <w:tab w:val="left" w:pos="1276"/>
        </w:tabs>
        <w:ind w:left="1440" w:hanging="180"/>
        <w:jc w:val="both"/>
        <w:rPr>
          <w:b/>
        </w:rPr>
      </w:pPr>
      <w:r w:rsidRPr="002C17D7">
        <w:rPr>
          <w:b/>
        </w:rPr>
        <w:t>2nd stage SCI configuration: β = 2.5</w:t>
      </w:r>
    </w:p>
    <w:p w14:paraId="5792EF79" w14:textId="77777777" w:rsidR="000D4B18" w:rsidRPr="00146B4F" w:rsidRDefault="000D4B18" w:rsidP="009A2615">
      <w:pPr>
        <w:pStyle w:val="Heading1"/>
      </w:pPr>
      <w:r w:rsidRPr="00146B4F">
        <w:t>Conclusion</w:t>
      </w:r>
    </w:p>
    <w:p w14:paraId="3AF9CFD8" w14:textId="43E59589" w:rsidR="002B4C37" w:rsidRDefault="008F0FEC" w:rsidP="001B32E7">
      <w:pPr>
        <w:tabs>
          <w:tab w:val="left" w:pos="709"/>
        </w:tabs>
        <w:spacing w:before="60" w:after="60"/>
        <w:jc w:val="both"/>
      </w:pPr>
      <w:r>
        <w:t xml:space="preserve">In this paper we provided view on </w:t>
      </w:r>
      <w:r w:rsidR="00051B57">
        <w:t xml:space="preserve">Rel-16 </w:t>
      </w:r>
      <w:r w:rsidR="008B653C">
        <w:t xml:space="preserve">V2X multiple link </w:t>
      </w:r>
      <w:r w:rsidR="00BE651A" w:rsidRPr="00FA02F0">
        <w:t>Power imbalance requirement</w:t>
      </w:r>
      <w:r w:rsidR="0042115A">
        <w:t>s</w:t>
      </w:r>
      <w:r w:rsidR="00BE651A">
        <w:t xml:space="preserve"> </w:t>
      </w:r>
      <w:r>
        <w:t>and made the following proposals:</w:t>
      </w:r>
    </w:p>
    <w:p w14:paraId="69808A98" w14:textId="59A68A8D" w:rsidR="00274576" w:rsidRPr="002C17D7" w:rsidRDefault="00274576" w:rsidP="00274576">
      <w:pPr>
        <w:tabs>
          <w:tab w:val="left" w:pos="1276"/>
        </w:tabs>
        <w:ind w:left="1276" w:hanging="1276"/>
        <w:jc w:val="both"/>
        <w:rPr>
          <w:b/>
        </w:rPr>
      </w:pPr>
      <w:r w:rsidRPr="002C17D7">
        <w:rPr>
          <w:b/>
        </w:rPr>
        <w:lastRenderedPageBreak/>
        <w:t>Proposal 1:</w:t>
      </w:r>
      <w:r w:rsidRPr="002C17D7">
        <w:rPr>
          <w:b/>
        </w:rPr>
        <w:tab/>
        <w:t>Use the following simulation assumptions for Rel-16 V2X Power imbalance requirement</w:t>
      </w:r>
      <w:r w:rsidR="0042115A">
        <w:rPr>
          <w:b/>
        </w:rPr>
        <w:t>s</w:t>
      </w:r>
      <w:r w:rsidRPr="002C17D7">
        <w:rPr>
          <w:b/>
        </w:rPr>
        <w:t>:</w:t>
      </w:r>
    </w:p>
    <w:p w14:paraId="0351D8CA" w14:textId="0E42E613" w:rsidR="00274576" w:rsidRPr="002C17D7" w:rsidRDefault="00274576" w:rsidP="00274576">
      <w:pPr>
        <w:numPr>
          <w:ilvl w:val="0"/>
          <w:numId w:val="26"/>
        </w:numPr>
        <w:tabs>
          <w:tab w:val="left" w:pos="1276"/>
        </w:tabs>
        <w:ind w:left="1440" w:hanging="180"/>
        <w:jc w:val="both"/>
        <w:rPr>
          <w:b/>
        </w:rPr>
      </w:pPr>
      <w:r w:rsidRPr="002C17D7">
        <w:rPr>
          <w:b/>
        </w:rPr>
        <w:t>ICS level</w:t>
      </w:r>
      <w:r w:rsidR="00885E18">
        <w:rPr>
          <w:b/>
        </w:rPr>
        <w:t xml:space="preserve"> =</w:t>
      </w:r>
      <w:r w:rsidRPr="002C17D7">
        <w:rPr>
          <w:b/>
        </w:rPr>
        <w:t xml:space="preserve"> -27 dBc</w:t>
      </w:r>
    </w:p>
    <w:p w14:paraId="75F6829D" w14:textId="4EB0DF5E" w:rsidR="00274576" w:rsidRPr="002C17D7" w:rsidRDefault="00274576" w:rsidP="00274576">
      <w:pPr>
        <w:numPr>
          <w:ilvl w:val="0"/>
          <w:numId w:val="26"/>
        </w:numPr>
        <w:tabs>
          <w:tab w:val="left" w:pos="1276"/>
        </w:tabs>
        <w:ind w:left="1440" w:hanging="180"/>
        <w:jc w:val="both"/>
        <w:rPr>
          <w:b/>
        </w:rPr>
      </w:pPr>
      <w:r w:rsidRPr="002C17D7">
        <w:rPr>
          <w:b/>
          <w:lang w:eastAsia="ja-JP" w:bidi="hi-IN"/>
        </w:rPr>
        <w:t>Distance between the two links</w:t>
      </w:r>
      <w:r w:rsidR="00A254F9">
        <w:rPr>
          <w:b/>
          <w:lang w:eastAsia="ja-JP" w:bidi="hi-IN"/>
        </w:rPr>
        <w:t xml:space="preserve"> is</w:t>
      </w:r>
      <w:r w:rsidRPr="002C17D7">
        <w:rPr>
          <w:b/>
          <w:lang w:eastAsia="ja-JP" w:bidi="hi-IN"/>
        </w:rPr>
        <w:t xml:space="preserve"> 20 PRBs (i.e. PRBs</w:t>
      </w:r>
      <w:r w:rsidR="00885E18">
        <w:rPr>
          <w:b/>
          <w:lang w:eastAsia="ja-JP" w:bidi="hi-IN"/>
        </w:rPr>
        <w:t xml:space="preserve"> for </w:t>
      </w:r>
      <w:r w:rsidR="00A254F9">
        <w:rPr>
          <w:b/>
          <w:lang w:eastAsia="ja-JP" w:bidi="hi-IN"/>
        </w:rPr>
        <w:t>second UE are</w:t>
      </w:r>
      <w:r w:rsidRPr="002C17D7">
        <w:rPr>
          <w:b/>
          <w:lang w:eastAsia="ja-JP" w:bidi="hi-IN"/>
        </w:rPr>
        <w:t xml:space="preserve"> 30-39)</w:t>
      </w:r>
    </w:p>
    <w:p w14:paraId="2F4E4A2E" w14:textId="4B32BC2A" w:rsidR="00274576" w:rsidRPr="00274576" w:rsidRDefault="00274576" w:rsidP="00274576">
      <w:pPr>
        <w:numPr>
          <w:ilvl w:val="0"/>
          <w:numId w:val="26"/>
        </w:numPr>
        <w:tabs>
          <w:tab w:val="left" w:pos="1276"/>
        </w:tabs>
        <w:ind w:left="1440" w:hanging="180"/>
        <w:jc w:val="both"/>
        <w:rPr>
          <w:b/>
        </w:rPr>
      </w:pPr>
      <w:r w:rsidRPr="002C17D7">
        <w:rPr>
          <w:b/>
        </w:rPr>
        <w:t>2nd stage SCI configuration: β = 2.5</w:t>
      </w:r>
    </w:p>
    <w:p w14:paraId="5FB25183" w14:textId="77777777" w:rsidR="001E216A" w:rsidRPr="00146B4F" w:rsidRDefault="001E216A" w:rsidP="009A2615">
      <w:pPr>
        <w:pStyle w:val="Heading1"/>
      </w:pPr>
      <w:r w:rsidRPr="00146B4F">
        <w:t>References</w:t>
      </w:r>
    </w:p>
    <w:p w14:paraId="00763905" w14:textId="3B10B8D0" w:rsidR="002F622F" w:rsidRDefault="002F622F" w:rsidP="00051B57">
      <w:pPr>
        <w:widowControl w:val="0"/>
        <w:numPr>
          <w:ilvl w:val="0"/>
          <w:numId w:val="2"/>
        </w:numPr>
        <w:jc w:val="both"/>
        <w:rPr>
          <w:lang w:val="en-US"/>
        </w:rPr>
      </w:pPr>
      <w:bookmarkStart w:id="8" w:name="_Ref39839544"/>
      <w:bookmarkStart w:id="9" w:name="_Ref31892213"/>
      <w:bookmarkStart w:id="10" w:name="_Ref12973084"/>
      <w:bookmarkStart w:id="11" w:name="_Ref47633322"/>
      <w:r w:rsidRPr="002F622F">
        <w:rPr>
          <w:lang w:val="en-US"/>
        </w:rPr>
        <w:t>R4-2017686</w:t>
      </w:r>
      <w:r>
        <w:rPr>
          <w:lang w:val="en-US"/>
        </w:rPr>
        <w:t xml:space="preserve"> “</w:t>
      </w:r>
      <w:r w:rsidRPr="002F622F">
        <w:rPr>
          <w:lang w:val="en-US"/>
        </w:rPr>
        <w:t>WF on multiple link tests for NR V2X demodulation performance</w:t>
      </w:r>
      <w:r>
        <w:rPr>
          <w:lang w:val="en-US"/>
        </w:rPr>
        <w:t>”</w:t>
      </w:r>
      <w:r>
        <w:t>, Intel, RAN4 #97-e, November 2020.</w:t>
      </w:r>
    </w:p>
    <w:p w14:paraId="74C1B2AB" w14:textId="63047346" w:rsidR="00A913A9" w:rsidRPr="00F563D6" w:rsidRDefault="002F622F" w:rsidP="002F622F">
      <w:pPr>
        <w:widowControl w:val="0"/>
        <w:numPr>
          <w:ilvl w:val="0"/>
          <w:numId w:val="2"/>
        </w:numPr>
        <w:jc w:val="both"/>
        <w:rPr>
          <w:lang w:val="en-US"/>
        </w:rPr>
      </w:pPr>
      <w:bookmarkStart w:id="12" w:name="_Ref61172179"/>
      <w:bookmarkEnd w:id="8"/>
      <w:bookmarkEnd w:id="9"/>
      <w:bookmarkEnd w:id="10"/>
      <w:bookmarkEnd w:id="11"/>
      <w:r w:rsidRPr="002F622F">
        <w:rPr>
          <w:lang w:val="en-US"/>
        </w:rPr>
        <w:t>R4-2017472</w:t>
      </w:r>
      <w:r>
        <w:rPr>
          <w:lang w:val="en-US"/>
        </w:rPr>
        <w:t xml:space="preserve"> “</w:t>
      </w:r>
      <w:r w:rsidRPr="002F622F">
        <w:rPr>
          <w:lang w:val="en-US"/>
        </w:rPr>
        <w:t>Simulation assumptions for NR V2X multiple link test case</w:t>
      </w:r>
      <w:r>
        <w:rPr>
          <w:lang w:val="en-US"/>
        </w:rPr>
        <w:t xml:space="preserve">”, </w:t>
      </w:r>
      <w:r w:rsidR="00F60A82" w:rsidRPr="00F60A82">
        <w:t>Huawei, HiSilicon</w:t>
      </w:r>
      <w:r w:rsidR="00DA571D">
        <w:t>, RAN4 #97-e, November 2020.</w:t>
      </w:r>
      <w:bookmarkEnd w:id="12"/>
    </w:p>
    <w:p w14:paraId="3CC71D12" w14:textId="3A75B0E7" w:rsidR="00F563D6" w:rsidRPr="0062300D" w:rsidRDefault="0062300D" w:rsidP="0062300D">
      <w:pPr>
        <w:widowControl w:val="0"/>
        <w:numPr>
          <w:ilvl w:val="0"/>
          <w:numId w:val="2"/>
        </w:numPr>
        <w:jc w:val="both"/>
        <w:rPr>
          <w:lang w:val="en-US"/>
        </w:rPr>
      </w:pPr>
      <w:bookmarkStart w:id="13" w:name="_Ref61440285"/>
      <w:r w:rsidRPr="0017608C">
        <w:t>R4-2012758</w:t>
      </w:r>
      <w:r>
        <w:t xml:space="preserve"> “</w:t>
      </w:r>
      <w:r w:rsidRPr="0017608C">
        <w:rPr>
          <w:lang w:val="en-US"/>
        </w:rPr>
        <w:t>WF on work scope and general assumptions for NR V2X demodulation performance</w:t>
      </w:r>
      <w:r>
        <w:t>”, LGE, RAN4 #96-e, August 2020.</w:t>
      </w:r>
      <w:bookmarkEnd w:id="13"/>
    </w:p>
    <w:sectPr w:rsidR="00F563D6" w:rsidRPr="0062300D" w:rsidSect="0060322F">
      <w:headerReference w:type="even" r:id="rId19"/>
      <w:headerReference w:type="default" r:id="rId20"/>
      <w:footerReference w:type="even" r:id="rId21"/>
      <w:footerReference w:type="default" r:id="rId22"/>
      <w:headerReference w:type="first" r:id="rId23"/>
      <w:footerReference w:type="first" r:id="rId24"/>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D6FD0A" w14:textId="77777777" w:rsidR="004438BD" w:rsidRDefault="004438BD">
      <w:r>
        <w:separator/>
      </w:r>
    </w:p>
  </w:endnote>
  <w:endnote w:type="continuationSeparator" w:id="0">
    <w:p w14:paraId="19971F59" w14:textId="77777777" w:rsidR="004438BD" w:rsidRDefault="004438BD">
      <w:r>
        <w:continuationSeparator/>
      </w:r>
    </w:p>
  </w:endnote>
  <w:endnote w:type="continuationNotice" w:id="1">
    <w:p w14:paraId="1F92040F" w14:textId="77777777" w:rsidR="004438BD" w:rsidRDefault="004438B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¹?Å?"/>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Arial"/>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A1282" w14:textId="77777777" w:rsidR="00747E4C" w:rsidRDefault="00747E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A4E450" w14:textId="77777777" w:rsidR="00747E4C" w:rsidRDefault="00747E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E73292" w14:textId="77777777" w:rsidR="00747E4C" w:rsidRPr="00DB1239" w:rsidRDefault="00747E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AF0B96" w14:textId="77777777" w:rsidR="00FA5DAC" w:rsidRDefault="00FA5D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AD6093" w14:textId="77777777" w:rsidR="004438BD" w:rsidRDefault="004438BD">
      <w:r>
        <w:separator/>
      </w:r>
    </w:p>
  </w:footnote>
  <w:footnote w:type="continuationSeparator" w:id="0">
    <w:p w14:paraId="624A3543" w14:textId="77777777" w:rsidR="004438BD" w:rsidRDefault="004438BD">
      <w:r>
        <w:continuationSeparator/>
      </w:r>
    </w:p>
  </w:footnote>
  <w:footnote w:type="continuationNotice" w:id="1">
    <w:p w14:paraId="5AD1AE2A" w14:textId="77777777" w:rsidR="004438BD" w:rsidRDefault="004438BD">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D94E6" w14:textId="77777777" w:rsidR="00747E4C" w:rsidRDefault="00747E4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0D67D" w14:textId="77777777" w:rsidR="00FA5DAC" w:rsidRDefault="00FA5D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92668" w14:textId="77777777" w:rsidR="00FA5DAC" w:rsidRDefault="00FA5D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305572"/>
    <w:multiLevelType w:val="hybridMultilevel"/>
    <w:tmpl w:val="6BC4DBD0"/>
    <w:lvl w:ilvl="0" w:tplc="3B1E6548">
      <w:start w:val="1"/>
      <w:numFmt w:val="bullet"/>
      <w:lvlText w:val="•"/>
      <w:lvlJc w:val="left"/>
      <w:pPr>
        <w:tabs>
          <w:tab w:val="num" w:pos="720"/>
        </w:tabs>
        <w:ind w:left="720" w:hanging="360"/>
      </w:pPr>
      <w:rPr>
        <w:rFonts w:ascii="Arial" w:hAnsi="Arial" w:hint="default"/>
      </w:rPr>
    </w:lvl>
    <w:lvl w:ilvl="1" w:tplc="0A302BB6">
      <w:numFmt w:val="bullet"/>
      <w:lvlText w:val=""/>
      <w:lvlJc w:val="left"/>
      <w:pPr>
        <w:tabs>
          <w:tab w:val="num" w:pos="1440"/>
        </w:tabs>
        <w:ind w:left="1440" w:hanging="360"/>
      </w:pPr>
      <w:rPr>
        <w:rFonts w:ascii="Wingdings" w:hAnsi="Wingdings" w:hint="default"/>
      </w:rPr>
    </w:lvl>
    <w:lvl w:ilvl="2" w:tplc="52062984" w:tentative="1">
      <w:start w:val="1"/>
      <w:numFmt w:val="bullet"/>
      <w:lvlText w:val="•"/>
      <w:lvlJc w:val="left"/>
      <w:pPr>
        <w:tabs>
          <w:tab w:val="num" w:pos="2160"/>
        </w:tabs>
        <w:ind w:left="2160" w:hanging="360"/>
      </w:pPr>
      <w:rPr>
        <w:rFonts w:ascii="Arial" w:hAnsi="Arial" w:hint="default"/>
      </w:rPr>
    </w:lvl>
    <w:lvl w:ilvl="3" w:tplc="25A81CEE" w:tentative="1">
      <w:start w:val="1"/>
      <w:numFmt w:val="bullet"/>
      <w:lvlText w:val="•"/>
      <w:lvlJc w:val="left"/>
      <w:pPr>
        <w:tabs>
          <w:tab w:val="num" w:pos="2880"/>
        </w:tabs>
        <w:ind w:left="2880" w:hanging="360"/>
      </w:pPr>
      <w:rPr>
        <w:rFonts w:ascii="Arial" w:hAnsi="Arial" w:hint="default"/>
      </w:rPr>
    </w:lvl>
    <w:lvl w:ilvl="4" w:tplc="1EFC22B4" w:tentative="1">
      <w:start w:val="1"/>
      <w:numFmt w:val="bullet"/>
      <w:lvlText w:val="•"/>
      <w:lvlJc w:val="left"/>
      <w:pPr>
        <w:tabs>
          <w:tab w:val="num" w:pos="3600"/>
        </w:tabs>
        <w:ind w:left="3600" w:hanging="360"/>
      </w:pPr>
      <w:rPr>
        <w:rFonts w:ascii="Arial" w:hAnsi="Arial" w:hint="default"/>
      </w:rPr>
    </w:lvl>
    <w:lvl w:ilvl="5" w:tplc="A2FE7290" w:tentative="1">
      <w:start w:val="1"/>
      <w:numFmt w:val="bullet"/>
      <w:lvlText w:val="•"/>
      <w:lvlJc w:val="left"/>
      <w:pPr>
        <w:tabs>
          <w:tab w:val="num" w:pos="4320"/>
        </w:tabs>
        <w:ind w:left="4320" w:hanging="360"/>
      </w:pPr>
      <w:rPr>
        <w:rFonts w:ascii="Arial" w:hAnsi="Arial" w:hint="default"/>
      </w:rPr>
    </w:lvl>
    <w:lvl w:ilvl="6" w:tplc="806086EE" w:tentative="1">
      <w:start w:val="1"/>
      <w:numFmt w:val="bullet"/>
      <w:lvlText w:val="•"/>
      <w:lvlJc w:val="left"/>
      <w:pPr>
        <w:tabs>
          <w:tab w:val="num" w:pos="5040"/>
        </w:tabs>
        <w:ind w:left="5040" w:hanging="360"/>
      </w:pPr>
      <w:rPr>
        <w:rFonts w:ascii="Arial" w:hAnsi="Arial" w:hint="default"/>
      </w:rPr>
    </w:lvl>
    <w:lvl w:ilvl="7" w:tplc="D48458D4" w:tentative="1">
      <w:start w:val="1"/>
      <w:numFmt w:val="bullet"/>
      <w:lvlText w:val="•"/>
      <w:lvlJc w:val="left"/>
      <w:pPr>
        <w:tabs>
          <w:tab w:val="num" w:pos="5760"/>
        </w:tabs>
        <w:ind w:left="5760" w:hanging="360"/>
      </w:pPr>
      <w:rPr>
        <w:rFonts w:ascii="Arial" w:hAnsi="Arial" w:hint="default"/>
      </w:rPr>
    </w:lvl>
    <w:lvl w:ilvl="8" w:tplc="1776730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4135C4"/>
    <w:multiLevelType w:val="hybridMultilevel"/>
    <w:tmpl w:val="B9163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82D1C"/>
    <w:multiLevelType w:val="hybridMultilevel"/>
    <w:tmpl w:val="8FE6D716"/>
    <w:lvl w:ilvl="0" w:tplc="11B0E7E8">
      <w:start w:val="1"/>
      <w:numFmt w:val="bullet"/>
      <w:lvlText w:val="•"/>
      <w:lvlJc w:val="left"/>
      <w:pPr>
        <w:tabs>
          <w:tab w:val="num" w:pos="720"/>
        </w:tabs>
        <w:ind w:left="720" w:hanging="360"/>
      </w:pPr>
      <w:rPr>
        <w:rFonts w:ascii="Arial" w:hAnsi="Arial" w:hint="default"/>
      </w:rPr>
    </w:lvl>
    <w:lvl w:ilvl="1" w:tplc="3DFC5458">
      <w:numFmt w:val="bullet"/>
      <w:lvlText w:val=""/>
      <w:lvlJc w:val="left"/>
      <w:pPr>
        <w:tabs>
          <w:tab w:val="num" w:pos="1440"/>
        </w:tabs>
        <w:ind w:left="1440" w:hanging="360"/>
      </w:pPr>
      <w:rPr>
        <w:rFonts w:ascii="Wingdings" w:hAnsi="Wingdings" w:hint="default"/>
      </w:rPr>
    </w:lvl>
    <w:lvl w:ilvl="2" w:tplc="18AE4EA6" w:tentative="1">
      <w:start w:val="1"/>
      <w:numFmt w:val="bullet"/>
      <w:lvlText w:val="•"/>
      <w:lvlJc w:val="left"/>
      <w:pPr>
        <w:tabs>
          <w:tab w:val="num" w:pos="2160"/>
        </w:tabs>
        <w:ind w:left="2160" w:hanging="360"/>
      </w:pPr>
      <w:rPr>
        <w:rFonts w:ascii="Arial" w:hAnsi="Arial" w:hint="default"/>
      </w:rPr>
    </w:lvl>
    <w:lvl w:ilvl="3" w:tplc="A2E0EEF2" w:tentative="1">
      <w:start w:val="1"/>
      <w:numFmt w:val="bullet"/>
      <w:lvlText w:val="•"/>
      <w:lvlJc w:val="left"/>
      <w:pPr>
        <w:tabs>
          <w:tab w:val="num" w:pos="2880"/>
        </w:tabs>
        <w:ind w:left="2880" w:hanging="360"/>
      </w:pPr>
      <w:rPr>
        <w:rFonts w:ascii="Arial" w:hAnsi="Arial" w:hint="default"/>
      </w:rPr>
    </w:lvl>
    <w:lvl w:ilvl="4" w:tplc="44D880F4" w:tentative="1">
      <w:start w:val="1"/>
      <w:numFmt w:val="bullet"/>
      <w:lvlText w:val="•"/>
      <w:lvlJc w:val="left"/>
      <w:pPr>
        <w:tabs>
          <w:tab w:val="num" w:pos="3600"/>
        </w:tabs>
        <w:ind w:left="3600" w:hanging="360"/>
      </w:pPr>
      <w:rPr>
        <w:rFonts w:ascii="Arial" w:hAnsi="Arial" w:hint="default"/>
      </w:rPr>
    </w:lvl>
    <w:lvl w:ilvl="5" w:tplc="9C1E957A" w:tentative="1">
      <w:start w:val="1"/>
      <w:numFmt w:val="bullet"/>
      <w:lvlText w:val="•"/>
      <w:lvlJc w:val="left"/>
      <w:pPr>
        <w:tabs>
          <w:tab w:val="num" w:pos="4320"/>
        </w:tabs>
        <w:ind w:left="4320" w:hanging="360"/>
      </w:pPr>
      <w:rPr>
        <w:rFonts w:ascii="Arial" w:hAnsi="Arial" w:hint="default"/>
      </w:rPr>
    </w:lvl>
    <w:lvl w:ilvl="6" w:tplc="E2F6BA14" w:tentative="1">
      <w:start w:val="1"/>
      <w:numFmt w:val="bullet"/>
      <w:lvlText w:val="•"/>
      <w:lvlJc w:val="left"/>
      <w:pPr>
        <w:tabs>
          <w:tab w:val="num" w:pos="5040"/>
        </w:tabs>
        <w:ind w:left="5040" w:hanging="360"/>
      </w:pPr>
      <w:rPr>
        <w:rFonts w:ascii="Arial" w:hAnsi="Arial" w:hint="default"/>
      </w:rPr>
    </w:lvl>
    <w:lvl w:ilvl="7" w:tplc="1B641552" w:tentative="1">
      <w:start w:val="1"/>
      <w:numFmt w:val="bullet"/>
      <w:lvlText w:val="•"/>
      <w:lvlJc w:val="left"/>
      <w:pPr>
        <w:tabs>
          <w:tab w:val="num" w:pos="5760"/>
        </w:tabs>
        <w:ind w:left="5760" w:hanging="360"/>
      </w:pPr>
      <w:rPr>
        <w:rFonts w:ascii="Arial" w:hAnsi="Arial" w:hint="default"/>
      </w:rPr>
    </w:lvl>
    <w:lvl w:ilvl="8" w:tplc="4DD40E6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7D4A72"/>
    <w:multiLevelType w:val="hybridMultilevel"/>
    <w:tmpl w:val="9D2C45B2"/>
    <w:lvl w:ilvl="0" w:tplc="3D14B098">
      <w:start w:val="1"/>
      <w:numFmt w:val="bullet"/>
      <w:lvlText w:val=""/>
      <w:lvlJc w:val="left"/>
      <w:pPr>
        <w:tabs>
          <w:tab w:val="num" w:pos="720"/>
        </w:tabs>
        <w:ind w:left="720" w:hanging="360"/>
      </w:pPr>
      <w:rPr>
        <w:rFonts w:ascii="Wingdings" w:hAnsi="Wingdings" w:hint="default"/>
      </w:rPr>
    </w:lvl>
    <w:lvl w:ilvl="1" w:tplc="58923D22">
      <w:start w:val="1"/>
      <w:numFmt w:val="bullet"/>
      <w:lvlText w:val=""/>
      <w:lvlJc w:val="left"/>
      <w:pPr>
        <w:tabs>
          <w:tab w:val="num" w:pos="1440"/>
        </w:tabs>
        <w:ind w:left="1440" w:hanging="360"/>
      </w:pPr>
      <w:rPr>
        <w:rFonts w:ascii="Wingdings" w:hAnsi="Wingdings" w:hint="default"/>
      </w:rPr>
    </w:lvl>
    <w:lvl w:ilvl="2" w:tplc="89D2E7A0">
      <w:numFmt w:val="bullet"/>
      <w:lvlText w:val="‒"/>
      <w:lvlJc w:val="left"/>
      <w:pPr>
        <w:tabs>
          <w:tab w:val="num" w:pos="2160"/>
        </w:tabs>
        <w:ind w:left="2160" w:hanging="360"/>
      </w:pPr>
      <w:rPr>
        <w:rFonts w:ascii="Arial" w:hAnsi="Arial" w:hint="default"/>
      </w:rPr>
    </w:lvl>
    <w:lvl w:ilvl="3" w:tplc="6C66DC06">
      <w:numFmt w:val="bullet"/>
      <w:lvlText w:val=""/>
      <w:lvlJc w:val="left"/>
      <w:pPr>
        <w:tabs>
          <w:tab w:val="num" w:pos="2880"/>
        </w:tabs>
        <w:ind w:left="2880" w:hanging="360"/>
      </w:pPr>
      <w:rPr>
        <w:rFonts w:ascii="Wingdings" w:hAnsi="Wingdings" w:hint="default"/>
      </w:rPr>
    </w:lvl>
    <w:lvl w:ilvl="4" w:tplc="7444F7D6" w:tentative="1">
      <w:start w:val="1"/>
      <w:numFmt w:val="bullet"/>
      <w:lvlText w:val=""/>
      <w:lvlJc w:val="left"/>
      <w:pPr>
        <w:tabs>
          <w:tab w:val="num" w:pos="3600"/>
        </w:tabs>
        <w:ind w:left="3600" w:hanging="360"/>
      </w:pPr>
      <w:rPr>
        <w:rFonts w:ascii="Wingdings" w:hAnsi="Wingdings" w:hint="default"/>
      </w:rPr>
    </w:lvl>
    <w:lvl w:ilvl="5" w:tplc="7BEED478" w:tentative="1">
      <w:start w:val="1"/>
      <w:numFmt w:val="bullet"/>
      <w:lvlText w:val=""/>
      <w:lvlJc w:val="left"/>
      <w:pPr>
        <w:tabs>
          <w:tab w:val="num" w:pos="4320"/>
        </w:tabs>
        <w:ind w:left="4320" w:hanging="360"/>
      </w:pPr>
      <w:rPr>
        <w:rFonts w:ascii="Wingdings" w:hAnsi="Wingdings" w:hint="default"/>
      </w:rPr>
    </w:lvl>
    <w:lvl w:ilvl="6" w:tplc="A7C254DE" w:tentative="1">
      <w:start w:val="1"/>
      <w:numFmt w:val="bullet"/>
      <w:lvlText w:val=""/>
      <w:lvlJc w:val="left"/>
      <w:pPr>
        <w:tabs>
          <w:tab w:val="num" w:pos="5040"/>
        </w:tabs>
        <w:ind w:left="5040" w:hanging="360"/>
      </w:pPr>
      <w:rPr>
        <w:rFonts w:ascii="Wingdings" w:hAnsi="Wingdings" w:hint="default"/>
      </w:rPr>
    </w:lvl>
    <w:lvl w:ilvl="7" w:tplc="4CD06066" w:tentative="1">
      <w:start w:val="1"/>
      <w:numFmt w:val="bullet"/>
      <w:lvlText w:val=""/>
      <w:lvlJc w:val="left"/>
      <w:pPr>
        <w:tabs>
          <w:tab w:val="num" w:pos="5760"/>
        </w:tabs>
        <w:ind w:left="5760" w:hanging="360"/>
      </w:pPr>
      <w:rPr>
        <w:rFonts w:ascii="Wingdings" w:hAnsi="Wingdings" w:hint="default"/>
      </w:rPr>
    </w:lvl>
    <w:lvl w:ilvl="8" w:tplc="B5309F5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F65D51"/>
    <w:multiLevelType w:val="hybridMultilevel"/>
    <w:tmpl w:val="478AFEA4"/>
    <w:lvl w:ilvl="0" w:tplc="6B2859B8">
      <w:start w:val="1"/>
      <w:numFmt w:val="bullet"/>
      <w:lvlText w:val="•"/>
      <w:lvlJc w:val="left"/>
      <w:pPr>
        <w:tabs>
          <w:tab w:val="num" w:pos="720"/>
        </w:tabs>
        <w:ind w:left="720" w:hanging="360"/>
      </w:pPr>
      <w:rPr>
        <w:rFonts w:ascii="Arial" w:hAnsi="Arial" w:hint="default"/>
      </w:rPr>
    </w:lvl>
    <w:lvl w:ilvl="1" w:tplc="5FB65D88">
      <w:numFmt w:val="bullet"/>
      <w:lvlText w:val=""/>
      <w:lvlJc w:val="left"/>
      <w:pPr>
        <w:tabs>
          <w:tab w:val="num" w:pos="1440"/>
        </w:tabs>
        <w:ind w:left="1440" w:hanging="360"/>
      </w:pPr>
      <w:rPr>
        <w:rFonts w:ascii="Wingdings" w:hAnsi="Wingdings" w:hint="default"/>
      </w:rPr>
    </w:lvl>
    <w:lvl w:ilvl="2" w:tplc="954284C6" w:tentative="1">
      <w:start w:val="1"/>
      <w:numFmt w:val="bullet"/>
      <w:lvlText w:val="•"/>
      <w:lvlJc w:val="left"/>
      <w:pPr>
        <w:tabs>
          <w:tab w:val="num" w:pos="2160"/>
        </w:tabs>
        <w:ind w:left="2160" w:hanging="360"/>
      </w:pPr>
      <w:rPr>
        <w:rFonts w:ascii="Arial" w:hAnsi="Arial" w:hint="default"/>
      </w:rPr>
    </w:lvl>
    <w:lvl w:ilvl="3" w:tplc="422CE42E" w:tentative="1">
      <w:start w:val="1"/>
      <w:numFmt w:val="bullet"/>
      <w:lvlText w:val="•"/>
      <w:lvlJc w:val="left"/>
      <w:pPr>
        <w:tabs>
          <w:tab w:val="num" w:pos="2880"/>
        </w:tabs>
        <w:ind w:left="2880" w:hanging="360"/>
      </w:pPr>
      <w:rPr>
        <w:rFonts w:ascii="Arial" w:hAnsi="Arial" w:hint="default"/>
      </w:rPr>
    </w:lvl>
    <w:lvl w:ilvl="4" w:tplc="7EEEEECC" w:tentative="1">
      <w:start w:val="1"/>
      <w:numFmt w:val="bullet"/>
      <w:lvlText w:val="•"/>
      <w:lvlJc w:val="left"/>
      <w:pPr>
        <w:tabs>
          <w:tab w:val="num" w:pos="3600"/>
        </w:tabs>
        <w:ind w:left="3600" w:hanging="360"/>
      </w:pPr>
      <w:rPr>
        <w:rFonts w:ascii="Arial" w:hAnsi="Arial" w:hint="default"/>
      </w:rPr>
    </w:lvl>
    <w:lvl w:ilvl="5" w:tplc="ABB27C4A" w:tentative="1">
      <w:start w:val="1"/>
      <w:numFmt w:val="bullet"/>
      <w:lvlText w:val="•"/>
      <w:lvlJc w:val="left"/>
      <w:pPr>
        <w:tabs>
          <w:tab w:val="num" w:pos="4320"/>
        </w:tabs>
        <w:ind w:left="4320" w:hanging="360"/>
      </w:pPr>
      <w:rPr>
        <w:rFonts w:ascii="Arial" w:hAnsi="Arial" w:hint="default"/>
      </w:rPr>
    </w:lvl>
    <w:lvl w:ilvl="6" w:tplc="C324BA4E" w:tentative="1">
      <w:start w:val="1"/>
      <w:numFmt w:val="bullet"/>
      <w:lvlText w:val="•"/>
      <w:lvlJc w:val="left"/>
      <w:pPr>
        <w:tabs>
          <w:tab w:val="num" w:pos="5040"/>
        </w:tabs>
        <w:ind w:left="5040" w:hanging="360"/>
      </w:pPr>
      <w:rPr>
        <w:rFonts w:ascii="Arial" w:hAnsi="Arial" w:hint="default"/>
      </w:rPr>
    </w:lvl>
    <w:lvl w:ilvl="7" w:tplc="DB78204E" w:tentative="1">
      <w:start w:val="1"/>
      <w:numFmt w:val="bullet"/>
      <w:lvlText w:val="•"/>
      <w:lvlJc w:val="left"/>
      <w:pPr>
        <w:tabs>
          <w:tab w:val="num" w:pos="5760"/>
        </w:tabs>
        <w:ind w:left="5760" w:hanging="360"/>
      </w:pPr>
      <w:rPr>
        <w:rFonts w:ascii="Arial" w:hAnsi="Arial" w:hint="default"/>
      </w:rPr>
    </w:lvl>
    <w:lvl w:ilvl="8" w:tplc="B608C54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DE33A2"/>
    <w:multiLevelType w:val="hybridMultilevel"/>
    <w:tmpl w:val="35B03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220B26"/>
    <w:multiLevelType w:val="hybridMultilevel"/>
    <w:tmpl w:val="A20E7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893C67"/>
    <w:multiLevelType w:val="hybridMultilevel"/>
    <w:tmpl w:val="F7AE5FB0"/>
    <w:lvl w:ilvl="0" w:tplc="4F84D908">
      <w:start w:val="1"/>
      <w:numFmt w:val="bullet"/>
      <w:lvlText w:val="•"/>
      <w:lvlJc w:val="left"/>
      <w:pPr>
        <w:tabs>
          <w:tab w:val="num" w:pos="720"/>
        </w:tabs>
        <w:ind w:left="720" w:hanging="360"/>
      </w:pPr>
      <w:rPr>
        <w:rFonts w:ascii="Arial" w:hAnsi="Arial" w:hint="default"/>
      </w:rPr>
    </w:lvl>
    <w:lvl w:ilvl="1" w:tplc="7F1273AC">
      <w:start w:val="1"/>
      <w:numFmt w:val="bullet"/>
      <w:lvlText w:val="•"/>
      <w:lvlJc w:val="left"/>
      <w:pPr>
        <w:tabs>
          <w:tab w:val="num" w:pos="1440"/>
        </w:tabs>
        <w:ind w:left="1440" w:hanging="360"/>
      </w:pPr>
      <w:rPr>
        <w:rFonts w:ascii="Arial" w:hAnsi="Arial" w:hint="default"/>
      </w:rPr>
    </w:lvl>
    <w:lvl w:ilvl="2" w:tplc="3196A69C" w:tentative="1">
      <w:start w:val="1"/>
      <w:numFmt w:val="bullet"/>
      <w:lvlText w:val="•"/>
      <w:lvlJc w:val="left"/>
      <w:pPr>
        <w:tabs>
          <w:tab w:val="num" w:pos="2160"/>
        </w:tabs>
        <w:ind w:left="2160" w:hanging="360"/>
      </w:pPr>
      <w:rPr>
        <w:rFonts w:ascii="Arial" w:hAnsi="Arial" w:hint="default"/>
      </w:rPr>
    </w:lvl>
    <w:lvl w:ilvl="3" w:tplc="35684C10" w:tentative="1">
      <w:start w:val="1"/>
      <w:numFmt w:val="bullet"/>
      <w:lvlText w:val="•"/>
      <w:lvlJc w:val="left"/>
      <w:pPr>
        <w:tabs>
          <w:tab w:val="num" w:pos="2880"/>
        </w:tabs>
        <w:ind w:left="2880" w:hanging="360"/>
      </w:pPr>
      <w:rPr>
        <w:rFonts w:ascii="Arial" w:hAnsi="Arial" w:hint="default"/>
      </w:rPr>
    </w:lvl>
    <w:lvl w:ilvl="4" w:tplc="50600426" w:tentative="1">
      <w:start w:val="1"/>
      <w:numFmt w:val="bullet"/>
      <w:lvlText w:val="•"/>
      <w:lvlJc w:val="left"/>
      <w:pPr>
        <w:tabs>
          <w:tab w:val="num" w:pos="3600"/>
        </w:tabs>
        <w:ind w:left="3600" w:hanging="360"/>
      </w:pPr>
      <w:rPr>
        <w:rFonts w:ascii="Arial" w:hAnsi="Arial" w:hint="default"/>
      </w:rPr>
    </w:lvl>
    <w:lvl w:ilvl="5" w:tplc="766A2890" w:tentative="1">
      <w:start w:val="1"/>
      <w:numFmt w:val="bullet"/>
      <w:lvlText w:val="•"/>
      <w:lvlJc w:val="left"/>
      <w:pPr>
        <w:tabs>
          <w:tab w:val="num" w:pos="4320"/>
        </w:tabs>
        <w:ind w:left="4320" w:hanging="360"/>
      </w:pPr>
      <w:rPr>
        <w:rFonts w:ascii="Arial" w:hAnsi="Arial" w:hint="default"/>
      </w:rPr>
    </w:lvl>
    <w:lvl w:ilvl="6" w:tplc="90B4CF12" w:tentative="1">
      <w:start w:val="1"/>
      <w:numFmt w:val="bullet"/>
      <w:lvlText w:val="•"/>
      <w:lvlJc w:val="left"/>
      <w:pPr>
        <w:tabs>
          <w:tab w:val="num" w:pos="5040"/>
        </w:tabs>
        <w:ind w:left="5040" w:hanging="360"/>
      </w:pPr>
      <w:rPr>
        <w:rFonts w:ascii="Arial" w:hAnsi="Arial" w:hint="default"/>
      </w:rPr>
    </w:lvl>
    <w:lvl w:ilvl="7" w:tplc="8BCC7EF2" w:tentative="1">
      <w:start w:val="1"/>
      <w:numFmt w:val="bullet"/>
      <w:lvlText w:val="•"/>
      <w:lvlJc w:val="left"/>
      <w:pPr>
        <w:tabs>
          <w:tab w:val="num" w:pos="5760"/>
        </w:tabs>
        <w:ind w:left="5760" w:hanging="360"/>
      </w:pPr>
      <w:rPr>
        <w:rFonts w:ascii="Arial" w:hAnsi="Arial" w:hint="default"/>
      </w:rPr>
    </w:lvl>
    <w:lvl w:ilvl="8" w:tplc="7746147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8D94BCB"/>
    <w:multiLevelType w:val="hybridMultilevel"/>
    <w:tmpl w:val="BDD64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284143"/>
    <w:multiLevelType w:val="hybridMultilevel"/>
    <w:tmpl w:val="CD968DC4"/>
    <w:lvl w:ilvl="0" w:tplc="29249B9A">
      <w:start w:val="1"/>
      <w:numFmt w:val="bullet"/>
      <w:lvlText w:val="•"/>
      <w:lvlJc w:val="left"/>
      <w:pPr>
        <w:tabs>
          <w:tab w:val="num" w:pos="720"/>
        </w:tabs>
        <w:ind w:left="720" w:hanging="360"/>
      </w:pPr>
      <w:rPr>
        <w:rFonts w:ascii="Arial" w:hAnsi="Arial" w:hint="default"/>
      </w:rPr>
    </w:lvl>
    <w:lvl w:ilvl="1" w:tplc="E3B88804">
      <w:numFmt w:val="bullet"/>
      <w:lvlText w:val="–"/>
      <w:lvlJc w:val="left"/>
      <w:pPr>
        <w:tabs>
          <w:tab w:val="num" w:pos="1440"/>
        </w:tabs>
        <w:ind w:left="1440" w:hanging="360"/>
      </w:pPr>
      <w:rPr>
        <w:rFonts w:ascii="Arial" w:hAnsi="Arial" w:hint="default"/>
      </w:rPr>
    </w:lvl>
    <w:lvl w:ilvl="2" w:tplc="752EE262" w:tentative="1">
      <w:start w:val="1"/>
      <w:numFmt w:val="bullet"/>
      <w:lvlText w:val="•"/>
      <w:lvlJc w:val="left"/>
      <w:pPr>
        <w:tabs>
          <w:tab w:val="num" w:pos="2160"/>
        </w:tabs>
        <w:ind w:left="2160" w:hanging="360"/>
      </w:pPr>
      <w:rPr>
        <w:rFonts w:ascii="Arial" w:hAnsi="Arial" w:hint="default"/>
      </w:rPr>
    </w:lvl>
    <w:lvl w:ilvl="3" w:tplc="8F7CEB3A">
      <w:start w:val="1"/>
      <w:numFmt w:val="bullet"/>
      <w:lvlText w:val="•"/>
      <w:lvlJc w:val="left"/>
      <w:pPr>
        <w:tabs>
          <w:tab w:val="num" w:pos="2880"/>
        </w:tabs>
        <w:ind w:left="2880" w:hanging="360"/>
      </w:pPr>
      <w:rPr>
        <w:rFonts w:ascii="Arial" w:hAnsi="Arial" w:hint="default"/>
      </w:rPr>
    </w:lvl>
    <w:lvl w:ilvl="4" w:tplc="C34E34B8" w:tentative="1">
      <w:start w:val="1"/>
      <w:numFmt w:val="bullet"/>
      <w:lvlText w:val="•"/>
      <w:lvlJc w:val="left"/>
      <w:pPr>
        <w:tabs>
          <w:tab w:val="num" w:pos="3600"/>
        </w:tabs>
        <w:ind w:left="3600" w:hanging="360"/>
      </w:pPr>
      <w:rPr>
        <w:rFonts w:ascii="Arial" w:hAnsi="Arial" w:hint="default"/>
      </w:rPr>
    </w:lvl>
    <w:lvl w:ilvl="5" w:tplc="FC88AF96" w:tentative="1">
      <w:start w:val="1"/>
      <w:numFmt w:val="bullet"/>
      <w:lvlText w:val="•"/>
      <w:lvlJc w:val="left"/>
      <w:pPr>
        <w:tabs>
          <w:tab w:val="num" w:pos="4320"/>
        </w:tabs>
        <w:ind w:left="4320" w:hanging="360"/>
      </w:pPr>
      <w:rPr>
        <w:rFonts w:ascii="Arial" w:hAnsi="Arial" w:hint="default"/>
      </w:rPr>
    </w:lvl>
    <w:lvl w:ilvl="6" w:tplc="86840CD8" w:tentative="1">
      <w:start w:val="1"/>
      <w:numFmt w:val="bullet"/>
      <w:lvlText w:val="•"/>
      <w:lvlJc w:val="left"/>
      <w:pPr>
        <w:tabs>
          <w:tab w:val="num" w:pos="5040"/>
        </w:tabs>
        <w:ind w:left="5040" w:hanging="360"/>
      </w:pPr>
      <w:rPr>
        <w:rFonts w:ascii="Arial" w:hAnsi="Arial" w:hint="default"/>
      </w:rPr>
    </w:lvl>
    <w:lvl w:ilvl="7" w:tplc="0854BC16" w:tentative="1">
      <w:start w:val="1"/>
      <w:numFmt w:val="bullet"/>
      <w:lvlText w:val="•"/>
      <w:lvlJc w:val="left"/>
      <w:pPr>
        <w:tabs>
          <w:tab w:val="num" w:pos="5760"/>
        </w:tabs>
        <w:ind w:left="5760" w:hanging="360"/>
      </w:pPr>
      <w:rPr>
        <w:rFonts w:ascii="Arial" w:hAnsi="Arial" w:hint="default"/>
      </w:rPr>
    </w:lvl>
    <w:lvl w:ilvl="8" w:tplc="299EF8A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AE51F65"/>
    <w:multiLevelType w:val="hybridMultilevel"/>
    <w:tmpl w:val="570C007C"/>
    <w:lvl w:ilvl="0" w:tplc="F42604B8">
      <w:start w:val="1"/>
      <w:numFmt w:val="bullet"/>
      <w:lvlText w:val="•"/>
      <w:lvlJc w:val="left"/>
      <w:pPr>
        <w:tabs>
          <w:tab w:val="num" w:pos="720"/>
        </w:tabs>
        <w:ind w:left="720" w:hanging="360"/>
      </w:pPr>
      <w:rPr>
        <w:rFonts w:ascii="Arial" w:hAnsi="Arial" w:hint="default"/>
      </w:rPr>
    </w:lvl>
    <w:lvl w:ilvl="1" w:tplc="7FD0D13E">
      <w:numFmt w:val="bullet"/>
      <w:lvlText w:val=""/>
      <w:lvlJc w:val="left"/>
      <w:pPr>
        <w:tabs>
          <w:tab w:val="num" w:pos="1440"/>
        </w:tabs>
        <w:ind w:left="1440" w:hanging="360"/>
      </w:pPr>
      <w:rPr>
        <w:rFonts w:ascii="Wingdings" w:hAnsi="Wingdings" w:hint="default"/>
      </w:rPr>
    </w:lvl>
    <w:lvl w:ilvl="2" w:tplc="AE8A8680">
      <w:numFmt w:val="bullet"/>
      <w:lvlText w:val="‒"/>
      <w:lvlJc w:val="left"/>
      <w:pPr>
        <w:tabs>
          <w:tab w:val="num" w:pos="2160"/>
        </w:tabs>
        <w:ind w:left="2160" w:hanging="360"/>
      </w:pPr>
      <w:rPr>
        <w:rFonts w:ascii="Arial" w:hAnsi="Arial" w:hint="default"/>
      </w:rPr>
    </w:lvl>
    <w:lvl w:ilvl="3" w:tplc="5FDE6010" w:tentative="1">
      <w:start w:val="1"/>
      <w:numFmt w:val="bullet"/>
      <w:lvlText w:val="•"/>
      <w:lvlJc w:val="left"/>
      <w:pPr>
        <w:tabs>
          <w:tab w:val="num" w:pos="2880"/>
        </w:tabs>
        <w:ind w:left="2880" w:hanging="360"/>
      </w:pPr>
      <w:rPr>
        <w:rFonts w:ascii="Arial" w:hAnsi="Arial" w:hint="default"/>
      </w:rPr>
    </w:lvl>
    <w:lvl w:ilvl="4" w:tplc="D6A06C96" w:tentative="1">
      <w:start w:val="1"/>
      <w:numFmt w:val="bullet"/>
      <w:lvlText w:val="•"/>
      <w:lvlJc w:val="left"/>
      <w:pPr>
        <w:tabs>
          <w:tab w:val="num" w:pos="3600"/>
        </w:tabs>
        <w:ind w:left="3600" w:hanging="360"/>
      </w:pPr>
      <w:rPr>
        <w:rFonts w:ascii="Arial" w:hAnsi="Arial" w:hint="default"/>
      </w:rPr>
    </w:lvl>
    <w:lvl w:ilvl="5" w:tplc="2EDAC730" w:tentative="1">
      <w:start w:val="1"/>
      <w:numFmt w:val="bullet"/>
      <w:lvlText w:val="•"/>
      <w:lvlJc w:val="left"/>
      <w:pPr>
        <w:tabs>
          <w:tab w:val="num" w:pos="4320"/>
        </w:tabs>
        <w:ind w:left="4320" w:hanging="360"/>
      </w:pPr>
      <w:rPr>
        <w:rFonts w:ascii="Arial" w:hAnsi="Arial" w:hint="default"/>
      </w:rPr>
    </w:lvl>
    <w:lvl w:ilvl="6" w:tplc="2EC218D4" w:tentative="1">
      <w:start w:val="1"/>
      <w:numFmt w:val="bullet"/>
      <w:lvlText w:val="•"/>
      <w:lvlJc w:val="left"/>
      <w:pPr>
        <w:tabs>
          <w:tab w:val="num" w:pos="5040"/>
        </w:tabs>
        <w:ind w:left="5040" w:hanging="360"/>
      </w:pPr>
      <w:rPr>
        <w:rFonts w:ascii="Arial" w:hAnsi="Arial" w:hint="default"/>
      </w:rPr>
    </w:lvl>
    <w:lvl w:ilvl="7" w:tplc="E8909428" w:tentative="1">
      <w:start w:val="1"/>
      <w:numFmt w:val="bullet"/>
      <w:lvlText w:val="•"/>
      <w:lvlJc w:val="left"/>
      <w:pPr>
        <w:tabs>
          <w:tab w:val="num" w:pos="5760"/>
        </w:tabs>
        <w:ind w:left="5760" w:hanging="360"/>
      </w:pPr>
      <w:rPr>
        <w:rFonts w:ascii="Arial" w:hAnsi="Arial" w:hint="default"/>
      </w:rPr>
    </w:lvl>
    <w:lvl w:ilvl="8" w:tplc="3E76A95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A42758"/>
    <w:multiLevelType w:val="hybridMultilevel"/>
    <w:tmpl w:val="0A582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2F7A87"/>
    <w:multiLevelType w:val="hybridMultilevel"/>
    <w:tmpl w:val="C8620D76"/>
    <w:lvl w:ilvl="0" w:tplc="E50A4B6E">
      <w:start w:val="1"/>
      <w:numFmt w:val="bullet"/>
      <w:lvlText w:val="•"/>
      <w:lvlJc w:val="left"/>
      <w:pPr>
        <w:tabs>
          <w:tab w:val="num" w:pos="720"/>
        </w:tabs>
        <w:ind w:left="720" w:hanging="360"/>
      </w:pPr>
      <w:rPr>
        <w:rFonts w:ascii="Arial" w:hAnsi="Arial" w:hint="default"/>
      </w:rPr>
    </w:lvl>
    <w:lvl w:ilvl="1" w:tplc="44EEC456">
      <w:numFmt w:val="bullet"/>
      <w:lvlText w:val="–"/>
      <w:lvlJc w:val="left"/>
      <w:pPr>
        <w:tabs>
          <w:tab w:val="num" w:pos="1440"/>
        </w:tabs>
        <w:ind w:left="1440" w:hanging="360"/>
      </w:pPr>
      <w:rPr>
        <w:rFonts w:ascii="Arial" w:hAnsi="Arial" w:hint="default"/>
      </w:rPr>
    </w:lvl>
    <w:lvl w:ilvl="2" w:tplc="D1EE4400">
      <w:numFmt w:val="bullet"/>
      <w:lvlText w:val="•"/>
      <w:lvlJc w:val="left"/>
      <w:pPr>
        <w:tabs>
          <w:tab w:val="num" w:pos="2160"/>
        </w:tabs>
        <w:ind w:left="2160" w:hanging="360"/>
      </w:pPr>
      <w:rPr>
        <w:rFonts w:ascii="Arial" w:hAnsi="Arial" w:hint="default"/>
      </w:rPr>
    </w:lvl>
    <w:lvl w:ilvl="3" w:tplc="16C02B4A">
      <w:start w:val="1"/>
      <w:numFmt w:val="bullet"/>
      <w:lvlText w:val="•"/>
      <w:lvlJc w:val="left"/>
      <w:pPr>
        <w:tabs>
          <w:tab w:val="num" w:pos="2880"/>
        </w:tabs>
        <w:ind w:left="2880" w:hanging="360"/>
      </w:pPr>
      <w:rPr>
        <w:rFonts w:ascii="Arial" w:hAnsi="Arial" w:hint="default"/>
      </w:rPr>
    </w:lvl>
    <w:lvl w:ilvl="4" w:tplc="20BAC53E" w:tentative="1">
      <w:start w:val="1"/>
      <w:numFmt w:val="bullet"/>
      <w:lvlText w:val="•"/>
      <w:lvlJc w:val="left"/>
      <w:pPr>
        <w:tabs>
          <w:tab w:val="num" w:pos="3600"/>
        </w:tabs>
        <w:ind w:left="3600" w:hanging="360"/>
      </w:pPr>
      <w:rPr>
        <w:rFonts w:ascii="Arial" w:hAnsi="Arial" w:hint="default"/>
      </w:rPr>
    </w:lvl>
    <w:lvl w:ilvl="5" w:tplc="63923368" w:tentative="1">
      <w:start w:val="1"/>
      <w:numFmt w:val="bullet"/>
      <w:lvlText w:val="•"/>
      <w:lvlJc w:val="left"/>
      <w:pPr>
        <w:tabs>
          <w:tab w:val="num" w:pos="4320"/>
        </w:tabs>
        <w:ind w:left="4320" w:hanging="360"/>
      </w:pPr>
      <w:rPr>
        <w:rFonts w:ascii="Arial" w:hAnsi="Arial" w:hint="default"/>
      </w:rPr>
    </w:lvl>
    <w:lvl w:ilvl="6" w:tplc="7DD01940" w:tentative="1">
      <w:start w:val="1"/>
      <w:numFmt w:val="bullet"/>
      <w:lvlText w:val="•"/>
      <w:lvlJc w:val="left"/>
      <w:pPr>
        <w:tabs>
          <w:tab w:val="num" w:pos="5040"/>
        </w:tabs>
        <w:ind w:left="5040" w:hanging="360"/>
      </w:pPr>
      <w:rPr>
        <w:rFonts w:ascii="Arial" w:hAnsi="Arial" w:hint="default"/>
      </w:rPr>
    </w:lvl>
    <w:lvl w:ilvl="7" w:tplc="2F2025E6" w:tentative="1">
      <w:start w:val="1"/>
      <w:numFmt w:val="bullet"/>
      <w:lvlText w:val="•"/>
      <w:lvlJc w:val="left"/>
      <w:pPr>
        <w:tabs>
          <w:tab w:val="num" w:pos="5760"/>
        </w:tabs>
        <w:ind w:left="5760" w:hanging="360"/>
      </w:pPr>
      <w:rPr>
        <w:rFonts w:ascii="Arial" w:hAnsi="Arial" w:hint="default"/>
      </w:rPr>
    </w:lvl>
    <w:lvl w:ilvl="8" w:tplc="749E462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82D7009"/>
    <w:multiLevelType w:val="hybridMultilevel"/>
    <w:tmpl w:val="A0CE66AA"/>
    <w:lvl w:ilvl="0" w:tplc="1EB8F9A4">
      <w:start w:val="1"/>
      <w:numFmt w:val="bullet"/>
      <w:lvlText w:val="•"/>
      <w:lvlJc w:val="left"/>
      <w:pPr>
        <w:tabs>
          <w:tab w:val="num" w:pos="720"/>
        </w:tabs>
        <w:ind w:left="720" w:hanging="360"/>
      </w:pPr>
      <w:rPr>
        <w:rFonts w:ascii="Arial" w:hAnsi="Arial" w:hint="default"/>
      </w:rPr>
    </w:lvl>
    <w:lvl w:ilvl="1" w:tplc="984033E4">
      <w:numFmt w:val="bullet"/>
      <w:lvlText w:val=""/>
      <w:lvlJc w:val="left"/>
      <w:pPr>
        <w:tabs>
          <w:tab w:val="num" w:pos="1440"/>
        </w:tabs>
        <w:ind w:left="1440" w:hanging="360"/>
      </w:pPr>
      <w:rPr>
        <w:rFonts w:ascii="Wingdings" w:hAnsi="Wingdings" w:hint="default"/>
      </w:rPr>
    </w:lvl>
    <w:lvl w:ilvl="2" w:tplc="2D543C72" w:tentative="1">
      <w:start w:val="1"/>
      <w:numFmt w:val="bullet"/>
      <w:lvlText w:val="•"/>
      <w:lvlJc w:val="left"/>
      <w:pPr>
        <w:tabs>
          <w:tab w:val="num" w:pos="2160"/>
        </w:tabs>
        <w:ind w:left="2160" w:hanging="360"/>
      </w:pPr>
      <w:rPr>
        <w:rFonts w:ascii="Arial" w:hAnsi="Arial" w:hint="default"/>
      </w:rPr>
    </w:lvl>
    <w:lvl w:ilvl="3" w:tplc="4DD2E372" w:tentative="1">
      <w:start w:val="1"/>
      <w:numFmt w:val="bullet"/>
      <w:lvlText w:val="•"/>
      <w:lvlJc w:val="left"/>
      <w:pPr>
        <w:tabs>
          <w:tab w:val="num" w:pos="2880"/>
        </w:tabs>
        <w:ind w:left="2880" w:hanging="360"/>
      </w:pPr>
      <w:rPr>
        <w:rFonts w:ascii="Arial" w:hAnsi="Arial" w:hint="default"/>
      </w:rPr>
    </w:lvl>
    <w:lvl w:ilvl="4" w:tplc="21E809DE" w:tentative="1">
      <w:start w:val="1"/>
      <w:numFmt w:val="bullet"/>
      <w:lvlText w:val="•"/>
      <w:lvlJc w:val="left"/>
      <w:pPr>
        <w:tabs>
          <w:tab w:val="num" w:pos="3600"/>
        </w:tabs>
        <w:ind w:left="3600" w:hanging="360"/>
      </w:pPr>
      <w:rPr>
        <w:rFonts w:ascii="Arial" w:hAnsi="Arial" w:hint="default"/>
      </w:rPr>
    </w:lvl>
    <w:lvl w:ilvl="5" w:tplc="065079C2" w:tentative="1">
      <w:start w:val="1"/>
      <w:numFmt w:val="bullet"/>
      <w:lvlText w:val="•"/>
      <w:lvlJc w:val="left"/>
      <w:pPr>
        <w:tabs>
          <w:tab w:val="num" w:pos="4320"/>
        </w:tabs>
        <w:ind w:left="4320" w:hanging="360"/>
      </w:pPr>
      <w:rPr>
        <w:rFonts w:ascii="Arial" w:hAnsi="Arial" w:hint="default"/>
      </w:rPr>
    </w:lvl>
    <w:lvl w:ilvl="6" w:tplc="638A2DC0" w:tentative="1">
      <w:start w:val="1"/>
      <w:numFmt w:val="bullet"/>
      <w:lvlText w:val="•"/>
      <w:lvlJc w:val="left"/>
      <w:pPr>
        <w:tabs>
          <w:tab w:val="num" w:pos="5040"/>
        </w:tabs>
        <w:ind w:left="5040" w:hanging="360"/>
      </w:pPr>
      <w:rPr>
        <w:rFonts w:ascii="Arial" w:hAnsi="Arial" w:hint="default"/>
      </w:rPr>
    </w:lvl>
    <w:lvl w:ilvl="7" w:tplc="83AA7E42" w:tentative="1">
      <w:start w:val="1"/>
      <w:numFmt w:val="bullet"/>
      <w:lvlText w:val="•"/>
      <w:lvlJc w:val="left"/>
      <w:pPr>
        <w:tabs>
          <w:tab w:val="num" w:pos="5760"/>
        </w:tabs>
        <w:ind w:left="5760" w:hanging="360"/>
      </w:pPr>
      <w:rPr>
        <w:rFonts w:ascii="Arial" w:hAnsi="Arial" w:hint="default"/>
      </w:rPr>
    </w:lvl>
    <w:lvl w:ilvl="8" w:tplc="4F84F9C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8B73482"/>
    <w:multiLevelType w:val="hybridMultilevel"/>
    <w:tmpl w:val="E132C470"/>
    <w:lvl w:ilvl="0" w:tplc="08090001">
      <w:start w:val="1"/>
      <w:numFmt w:val="bullet"/>
      <w:lvlText w:val=""/>
      <w:lvlJc w:val="left"/>
      <w:pPr>
        <w:ind w:left="936" w:hanging="360"/>
      </w:pPr>
      <w:rPr>
        <w:rFonts w:ascii="Symbol" w:hAnsi="Symbol" w:hint="default"/>
      </w:rPr>
    </w:lvl>
    <w:lvl w:ilvl="1" w:tplc="77A46DE2">
      <w:start w:val="1"/>
      <w:numFmt w:val="bullet"/>
      <w:lvlText w:val="▪"/>
      <w:lvlJc w:val="left"/>
      <w:pPr>
        <w:ind w:left="1656" w:hanging="360"/>
      </w:pPr>
      <w:rPr>
        <w:rFonts w:ascii="Times New Roman" w:eastAsia="Malgun Gothic" w:hAnsi="Times New Roman"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B773D1A"/>
    <w:multiLevelType w:val="hybridMultilevel"/>
    <w:tmpl w:val="8200B93E"/>
    <w:lvl w:ilvl="0" w:tplc="17B841B6">
      <w:start w:val="1"/>
      <w:numFmt w:val="bullet"/>
      <w:lvlText w:val="•"/>
      <w:lvlJc w:val="left"/>
      <w:pPr>
        <w:tabs>
          <w:tab w:val="num" w:pos="720"/>
        </w:tabs>
        <w:ind w:left="720" w:hanging="360"/>
      </w:pPr>
      <w:rPr>
        <w:rFonts w:ascii="Arial" w:hAnsi="Arial" w:hint="default"/>
      </w:rPr>
    </w:lvl>
    <w:lvl w:ilvl="1" w:tplc="5088E6E6">
      <w:numFmt w:val="bullet"/>
      <w:lvlText w:val=""/>
      <w:lvlJc w:val="left"/>
      <w:pPr>
        <w:tabs>
          <w:tab w:val="num" w:pos="1440"/>
        </w:tabs>
        <w:ind w:left="1440" w:hanging="360"/>
      </w:pPr>
      <w:rPr>
        <w:rFonts w:ascii="Wingdings" w:hAnsi="Wingdings" w:hint="default"/>
      </w:rPr>
    </w:lvl>
    <w:lvl w:ilvl="2" w:tplc="9CB2D7F0" w:tentative="1">
      <w:start w:val="1"/>
      <w:numFmt w:val="bullet"/>
      <w:lvlText w:val="•"/>
      <w:lvlJc w:val="left"/>
      <w:pPr>
        <w:tabs>
          <w:tab w:val="num" w:pos="2160"/>
        </w:tabs>
        <w:ind w:left="2160" w:hanging="360"/>
      </w:pPr>
      <w:rPr>
        <w:rFonts w:ascii="Arial" w:hAnsi="Arial" w:hint="default"/>
      </w:rPr>
    </w:lvl>
    <w:lvl w:ilvl="3" w:tplc="A87C0EBC" w:tentative="1">
      <w:start w:val="1"/>
      <w:numFmt w:val="bullet"/>
      <w:lvlText w:val="•"/>
      <w:lvlJc w:val="left"/>
      <w:pPr>
        <w:tabs>
          <w:tab w:val="num" w:pos="2880"/>
        </w:tabs>
        <w:ind w:left="2880" w:hanging="360"/>
      </w:pPr>
      <w:rPr>
        <w:rFonts w:ascii="Arial" w:hAnsi="Arial" w:hint="default"/>
      </w:rPr>
    </w:lvl>
    <w:lvl w:ilvl="4" w:tplc="AF746190" w:tentative="1">
      <w:start w:val="1"/>
      <w:numFmt w:val="bullet"/>
      <w:lvlText w:val="•"/>
      <w:lvlJc w:val="left"/>
      <w:pPr>
        <w:tabs>
          <w:tab w:val="num" w:pos="3600"/>
        </w:tabs>
        <w:ind w:left="3600" w:hanging="360"/>
      </w:pPr>
      <w:rPr>
        <w:rFonts w:ascii="Arial" w:hAnsi="Arial" w:hint="default"/>
      </w:rPr>
    </w:lvl>
    <w:lvl w:ilvl="5" w:tplc="282A1EE4" w:tentative="1">
      <w:start w:val="1"/>
      <w:numFmt w:val="bullet"/>
      <w:lvlText w:val="•"/>
      <w:lvlJc w:val="left"/>
      <w:pPr>
        <w:tabs>
          <w:tab w:val="num" w:pos="4320"/>
        </w:tabs>
        <w:ind w:left="4320" w:hanging="360"/>
      </w:pPr>
      <w:rPr>
        <w:rFonts w:ascii="Arial" w:hAnsi="Arial" w:hint="default"/>
      </w:rPr>
    </w:lvl>
    <w:lvl w:ilvl="6" w:tplc="7758D548" w:tentative="1">
      <w:start w:val="1"/>
      <w:numFmt w:val="bullet"/>
      <w:lvlText w:val="•"/>
      <w:lvlJc w:val="left"/>
      <w:pPr>
        <w:tabs>
          <w:tab w:val="num" w:pos="5040"/>
        </w:tabs>
        <w:ind w:left="5040" w:hanging="360"/>
      </w:pPr>
      <w:rPr>
        <w:rFonts w:ascii="Arial" w:hAnsi="Arial" w:hint="default"/>
      </w:rPr>
    </w:lvl>
    <w:lvl w:ilvl="7" w:tplc="B35C881C" w:tentative="1">
      <w:start w:val="1"/>
      <w:numFmt w:val="bullet"/>
      <w:lvlText w:val="•"/>
      <w:lvlJc w:val="left"/>
      <w:pPr>
        <w:tabs>
          <w:tab w:val="num" w:pos="5760"/>
        </w:tabs>
        <w:ind w:left="5760" w:hanging="360"/>
      </w:pPr>
      <w:rPr>
        <w:rFonts w:ascii="Arial" w:hAnsi="Arial" w:hint="default"/>
      </w:rPr>
    </w:lvl>
    <w:lvl w:ilvl="8" w:tplc="FD60CFC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1226B1"/>
    <w:multiLevelType w:val="hybridMultilevel"/>
    <w:tmpl w:val="088EA506"/>
    <w:lvl w:ilvl="0" w:tplc="4934D262">
      <w:start w:val="1"/>
      <w:numFmt w:val="bullet"/>
      <w:lvlText w:val=""/>
      <w:lvlJc w:val="left"/>
      <w:pPr>
        <w:tabs>
          <w:tab w:val="num" w:pos="720"/>
        </w:tabs>
        <w:ind w:left="720" w:hanging="360"/>
      </w:pPr>
      <w:rPr>
        <w:rFonts w:ascii="Wingdings" w:hAnsi="Wingdings" w:hint="default"/>
      </w:rPr>
    </w:lvl>
    <w:lvl w:ilvl="1" w:tplc="7D34C6FC">
      <w:start w:val="1"/>
      <w:numFmt w:val="bullet"/>
      <w:lvlText w:val=""/>
      <w:lvlJc w:val="left"/>
      <w:pPr>
        <w:tabs>
          <w:tab w:val="num" w:pos="1440"/>
        </w:tabs>
        <w:ind w:left="1440" w:hanging="360"/>
      </w:pPr>
      <w:rPr>
        <w:rFonts w:ascii="Wingdings" w:hAnsi="Wingdings" w:hint="default"/>
      </w:rPr>
    </w:lvl>
    <w:lvl w:ilvl="2" w:tplc="2C7E33DC" w:tentative="1">
      <w:start w:val="1"/>
      <w:numFmt w:val="bullet"/>
      <w:lvlText w:val=""/>
      <w:lvlJc w:val="left"/>
      <w:pPr>
        <w:tabs>
          <w:tab w:val="num" w:pos="2160"/>
        </w:tabs>
        <w:ind w:left="2160" w:hanging="360"/>
      </w:pPr>
      <w:rPr>
        <w:rFonts w:ascii="Wingdings" w:hAnsi="Wingdings" w:hint="default"/>
      </w:rPr>
    </w:lvl>
    <w:lvl w:ilvl="3" w:tplc="D570C246" w:tentative="1">
      <w:start w:val="1"/>
      <w:numFmt w:val="bullet"/>
      <w:lvlText w:val=""/>
      <w:lvlJc w:val="left"/>
      <w:pPr>
        <w:tabs>
          <w:tab w:val="num" w:pos="2880"/>
        </w:tabs>
        <w:ind w:left="2880" w:hanging="360"/>
      </w:pPr>
      <w:rPr>
        <w:rFonts w:ascii="Wingdings" w:hAnsi="Wingdings" w:hint="default"/>
      </w:rPr>
    </w:lvl>
    <w:lvl w:ilvl="4" w:tplc="79B0F4B8" w:tentative="1">
      <w:start w:val="1"/>
      <w:numFmt w:val="bullet"/>
      <w:lvlText w:val=""/>
      <w:lvlJc w:val="left"/>
      <w:pPr>
        <w:tabs>
          <w:tab w:val="num" w:pos="3600"/>
        </w:tabs>
        <w:ind w:left="3600" w:hanging="360"/>
      </w:pPr>
      <w:rPr>
        <w:rFonts w:ascii="Wingdings" w:hAnsi="Wingdings" w:hint="default"/>
      </w:rPr>
    </w:lvl>
    <w:lvl w:ilvl="5" w:tplc="F1E6975A" w:tentative="1">
      <w:start w:val="1"/>
      <w:numFmt w:val="bullet"/>
      <w:lvlText w:val=""/>
      <w:lvlJc w:val="left"/>
      <w:pPr>
        <w:tabs>
          <w:tab w:val="num" w:pos="4320"/>
        </w:tabs>
        <w:ind w:left="4320" w:hanging="360"/>
      </w:pPr>
      <w:rPr>
        <w:rFonts w:ascii="Wingdings" w:hAnsi="Wingdings" w:hint="default"/>
      </w:rPr>
    </w:lvl>
    <w:lvl w:ilvl="6" w:tplc="CA5E000A" w:tentative="1">
      <w:start w:val="1"/>
      <w:numFmt w:val="bullet"/>
      <w:lvlText w:val=""/>
      <w:lvlJc w:val="left"/>
      <w:pPr>
        <w:tabs>
          <w:tab w:val="num" w:pos="5040"/>
        </w:tabs>
        <w:ind w:left="5040" w:hanging="360"/>
      </w:pPr>
      <w:rPr>
        <w:rFonts w:ascii="Wingdings" w:hAnsi="Wingdings" w:hint="default"/>
      </w:rPr>
    </w:lvl>
    <w:lvl w:ilvl="7" w:tplc="D2FA612C" w:tentative="1">
      <w:start w:val="1"/>
      <w:numFmt w:val="bullet"/>
      <w:lvlText w:val=""/>
      <w:lvlJc w:val="left"/>
      <w:pPr>
        <w:tabs>
          <w:tab w:val="num" w:pos="5760"/>
        </w:tabs>
        <w:ind w:left="5760" w:hanging="360"/>
      </w:pPr>
      <w:rPr>
        <w:rFonts w:ascii="Wingdings" w:hAnsi="Wingdings" w:hint="default"/>
      </w:rPr>
    </w:lvl>
    <w:lvl w:ilvl="8" w:tplc="4A2A7D3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629D694D"/>
    <w:multiLevelType w:val="hybridMultilevel"/>
    <w:tmpl w:val="033EBB58"/>
    <w:lvl w:ilvl="0" w:tplc="A8EA99FE">
      <w:start w:val="1"/>
      <w:numFmt w:val="bullet"/>
      <w:lvlText w:val="•"/>
      <w:lvlJc w:val="left"/>
      <w:pPr>
        <w:tabs>
          <w:tab w:val="num" w:pos="720"/>
        </w:tabs>
        <w:ind w:left="720" w:hanging="360"/>
      </w:pPr>
      <w:rPr>
        <w:rFonts w:ascii="Arial" w:hAnsi="Arial" w:hint="default"/>
      </w:rPr>
    </w:lvl>
    <w:lvl w:ilvl="1" w:tplc="125496CA">
      <w:numFmt w:val="bullet"/>
      <w:lvlText w:val="–"/>
      <w:lvlJc w:val="left"/>
      <w:pPr>
        <w:tabs>
          <w:tab w:val="num" w:pos="1440"/>
        </w:tabs>
        <w:ind w:left="1440" w:hanging="360"/>
      </w:pPr>
      <w:rPr>
        <w:rFonts w:ascii="Arial" w:hAnsi="Arial" w:hint="default"/>
      </w:rPr>
    </w:lvl>
    <w:lvl w:ilvl="2" w:tplc="346A3CCA">
      <w:numFmt w:val="bullet"/>
      <w:lvlText w:val="•"/>
      <w:lvlJc w:val="left"/>
      <w:pPr>
        <w:tabs>
          <w:tab w:val="num" w:pos="2160"/>
        </w:tabs>
        <w:ind w:left="2160" w:hanging="360"/>
      </w:pPr>
      <w:rPr>
        <w:rFonts w:ascii="Arial" w:hAnsi="Arial" w:hint="default"/>
      </w:rPr>
    </w:lvl>
    <w:lvl w:ilvl="3" w:tplc="9326C0C2">
      <w:start w:val="1"/>
      <w:numFmt w:val="bullet"/>
      <w:lvlText w:val="•"/>
      <w:lvlJc w:val="left"/>
      <w:pPr>
        <w:tabs>
          <w:tab w:val="num" w:pos="2880"/>
        </w:tabs>
        <w:ind w:left="2880" w:hanging="360"/>
      </w:pPr>
      <w:rPr>
        <w:rFonts w:ascii="Arial" w:hAnsi="Arial" w:hint="default"/>
      </w:rPr>
    </w:lvl>
    <w:lvl w:ilvl="4" w:tplc="7E7CFCFA" w:tentative="1">
      <w:start w:val="1"/>
      <w:numFmt w:val="bullet"/>
      <w:lvlText w:val="•"/>
      <w:lvlJc w:val="left"/>
      <w:pPr>
        <w:tabs>
          <w:tab w:val="num" w:pos="3600"/>
        </w:tabs>
        <w:ind w:left="3600" w:hanging="360"/>
      </w:pPr>
      <w:rPr>
        <w:rFonts w:ascii="Arial" w:hAnsi="Arial" w:hint="default"/>
      </w:rPr>
    </w:lvl>
    <w:lvl w:ilvl="5" w:tplc="CFBAA182" w:tentative="1">
      <w:start w:val="1"/>
      <w:numFmt w:val="bullet"/>
      <w:lvlText w:val="•"/>
      <w:lvlJc w:val="left"/>
      <w:pPr>
        <w:tabs>
          <w:tab w:val="num" w:pos="4320"/>
        </w:tabs>
        <w:ind w:left="4320" w:hanging="360"/>
      </w:pPr>
      <w:rPr>
        <w:rFonts w:ascii="Arial" w:hAnsi="Arial" w:hint="default"/>
      </w:rPr>
    </w:lvl>
    <w:lvl w:ilvl="6" w:tplc="79485F6E" w:tentative="1">
      <w:start w:val="1"/>
      <w:numFmt w:val="bullet"/>
      <w:lvlText w:val="•"/>
      <w:lvlJc w:val="left"/>
      <w:pPr>
        <w:tabs>
          <w:tab w:val="num" w:pos="5040"/>
        </w:tabs>
        <w:ind w:left="5040" w:hanging="360"/>
      </w:pPr>
      <w:rPr>
        <w:rFonts w:ascii="Arial" w:hAnsi="Arial" w:hint="default"/>
      </w:rPr>
    </w:lvl>
    <w:lvl w:ilvl="7" w:tplc="53C660EA" w:tentative="1">
      <w:start w:val="1"/>
      <w:numFmt w:val="bullet"/>
      <w:lvlText w:val="•"/>
      <w:lvlJc w:val="left"/>
      <w:pPr>
        <w:tabs>
          <w:tab w:val="num" w:pos="5760"/>
        </w:tabs>
        <w:ind w:left="5760" w:hanging="360"/>
      </w:pPr>
      <w:rPr>
        <w:rFonts w:ascii="Arial" w:hAnsi="Arial" w:hint="default"/>
      </w:rPr>
    </w:lvl>
    <w:lvl w:ilvl="8" w:tplc="6A1ACE3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CA139F2"/>
    <w:multiLevelType w:val="hybridMultilevel"/>
    <w:tmpl w:val="8BE07BC0"/>
    <w:lvl w:ilvl="0" w:tplc="D1B0FA1A">
      <w:start w:val="1"/>
      <w:numFmt w:val="bullet"/>
      <w:lvlText w:val="•"/>
      <w:lvlJc w:val="left"/>
      <w:pPr>
        <w:tabs>
          <w:tab w:val="num" w:pos="720"/>
        </w:tabs>
        <w:ind w:left="720" w:hanging="360"/>
      </w:pPr>
      <w:rPr>
        <w:rFonts w:ascii="Arial" w:hAnsi="Arial" w:hint="default"/>
      </w:rPr>
    </w:lvl>
    <w:lvl w:ilvl="1" w:tplc="618484BC" w:tentative="1">
      <w:start w:val="1"/>
      <w:numFmt w:val="bullet"/>
      <w:lvlText w:val="•"/>
      <w:lvlJc w:val="left"/>
      <w:pPr>
        <w:tabs>
          <w:tab w:val="num" w:pos="1440"/>
        </w:tabs>
        <w:ind w:left="1440" w:hanging="360"/>
      </w:pPr>
      <w:rPr>
        <w:rFonts w:ascii="Arial" w:hAnsi="Arial" w:hint="default"/>
      </w:rPr>
    </w:lvl>
    <w:lvl w:ilvl="2" w:tplc="7F2637BA" w:tentative="1">
      <w:start w:val="1"/>
      <w:numFmt w:val="bullet"/>
      <w:lvlText w:val="•"/>
      <w:lvlJc w:val="left"/>
      <w:pPr>
        <w:tabs>
          <w:tab w:val="num" w:pos="2160"/>
        </w:tabs>
        <w:ind w:left="2160" w:hanging="360"/>
      </w:pPr>
      <w:rPr>
        <w:rFonts w:ascii="Arial" w:hAnsi="Arial" w:hint="default"/>
      </w:rPr>
    </w:lvl>
    <w:lvl w:ilvl="3" w:tplc="6BCE42C4" w:tentative="1">
      <w:start w:val="1"/>
      <w:numFmt w:val="bullet"/>
      <w:lvlText w:val="•"/>
      <w:lvlJc w:val="left"/>
      <w:pPr>
        <w:tabs>
          <w:tab w:val="num" w:pos="2880"/>
        </w:tabs>
        <w:ind w:left="2880" w:hanging="360"/>
      </w:pPr>
      <w:rPr>
        <w:rFonts w:ascii="Arial" w:hAnsi="Arial" w:hint="default"/>
      </w:rPr>
    </w:lvl>
    <w:lvl w:ilvl="4" w:tplc="ED98857A" w:tentative="1">
      <w:start w:val="1"/>
      <w:numFmt w:val="bullet"/>
      <w:lvlText w:val="•"/>
      <w:lvlJc w:val="left"/>
      <w:pPr>
        <w:tabs>
          <w:tab w:val="num" w:pos="3600"/>
        </w:tabs>
        <w:ind w:left="3600" w:hanging="360"/>
      </w:pPr>
      <w:rPr>
        <w:rFonts w:ascii="Arial" w:hAnsi="Arial" w:hint="default"/>
      </w:rPr>
    </w:lvl>
    <w:lvl w:ilvl="5" w:tplc="184A2C4E" w:tentative="1">
      <w:start w:val="1"/>
      <w:numFmt w:val="bullet"/>
      <w:lvlText w:val="•"/>
      <w:lvlJc w:val="left"/>
      <w:pPr>
        <w:tabs>
          <w:tab w:val="num" w:pos="4320"/>
        </w:tabs>
        <w:ind w:left="4320" w:hanging="360"/>
      </w:pPr>
      <w:rPr>
        <w:rFonts w:ascii="Arial" w:hAnsi="Arial" w:hint="default"/>
      </w:rPr>
    </w:lvl>
    <w:lvl w:ilvl="6" w:tplc="252EA2FA" w:tentative="1">
      <w:start w:val="1"/>
      <w:numFmt w:val="bullet"/>
      <w:lvlText w:val="•"/>
      <w:lvlJc w:val="left"/>
      <w:pPr>
        <w:tabs>
          <w:tab w:val="num" w:pos="5040"/>
        </w:tabs>
        <w:ind w:left="5040" w:hanging="360"/>
      </w:pPr>
      <w:rPr>
        <w:rFonts w:ascii="Arial" w:hAnsi="Arial" w:hint="default"/>
      </w:rPr>
    </w:lvl>
    <w:lvl w:ilvl="7" w:tplc="E0325992" w:tentative="1">
      <w:start w:val="1"/>
      <w:numFmt w:val="bullet"/>
      <w:lvlText w:val="•"/>
      <w:lvlJc w:val="left"/>
      <w:pPr>
        <w:tabs>
          <w:tab w:val="num" w:pos="5760"/>
        </w:tabs>
        <w:ind w:left="5760" w:hanging="360"/>
      </w:pPr>
      <w:rPr>
        <w:rFonts w:ascii="Arial" w:hAnsi="Arial" w:hint="default"/>
      </w:rPr>
    </w:lvl>
    <w:lvl w:ilvl="8" w:tplc="C0EEEF5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D576E31"/>
    <w:multiLevelType w:val="hybridMultilevel"/>
    <w:tmpl w:val="1A78BF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F2C463D"/>
    <w:multiLevelType w:val="hybridMultilevel"/>
    <w:tmpl w:val="C4D8293C"/>
    <w:lvl w:ilvl="0" w:tplc="6040F1D4">
      <w:start w:val="1"/>
      <w:numFmt w:val="bullet"/>
      <w:lvlText w:val="•"/>
      <w:lvlJc w:val="left"/>
      <w:pPr>
        <w:tabs>
          <w:tab w:val="num" w:pos="720"/>
        </w:tabs>
        <w:ind w:left="720" w:hanging="360"/>
      </w:pPr>
      <w:rPr>
        <w:rFonts w:ascii="Arial" w:hAnsi="Arial" w:hint="default"/>
      </w:rPr>
    </w:lvl>
    <w:lvl w:ilvl="1" w:tplc="EC64588A">
      <w:numFmt w:val="bullet"/>
      <w:lvlText w:val=""/>
      <w:lvlJc w:val="left"/>
      <w:pPr>
        <w:tabs>
          <w:tab w:val="num" w:pos="1440"/>
        </w:tabs>
        <w:ind w:left="1440" w:hanging="360"/>
      </w:pPr>
      <w:rPr>
        <w:rFonts w:ascii="Wingdings" w:hAnsi="Wingdings" w:hint="default"/>
      </w:rPr>
    </w:lvl>
    <w:lvl w:ilvl="2" w:tplc="08723F0A" w:tentative="1">
      <w:start w:val="1"/>
      <w:numFmt w:val="bullet"/>
      <w:lvlText w:val="•"/>
      <w:lvlJc w:val="left"/>
      <w:pPr>
        <w:tabs>
          <w:tab w:val="num" w:pos="2160"/>
        </w:tabs>
        <w:ind w:left="2160" w:hanging="360"/>
      </w:pPr>
      <w:rPr>
        <w:rFonts w:ascii="Arial" w:hAnsi="Arial" w:hint="default"/>
      </w:rPr>
    </w:lvl>
    <w:lvl w:ilvl="3" w:tplc="BAF4AF0A" w:tentative="1">
      <w:start w:val="1"/>
      <w:numFmt w:val="bullet"/>
      <w:lvlText w:val="•"/>
      <w:lvlJc w:val="left"/>
      <w:pPr>
        <w:tabs>
          <w:tab w:val="num" w:pos="2880"/>
        </w:tabs>
        <w:ind w:left="2880" w:hanging="360"/>
      </w:pPr>
      <w:rPr>
        <w:rFonts w:ascii="Arial" w:hAnsi="Arial" w:hint="default"/>
      </w:rPr>
    </w:lvl>
    <w:lvl w:ilvl="4" w:tplc="9A34578E" w:tentative="1">
      <w:start w:val="1"/>
      <w:numFmt w:val="bullet"/>
      <w:lvlText w:val="•"/>
      <w:lvlJc w:val="left"/>
      <w:pPr>
        <w:tabs>
          <w:tab w:val="num" w:pos="3600"/>
        </w:tabs>
        <w:ind w:left="3600" w:hanging="360"/>
      </w:pPr>
      <w:rPr>
        <w:rFonts w:ascii="Arial" w:hAnsi="Arial" w:hint="default"/>
      </w:rPr>
    </w:lvl>
    <w:lvl w:ilvl="5" w:tplc="4C32A226" w:tentative="1">
      <w:start w:val="1"/>
      <w:numFmt w:val="bullet"/>
      <w:lvlText w:val="•"/>
      <w:lvlJc w:val="left"/>
      <w:pPr>
        <w:tabs>
          <w:tab w:val="num" w:pos="4320"/>
        </w:tabs>
        <w:ind w:left="4320" w:hanging="360"/>
      </w:pPr>
      <w:rPr>
        <w:rFonts w:ascii="Arial" w:hAnsi="Arial" w:hint="default"/>
      </w:rPr>
    </w:lvl>
    <w:lvl w:ilvl="6" w:tplc="11347E50" w:tentative="1">
      <w:start w:val="1"/>
      <w:numFmt w:val="bullet"/>
      <w:lvlText w:val="•"/>
      <w:lvlJc w:val="left"/>
      <w:pPr>
        <w:tabs>
          <w:tab w:val="num" w:pos="5040"/>
        </w:tabs>
        <w:ind w:left="5040" w:hanging="360"/>
      </w:pPr>
      <w:rPr>
        <w:rFonts w:ascii="Arial" w:hAnsi="Arial" w:hint="default"/>
      </w:rPr>
    </w:lvl>
    <w:lvl w:ilvl="7" w:tplc="68AAD96A" w:tentative="1">
      <w:start w:val="1"/>
      <w:numFmt w:val="bullet"/>
      <w:lvlText w:val="•"/>
      <w:lvlJc w:val="left"/>
      <w:pPr>
        <w:tabs>
          <w:tab w:val="num" w:pos="5760"/>
        </w:tabs>
        <w:ind w:left="5760" w:hanging="360"/>
      </w:pPr>
      <w:rPr>
        <w:rFonts w:ascii="Arial" w:hAnsi="Arial" w:hint="default"/>
      </w:rPr>
    </w:lvl>
    <w:lvl w:ilvl="8" w:tplc="4E82450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16F7AF3"/>
    <w:multiLevelType w:val="hybridMultilevel"/>
    <w:tmpl w:val="2BFE1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0E55D2"/>
    <w:multiLevelType w:val="hybridMultilevel"/>
    <w:tmpl w:val="9648E946"/>
    <w:lvl w:ilvl="0" w:tplc="04190001">
      <w:start w:val="1"/>
      <w:numFmt w:val="bullet"/>
      <w:lvlText w:val=""/>
      <w:lvlJc w:val="left"/>
      <w:pPr>
        <w:ind w:left="648" w:hanging="360"/>
      </w:pPr>
      <w:rPr>
        <w:rFonts w:ascii="Symbol" w:hAnsi="Symbol" w:hint="default"/>
      </w:rPr>
    </w:lvl>
    <w:lvl w:ilvl="1" w:tplc="04190003">
      <w:start w:val="1"/>
      <w:numFmt w:val="bullet"/>
      <w:lvlText w:val="o"/>
      <w:lvlJc w:val="left"/>
      <w:pPr>
        <w:ind w:left="1368" w:hanging="360"/>
      </w:pPr>
      <w:rPr>
        <w:rFonts w:ascii="Courier New" w:hAnsi="Courier New" w:cs="Courier New" w:hint="default"/>
      </w:rPr>
    </w:lvl>
    <w:lvl w:ilvl="2" w:tplc="04190005" w:tentative="1">
      <w:start w:val="1"/>
      <w:numFmt w:val="bullet"/>
      <w:lvlText w:val=""/>
      <w:lvlJc w:val="left"/>
      <w:pPr>
        <w:ind w:left="2088" w:hanging="360"/>
      </w:pPr>
      <w:rPr>
        <w:rFonts w:ascii="Wingdings" w:hAnsi="Wingdings" w:hint="default"/>
      </w:rPr>
    </w:lvl>
    <w:lvl w:ilvl="3" w:tplc="04190001" w:tentative="1">
      <w:start w:val="1"/>
      <w:numFmt w:val="bullet"/>
      <w:lvlText w:val=""/>
      <w:lvlJc w:val="left"/>
      <w:pPr>
        <w:ind w:left="2808" w:hanging="360"/>
      </w:pPr>
      <w:rPr>
        <w:rFonts w:ascii="Symbol" w:hAnsi="Symbol" w:hint="default"/>
      </w:rPr>
    </w:lvl>
    <w:lvl w:ilvl="4" w:tplc="04190003" w:tentative="1">
      <w:start w:val="1"/>
      <w:numFmt w:val="bullet"/>
      <w:lvlText w:val="o"/>
      <w:lvlJc w:val="left"/>
      <w:pPr>
        <w:ind w:left="3528" w:hanging="360"/>
      </w:pPr>
      <w:rPr>
        <w:rFonts w:ascii="Courier New" w:hAnsi="Courier New" w:cs="Courier New" w:hint="default"/>
      </w:rPr>
    </w:lvl>
    <w:lvl w:ilvl="5" w:tplc="04190005" w:tentative="1">
      <w:start w:val="1"/>
      <w:numFmt w:val="bullet"/>
      <w:lvlText w:val=""/>
      <w:lvlJc w:val="left"/>
      <w:pPr>
        <w:ind w:left="4248" w:hanging="360"/>
      </w:pPr>
      <w:rPr>
        <w:rFonts w:ascii="Wingdings" w:hAnsi="Wingdings" w:hint="default"/>
      </w:rPr>
    </w:lvl>
    <w:lvl w:ilvl="6" w:tplc="04190001" w:tentative="1">
      <w:start w:val="1"/>
      <w:numFmt w:val="bullet"/>
      <w:lvlText w:val=""/>
      <w:lvlJc w:val="left"/>
      <w:pPr>
        <w:ind w:left="4968" w:hanging="360"/>
      </w:pPr>
      <w:rPr>
        <w:rFonts w:ascii="Symbol" w:hAnsi="Symbol" w:hint="default"/>
      </w:rPr>
    </w:lvl>
    <w:lvl w:ilvl="7" w:tplc="04190003" w:tentative="1">
      <w:start w:val="1"/>
      <w:numFmt w:val="bullet"/>
      <w:lvlText w:val="o"/>
      <w:lvlJc w:val="left"/>
      <w:pPr>
        <w:ind w:left="5688" w:hanging="360"/>
      </w:pPr>
      <w:rPr>
        <w:rFonts w:ascii="Courier New" w:hAnsi="Courier New" w:cs="Courier New" w:hint="default"/>
      </w:rPr>
    </w:lvl>
    <w:lvl w:ilvl="8" w:tplc="04190005" w:tentative="1">
      <w:start w:val="1"/>
      <w:numFmt w:val="bullet"/>
      <w:lvlText w:val=""/>
      <w:lvlJc w:val="left"/>
      <w:pPr>
        <w:ind w:left="6408"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8"/>
  </w:num>
  <w:num w:numId="3">
    <w:abstractNumId w:val="15"/>
  </w:num>
  <w:num w:numId="4">
    <w:abstractNumId w:val="1"/>
  </w:num>
  <w:num w:numId="5">
    <w:abstractNumId w:val="32"/>
  </w:num>
  <w:num w:numId="6">
    <w:abstractNumId w:val="5"/>
  </w:num>
  <w:num w:numId="7">
    <w:abstractNumId w:val="25"/>
  </w:num>
  <w:num w:numId="8">
    <w:abstractNumId w:val="30"/>
  </w:num>
  <w:num w:numId="9">
    <w:abstractNumId w:val="25"/>
  </w:num>
  <w:num w:numId="10">
    <w:abstractNumId w:val="27"/>
  </w:num>
  <w:num w:numId="11">
    <w:abstractNumId w:val="17"/>
  </w:num>
  <w:num w:numId="12">
    <w:abstractNumId w:val="24"/>
  </w:num>
  <w:num w:numId="13">
    <w:abstractNumId w:val="25"/>
  </w:num>
  <w:num w:numId="14">
    <w:abstractNumId w:val="31"/>
  </w:num>
  <w:num w:numId="15">
    <w:abstractNumId w:val="28"/>
  </w:num>
  <w:num w:numId="16">
    <w:abstractNumId w:val="25"/>
  </w:num>
  <w:num w:numId="17">
    <w:abstractNumId w:val="23"/>
  </w:num>
  <w:num w:numId="18">
    <w:abstractNumId w:val="16"/>
  </w:num>
  <w:num w:numId="19">
    <w:abstractNumId w:val="19"/>
  </w:num>
  <w:num w:numId="20">
    <w:abstractNumId w:val="4"/>
  </w:num>
  <w:num w:numId="21">
    <w:abstractNumId w:val="2"/>
  </w:num>
  <w:num w:numId="22">
    <w:abstractNumId w:val="10"/>
  </w:num>
  <w:num w:numId="23">
    <w:abstractNumId w:val="22"/>
  </w:num>
  <w:num w:numId="24">
    <w:abstractNumId w:val="3"/>
  </w:num>
  <w:num w:numId="25">
    <w:abstractNumId w:val="29"/>
  </w:num>
  <w:num w:numId="26">
    <w:abstractNumId w:val="18"/>
  </w:num>
  <w:num w:numId="27">
    <w:abstractNumId w:val="6"/>
  </w:num>
  <w:num w:numId="28">
    <w:abstractNumId w:val="9"/>
  </w:num>
  <w:num w:numId="29">
    <w:abstractNumId w:val="12"/>
  </w:num>
  <w:num w:numId="30">
    <w:abstractNumId w:val="25"/>
  </w:num>
  <w:num w:numId="31">
    <w:abstractNumId w:val="25"/>
  </w:num>
  <w:num w:numId="32">
    <w:abstractNumId w:val="21"/>
  </w:num>
  <w:num w:numId="33">
    <w:abstractNumId w:val="25"/>
  </w:num>
  <w:num w:numId="34">
    <w:abstractNumId w:val="7"/>
  </w:num>
  <w:num w:numId="35">
    <w:abstractNumId w:val="11"/>
  </w:num>
  <w:num w:numId="36">
    <w:abstractNumId w:val="25"/>
  </w:num>
  <w:num w:numId="37">
    <w:abstractNumId w:val="14"/>
  </w:num>
  <w:num w:numId="38">
    <w:abstractNumId w:val="20"/>
  </w:num>
  <w:num w:numId="39">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C9B"/>
    <w:rsid w:val="00000ECA"/>
    <w:rsid w:val="00000F2A"/>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1EC"/>
    <w:rsid w:val="0001247E"/>
    <w:rsid w:val="000124D1"/>
    <w:rsid w:val="00012D90"/>
    <w:rsid w:val="00012DCC"/>
    <w:rsid w:val="0001321B"/>
    <w:rsid w:val="000137FF"/>
    <w:rsid w:val="00013846"/>
    <w:rsid w:val="00013B63"/>
    <w:rsid w:val="00014035"/>
    <w:rsid w:val="0001418B"/>
    <w:rsid w:val="000141F0"/>
    <w:rsid w:val="00015204"/>
    <w:rsid w:val="00015327"/>
    <w:rsid w:val="00015BCB"/>
    <w:rsid w:val="00015FB7"/>
    <w:rsid w:val="00016013"/>
    <w:rsid w:val="000162B2"/>
    <w:rsid w:val="000163F8"/>
    <w:rsid w:val="00016966"/>
    <w:rsid w:val="00016DCE"/>
    <w:rsid w:val="00016DDC"/>
    <w:rsid w:val="000170A8"/>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5C"/>
    <w:rsid w:val="000340B2"/>
    <w:rsid w:val="000341B5"/>
    <w:rsid w:val="00034698"/>
    <w:rsid w:val="00034787"/>
    <w:rsid w:val="000349B7"/>
    <w:rsid w:val="00034DC2"/>
    <w:rsid w:val="000350B6"/>
    <w:rsid w:val="000353DB"/>
    <w:rsid w:val="0003540B"/>
    <w:rsid w:val="00035C89"/>
    <w:rsid w:val="00035CAB"/>
    <w:rsid w:val="0003667C"/>
    <w:rsid w:val="000366BD"/>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5EB"/>
    <w:rsid w:val="00044FC4"/>
    <w:rsid w:val="000451E5"/>
    <w:rsid w:val="000453F6"/>
    <w:rsid w:val="000458CB"/>
    <w:rsid w:val="00045AC3"/>
    <w:rsid w:val="00045B15"/>
    <w:rsid w:val="000462CB"/>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B57"/>
    <w:rsid w:val="00051C70"/>
    <w:rsid w:val="0005201C"/>
    <w:rsid w:val="000521D1"/>
    <w:rsid w:val="000528EA"/>
    <w:rsid w:val="0005291A"/>
    <w:rsid w:val="00052AE3"/>
    <w:rsid w:val="00052C5E"/>
    <w:rsid w:val="000531A8"/>
    <w:rsid w:val="0005330B"/>
    <w:rsid w:val="0005382E"/>
    <w:rsid w:val="00053849"/>
    <w:rsid w:val="00053A47"/>
    <w:rsid w:val="00054255"/>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37"/>
    <w:rsid w:val="00057460"/>
    <w:rsid w:val="000574E1"/>
    <w:rsid w:val="00057511"/>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63A"/>
    <w:rsid w:val="0006289B"/>
    <w:rsid w:val="00063485"/>
    <w:rsid w:val="00063CA3"/>
    <w:rsid w:val="00063F07"/>
    <w:rsid w:val="00063F57"/>
    <w:rsid w:val="000642FD"/>
    <w:rsid w:val="0006436D"/>
    <w:rsid w:val="0006480B"/>
    <w:rsid w:val="00064A18"/>
    <w:rsid w:val="00064A2B"/>
    <w:rsid w:val="0006549C"/>
    <w:rsid w:val="00065636"/>
    <w:rsid w:val="00065D64"/>
    <w:rsid w:val="000667D1"/>
    <w:rsid w:val="00066B0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CA6"/>
    <w:rsid w:val="00075FE3"/>
    <w:rsid w:val="00076775"/>
    <w:rsid w:val="00076D63"/>
    <w:rsid w:val="00077579"/>
    <w:rsid w:val="00077A78"/>
    <w:rsid w:val="00080170"/>
    <w:rsid w:val="000805B2"/>
    <w:rsid w:val="00080786"/>
    <w:rsid w:val="00080AE7"/>
    <w:rsid w:val="00080D74"/>
    <w:rsid w:val="00081070"/>
    <w:rsid w:val="00082152"/>
    <w:rsid w:val="00082211"/>
    <w:rsid w:val="000826FF"/>
    <w:rsid w:val="00082A49"/>
    <w:rsid w:val="00082C27"/>
    <w:rsid w:val="00082DA4"/>
    <w:rsid w:val="00082E54"/>
    <w:rsid w:val="000832B3"/>
    <w:rsid w:val="00083322"/>
    <w:rsid w:val="000833CA"/>
    <w:rsid w:val="000835AA"/>
    <w:rsid w:val="00083788"/>
    <w:rsid w:val="00084120"/>
    <w:rsid w:val="00084255"/>
    <w:rsid w:val="00084937"/>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A47"/>
    <w:rsid w:val="00095F53"/>
    <w:rsid w:val="0009612D"/>
    <w:rsid w:val="0009653B"/>
    <w:rsid w:val="0009680E"/>
    <w:rsid w:val="000968CF"/>
    <w:rsid w:val="000968D8"/>
    <w:rsid w:val="00096CF2"/>
    <w:rsid w:val="0009709B"/>
    <w:rsid w:val="000978DA"/>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8A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44B"/>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2CEB"/>
    <w:rsid w:val="000C2DE1"/>
    <w:rsid w:val="000C3209"/>
    <w:rsid w:val="000C37B2"/>
    <w:rsid w:val="000C393F"/>
    <w:rsid w:val="000C395B"/>
    <w:rsid w:val="000C3987"/>
    <w:rsid w:val="000C3F16"/>
    <w:rsid w:val="000C4186"/>
    <w:rsid w:val="000C4C76"/>
    <w:rsid w:val="000C5066"/>
    <w:rsid w:val="000C54A6"/>
    <w:rsid w:val="000C550B"/>
    <w:rsid w:val="000C5759"/>
    <w:rsid w:val="000C5B91"/>
    <w:rsid w:val="000C5E7D"/>
    <w:rsid w:val="000C673C"/>
    <w:rsid w:val="000C69F8"/>
    <w:rsid w:val="000C6C57"/>
    <w:rsid w:val="000C71D9"/>
    <w:rsid w:val="000C7C3E"/>
    <w:rsid w:val="000D037E"/>
    <w:rsid w:val="000D0A0F"/>
    <w:rsid w:val="000D0AB8"/>
    <w:rsid w:val="000D0BCC"/>
    <w:rsid w:val="000D0F9A"/>
    <w:rsid w:val="000D13DD"/>
    <w:rsid w:val="000D148D"/>
    <w:rsid w:val="000D14EB"/>
    <w:rsid w:val="000D1610"/>
    <w:rsid w:val="000D1737"/>
    <w:rsid w:val="000D1915"/>
    <w:rsid w:val="000D1C8F"/>
    <w:rsid w:val="000D206C"/>
    <w:rsid w:val="000D2292"/>
    <w:rsid w:val="000D23C1"/>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A9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D41"/>
    <w:rsid w:val="000E3075"/>
    <w:rsid w:val="000E3147"/>
    <w:rsid w:val="000E3358"/>
    <w:rsid w:val="000E38ED"/>
    <w:rsid w:val="000E3A0F"/>
    <w:rsid w:val="000E3F84"/>
    <w:rsid w:val="000E4216"/>
    <w:rsid w:val="000E4249"/>
    <w:rsid w:val="000E471D"/>
    <w:rsid w:val="000E48CD"/>
    <w:rsid w:val="000E4C9B"/>
    <w:rsid w:val="000E4D01"/>
    <w:rsid w:val="000E4E70"/>
    <w:rsid w:val="000E4EFD"/>
    <w:rsid w:val="000E5094"/>
    <w:rsid w:val="000E56A7"/>
    <w:rsid w:val="000E5830"/>
    <w:rsid w:val="000E5C4E"/>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F"/>
    <w:rsid w:val="000F42EA"/>
    <w:rsid w:val="000F4CAF"/>
    <w:rsid w:val="000F4D95"/>
    <w:rsid w:val="000F4F44"/>
    <w:rsid w:val="000F51E3"/>
    <w:rsid w:val="000F5202"/>
    <w:rsid w:val="000F5261"/>
    <w:rsid w:val="000F53CB"/>
    <w:rsid w:val="000F55A9"/>
    <w:rsid w:val="000F5F71"/>
    <w:rsid w:val="000F5F87"/>
    <w:rsid w:val="000F61C4"/>
    <w:rsid w:val="000F6387"/>
    <w:rsid w:val="000F6541"/>
    <w:rsid w:val="000F6646"/>
    <w:rsid w:val="000F6881"/>
    <w:rsid w:val="000F6C32"/>
    <w:rsid w:val="000F6D9F"/>
    <w:rsid w:val="000F7154"/>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5A"/>
    <w:rsid w:val="0010586F"/>
    <w:rsid w:val="0010593E"/>
    <w:rsid w:val="00105CEE"/>
    <w:rsid w:val="00106405"/>
    <w:rsid w:val="0010660E"/>
    <w:rsid w:val="00106A95"/>
    <w:rsid w:val="00106CC3"/>
    <w:rsid w:val="00106E7E"/>
    <w:rsid w:val="001074D1"/>
    <w:rsid w:val="001104F9"/>
    <w:rsid w:val="001106C0"/>
    <w:rsid w:val="00111114"/>
    <w:rsid w:val="001114C5"/>
    <w:rsid w:val="001115C0"/>
    <w:rsid w:val="001115F4"/>
    <w:rsid w:val="001118AA"/>
    <w:rsid w:val="00111AD9"/>
    <w:rsid w:val="00111B0A"/>
    <w:rsid w:val="00111C53"/>
    <w:rsid w:val="00111DCA"/>
    <w:rsid w:val="001122B0"/>
    <w:rsid w:val="001126B0"/>
    <w:rsid w:val="00112979"/>
    <w:rsid w:val="00112B8F"/>
    <w:rsid w:val="00112D41"/>
    <w:rsid w:val="001134DA"/>
    <w:rsid w:val="0011372B"/>
    <w:rsid w:val="0011373E"/>
    <w:rsid w:val="00113D8B"/>
    <w:rsid w:val="00113D8F"/>
    <w:rsid w:val="001140A9"/>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8B4"/>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1A52"/>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74F"/>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4E6"/>
    <w:rsid w:val="0014155A"/>
    <w:rsid w:val="001418FE"/>
    <w:rsid w:val="00141BF7"/>
    <w:rsid w:val="00141E1D"/>
    <w:rsid w:val="00141E46"/>
    <w:rsid w:val="0014206B"/>
    <w:rsid w:val="00142093"/>
    <w:rsid w:val="001421FC"/>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B4F"/>
    <w:rsid w:val="00146BC8"/>
    <w:rsid w:val="001473A6"/>
    <w:rsid w:val="00147D65"/>
    <w:rsid w:val="00147D91"/>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44AB"/>
    <w:rsid w:val="00154B50"/>
    <w:rsid w:val="00154DA3"/>
    <w:rsid w:val="00155839"/>
    <w:rsid w:val="00155B92"/>
    <w:rsid w:val="00155F19"/>
    <w:rsid w:val="00155F7A"/>
    <w:rsid w:val="00156260"/>
    <w:rsid w:val="0015674F"/>
    <w:rsid w:val="0015685D"/>
    <w:rsid w:val="0015698B"/>
    <w:rsid w:val="0015722A"/>
    <w:rsid w:val="00157CBD"/>
    <w:rsid w:val="0016019C"/>
    <w:rsid w:val="00160674"/>
    <w:rsid w:val="00160786"/>
    <w:rsid w:val="00160D15"/>
    <w:rsid w:val="00160D2A"/>
    <w:rsid w:val="0016117C"/>
    <w:rsid w:val="00161372"/>
    <w:rsid w:val="001613AD"/>
    <w:rsid w:val="001616AF"/>
    <w:rsid w:val="001618A3"/>
    <w:rsid w:val="0016223A"/>
    <w:rsid w:val="00162262"/>
    <w:rsid w:val="00162BD5"/>
    <w:rsid w:val="00162CF1"/>
    <w:rsid w:val="00162D45"/>
    <w:rsid w:val="00162F82"/>
    <w:rsid w:val="001630E4"/>
    <w:rsid w:val="001634E7"/>
    <w:rsid w:val="001639BC"/>
    <w:rsid w:val="00163AFC"/>
    <w:rsid w:val="001644CC"/>
    <w:rsid w:val="00164646"/>
    <w:rsid w:val="001647FA"/>
    <w:rsid w:val="001649D4"/>
    <w:rsid w:val="00165137"/>
    <w:rsid w:val="001651AA"/>
    <w:rsid w:val="00165219"/>
    <w:rsid w:val="0016564B"/>
    <w:rsid w:val="0016634F"/>
    <w:rsid w:val="00166994"/>
    <w:rsid w:val="001669F9"/>
    <w:rsid w:val="00166A5A"/>
    <w:rsid w:val="0016700E"/>
    <w:rsid w:val="0016711A"/>
    <w:rsid w:val="0016764C"/>
    <w:rsid w:val="00167709"/>
    <w:rsid w:val="001678ED"/>
    <w:rsid w:val="00170248"/>
    <w:rsid w:val="00170397"/>
    <w:rsid w:val="001706E4"/>
    <w:rsid w:val="001708D0"/>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965"/>
    <w:rsid w:val="0017597A"/>
    <w:rsid w:val="00175B5A"/>
    <w:rsid w:val="00175E60"/>
    <w:rsid w:val="0017608C"/>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5F4"/>
    <w:rsid w:val="001836DF"/>
    <w:rsid w:val="0018397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573"/>
    <w:rsid w:val="001925E5"/>
    <w:rsid w:val="00192A10"/>
    <w:rsid w:val="00192D98"/>
    <w:rsid w:val="00193747"/>
    <w:rsid w:val="00193987"/>
    <w:rsid w:val="00193A83"/>
    <w:rsid w:val="0019409A"/>
    <w:rsid w:val="001952F2"/>
    <w:rsid w:val="001956BE"/>
    <w:rsid w:val="0019573B"/>
    <w:rsid w:val="0019592C"/>
    <w:rsid w:val="00196085"/>
    <w:rsid w:val="00196300"/>
    <w:rsid w:val="00196A48"/>
    <w:rsid w:val="00196B90"/>
    <w:rsid w:val="00196FF4"/>
    <w:rsid w:val="0019734F"/>
    <w:rsid w:val="001976E2"/>
    <w:rsid w:val="001A0303"/>
    <w:rsid w:val="001A032E"/>
    <w:rsid w:val="001A0421"/>
    <w:rsid w:val="001A067A"/>
    <w:rsid w:val="001A06FC"/>
    <w:rsid w:val="001A09C6"/>
    <w:rsid w:val="001A0A1E"/>
    <w:rsid w:val="001A0CA5"/>
    <w:rsid w:val="001A12DF"/>
    <w:rsid w:val="001A1336"/>
    <w:rsid w:val="001A23F1"/>
    <w:rsid w:val="001A258A"/>
    <w:rsid w:val="001A2939"/>
    <w:rsid w:val="001A2B48"/>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EDF"/>
    <w:rsid w:val="001A5174"/>
    <w:rsid w:val="001A5C6E"/>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BCF"/>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986"/>
    <w:rsid w:val="001B5CB2"/>
    <w:rsid w:val="001B5F67"/>
    <w:rsid w:val="001B6306"/>
    <w:rsid w:val="001B6488"/>
    <w:rsid w:val="001B6C77"/>
    <w:rsid w:val="001B6D91"/>
    <w:rsid w:val="001B70CF"/>
    <w:rsid w:val="001B716B"/>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AEA"/>
    <w:rsid w:val="001D6CC4"/>
    <w:rsid w:val="001D6E61"/>
    <w:rsid w:val="001D6F30"/>
    <w:rsid w:val="001D6F9A"/>
    <w:rsid w:val="001D7260"/>
    <w:rsid w:val="001D7718"/>
    <w:rsid w:val="001D7816"/>
    <w:rsid w:val="001D78B1"/>
    <w:rsid w:val="001D7B96"/>
    <w:rsid w:val="001D7D45"/>
    <w:rsid w:val="001D7F8C"/>
    <w:rsid w:val="001D7FE2"/>
    <w:rsid w:val="001E022E"/>
    <w:rsid w:val="001E09F4"/>
    <w:rsid w:val="001E0A73"/>
    <w:rsid w:val="001E105C"/>
    <w:rsid w:val="001E111F"/>
    <w:rsid w:val="001E1284"/>
    <w:rsid w:val="001E13E0"/>
    <w:rsid w:val="001E1524"/>
    <w:rsid w:val="001E1D3C"/>
    <w:rsid w:val="001E216A"/>
    <w:rsid w:val="001E220A"/>
    <w:rsid w:val="001E251E"/>
    <w:rsid w:val="001E266E"/>
    <w:rsid w:val="001E2EEF"/>
    <w:rsid w:val="001E3099"/>
    <w:rsid w:val="001E3188"/>
    <w:rsid w:val="001E31D1"/>
    <w:rsid w:val="001E32BE"/>
    <w:rsid w:val="001E3350"/>
    <w:rsid w:val="001E33D7"/>
    <w:rsid w:val="001E3A14"/>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3B"/>
    <w:rsid w:val="001F0546"/>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23"/>
    <w:rsid w:val="001F53A2"/>
    <w:rsid w:val="001F55C8"/>
    <w:rsid w:val="001F5AF6"/>
    <w:rsid w:val="001F5C95"/>
    <w:rsid w:val="001F5C9E"/>
    <w:rsid w:val="001F5D53"/>
    <w:rsid w:val="001F5E73"/>
    <w:rsid w:val="001F5ED8"/>
    <w:rsid w:val="001F5F10"/>
    <w:rsid w:val="001F6192"/>
    <w:rsid w:val="001F6408"/>
    <w:rsid w:val="001F644E"/>
    <w:rsid w:val="001F6AB8"/>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4B"/>
    <w:rsid w:val="00201C7E"/>
    <w:rsid w:val="00201D85"/>
    <w:rsid w:val="00202201"/>
    <w:rsid w:val="00202D2E"/>
    <w:rsid w:val="00203159"/>
    <w:rsid w:val="00203A6E"/>
    <w:rsid w:val="00203F00"/>
    <w:rsid w:val="00203F5C"/>
    <w:rsid w:val="002047DE"/>
    <w:rsid w:val="0020492D"/>
    <w:rsid w:val="00204A5A"/>
    <w:rsid w:val="00204C12"/>
    <w:rsid w:val="00204D22"/>
    <w:rsid w:val="00204F33"/>
    <w:rsid w:val="00205635"/>
    <w:rsid w:val="002056B8"/>
    <w:rsid w:val="002058DC"/>
    <w:rsid w:val="00205AB2"/>
    <w:rsid w:val="00205CB2"/>
    <w:rsid w:val="0020610B"/>
    <w:rsid w:val="00206133"/>
    <w:rsid w:val="002063A7"/>
    <w:rsid w:val="0020674D"/>
    <w:rsid w:val="00206799"/>
    <w:rsid w:val="00206E5A"/>
    <w:rsid w:val="00207441"/>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D31"/>
    <w:rsid w:val="00211DD9"/>
    <w:rsid w:val="0021213F"/>
    <w:rsid w:val="002125B4"/>
    <w:rsid w:val="002126FB"/>
    <w:rsid w:val="00212816"/>
    <w:rsid w:val="00212D30"/>
    <w:rsid w:val="002130BD"/>
    <w:rsid w:val="002134D8"/>
    <w:rsid w:val="002134FD"/>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577"/>
    <w:rsid w:val="00217CE8"/>
    <w:rsid w:val="0022000C"/>
    <w:rsid w:val="002202EC"/>
    <w:rsid w:val="002204ED"/>
    <w:rsid w:val="00220E92"/>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77D"/>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1CAE"/>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0A6"/>
    <w:rsid w:val="002521CC"/>
    <w:rsid w:val="002522FF"/>
    <w:rsid w:val="00252719"/>
    <w:rsid w:val="00252A05"/>
    <w:rsid w:val="00252A61"/>
    <w:rsid w:val="0025308E"/>
    <w:rsid w:val="002530CC"/>
    <w:rsid w:val="002530D6"/>
    <w:rsid w:val="002530D9"/>
    <w:rsid w:val="0025325D"/>
    <w:rsid w:val="002533FF"/>
    <w:rsid w:val="00253400"/>
    <w:rsid w:val="002534B8"/>
    <w:rsid w:val="002537F5"/>
    <w:rsid w:val="00253A89"/>
    <w:rsid w:val="00253D64"/>
    <w:rsid w:val="0025464E"/>
    <w:rsid w:val="00254B61"/>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BCF"/>
    <w:rsid w:val="00261D05"/>
    <w:rsid w:val="002622E3"/>
    <w:rsid w:val="002623AC"/>
    <w:rsid w:val="002623DA"/>
    <w:rsid w:val="00262524"/>
    <w:rsid w:val="00262979"/>
    <w:rsid w:val="00262A27"/>
    <w:rsid w:val="00262BAD"/>
    <w:rsid w:val="00262C0C"/>
    <w:rsid w:val="00262CEB"/>
    <w:rsid w:val="00262E69"/>
    <w:rsid w:val="00263038"/>
    <w:rsid w:val="00263B02"/>
    <w:rsid w:val="00263D8E"/>
    <w:rsid w:val="00263DD9"/>
    <w:rsid w:val="002643C7"/>
    <w:rsid w:val="0026455A"/>
    <w:rsid w:val="0026468A"/>
    <w:rsid w:val="00264C28"/>
    <w:rsid w:val="00264F6D"/>
    <w:rsid w:val="0026509A"/>
    <w:rsid w:val="002651FC"/>
    <w:rsid w:val="00265571"/>
    <w:rsid w:val="00265701"/>
    <w:rsid w:val="00265C3B"/>
    <w:rsid w:val="00265D41"/>
    <w:rsid w:val="00265E9A"/>
    <w:rsid w:val="00266012"/>
    <w:rsid w:val="00266210"/>
    <w:rsid w:val="00266427"/>
    <w:rsid w:val="00267026"/>
    <w:rsid w:val="002670B0"/>
    <w:rsid w:val="0026716C"/>
    <w:rsid w:val="00267959"/>
    <w:rsid w:val="00267D2F"/>
    <w:rsid w:val="00270C63"/>
    <w:rsid w:val="00270C70"/>
    <w:rsid w:val="00270C98"/>
    <w:rsid w:val="00270E57"/>
    <w:rsid w:val="0027149E"/>
    <w:rsid w:val="00271738"/>
    <w:rsid w:val="0027193C"/>
    <w:rsid w:val="00271A6C"/>
    <w:rsid w:val="00271B1E"/>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576"/>
    <w:rsid w:val="002749C8"/>
    <w:rsid w:val="00274D08"/>
    <w:rsid w:val="00275435"/>
    <w:rsid w:val="00275464"/>
    <w:rsid w:val="0027568B"/>
    <w:rsid w:val="002756D5"/>
    <w:rsid w:val="002758B1"/>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1B68"/>
    <w:rsid w:val="002825CE"/>
    <w:rsid w:val="002826D0"/>
    <w:rsid w:val="00282753"/>
    <w:rsid w:val="002829E8"/>
    <w:rsid w:val="00282FCB"/>
    <w:rsid w:val="0028316F"/>
    <w:rsid w:val="00283181"/>
    <w:rsid w:val="002832C5"/>
    <w:rsid w:val="002835A5"/>
    <w:rsid w:val="002836DC"/>
    <w:rsid w:val="00283D6B"/>
    <w:rsid w:val="00284BE8"/>
    <w:rsid w:val="00284E7F"/>
    <w:rsid w:val="002850A8"/>
    <w:rsid w:val="002851CC"/>
    <w:rsid w:val="00285520"/>
    <w:rsid w:val="00285894"/>
    <w:rsid w:val="00285DD9"/>
    <w:rsid w:val="00285E28"/>
    <w:rsid w:val="00286432"/>
    <w:rsid w:val="00286487"/>
    <w:rsid w:val="00286631"/>
    <w:rsid w:val="00286B14"/>
    <w:rsid w:val="00286B1F"/>
    <w:rsid w:val="00286DD8"/>
    <w:rsid w:val="00286ED5"/>
    <w:rsid w:val="00286F76"/>
    <w:rsid w:val="00287376"/>
    <w:rsid w:val="002875DB"/>
    <w:rsid w:val="002877DE"/>
    <w:rsid w:val="00287C28"/>
    <w:rsid w:val="00287EA3"/>
    <w:rsid w:val="00290006"/>
    <w:rsid w:val="00290254"/>
    <w:rsid w:val="0029111B"/>
    <w:rsid w:val="0029178D"/>
    <w:rsid w:val="0029178F"/>
    <w:rsid w:val="00291B01"/>
    <w:rsid w:val="0029230A"/>
    <w:rsid w:val="00292491"/>
    <w:rsid w:val="0029267A"/>
    <w:rsid w:val="002928BD"/>
    <w:rsid w:val="00293504"/>
    <w:rsid w:val="002935D3"/>
    <w:rsid w:val="002937E5"/>
    <w:rsid w:val="002943A9"/>
    <w:rsid w:val="002944CA"/>
    <w:rsid w:val="00294722"/>
    <w:rsid w:val="00294AB1"/>
    <w:rsid w:val="00294E70"/>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155"/>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B65"/>
    <w:rsid w:val="002A3CF2"/>
    <w:rsid w:val="002A3EB8"/>
    <w:rsid w:val="002A4102"/>
    <w:rsid w:val="002A4625"/>
    <w:rsid w:val="002A4918"/>
    <w:rsid w:val="002A49F0"/>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DBA"/>
    <w:rsid w:val="002B212B"/>
    <w:rsid w:val="002B21D6"/>
    <w:rsid w:val="002B23AE"/>
    <w:rsid w:val="002B2C92"/>
    <w:rsid w:val="002B2F3E"/>
    <w:rsid w:val="002B2F85"/>
    <w:rsid w:val="002B3081"/>
    <w:rsid w:val="002B318B"/>
    <w:rsid w:val="002B32BC"/>
    <w:rsid w:val="002B340B"/>
    <w:rsid w:val="002B347A"/>
    <w:rsid w:val="002B34AE"/>
    <w:rsid w:val="002B3BA5"/>
    <w:rsid w:val="002B3D90"/>
    <w:rsid w:val="002B497C"/>
    <w:rsid w:val="002B4C37"/>
    <w:rsid w:val="002B4C39"/>
    <w:rsid w:val="002B5976"/>
    <w:rsid w:val="002B5A52"/>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368"/>
    <w:rsid w:val="002C1654"/>
    <w:rsid w:val="002C17D7"/>
    <w:rsid w:val="002C1DF1"/>
    <w:rsid w:val="002C203A"/>
    <w:rsid w:val="002C2502"/>
    <w:rsid w:val="002C2CF2"/>
    <w:rsid w:val="002C2E8A"/>
    <w:rsid w:val="002C2FCD"/>
    <w:rsid w:val="002C3289"/>
    <w:rsid w:val="002C33D3"/>
    <w:rsid w:val="002C36D3"/>
    <w:rsid w:val="002C3AE4"/>
    <w:rsid w:val="002C3C99"/>
    <w:rsid w:val="002C3E10"/>
    <w:rsid w:val="002C3E89"/>
    <w:rsid w:val="002C451B"/>
    <w:rsid w:val="002C4602"/>
    <w:rsid w:val="002C4DFD"/>
    <w:rsid w:val="002C5533"/>
    <w:rsid w:val="002C55C7"/>
    <w:rsid w:val="002C5620"/>
    <w:rsid w:val="002C5A6B"/>
    <w:rsid w:val="002C5D7C"/>
    <w:rsid w:val="002C61E0"/>
    <w:rsid w:val="002C6F88"/>
    <w:rsid w:val="002C7014"/>
    <w:rsid w:val="002C782F"/>
    <w:rsid w:val="002C7B03"/>
    <w:rsid w:val="002C7B0D"/>
    <w:rsid w:val="002C7BC3"/>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425A"/>
    <w:rsid w:val="002D426D"/>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84C"/>
    <w:rsid w:val="002E4B7B"/>
    <w:rsid w:val="002E4C0E"/>
    <w:rsid w:val="002E501A"/>
    <w:rsid w:val="002E550C"/>
    <w:rsid w:val="002E58E1"/>
    <w:rsid w:val="002E5BDD"/>
    <w:rsid w:val="002E5C56"/>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2B32"/>
    <w:rsid w:val="002F378C"/>
    <w:rsid w:val="002F3AAA"/>
    <w:rsid w:val="002F3F16"/>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22F"/>
    <w:rsid w:val="002F6319"/>
    <w:rsid w:val="002F67E2"/>
    <w:rsid w:val="002F6BDA"/>
    <w:rsid w:val="002F6C02"/>
    <w:rsid w:val="002F6EA2"/>
    <w:rsid w:val="002F7055"/>
    <w:rsid w:val="002F722D"/>
    <w:rsid w:val="002F7B6D"/>
    <w:rsid w:val="002F7B7D"/>
    <w:rsid w:val="002F7D48"/>
    <w:rsid w:val="002F7DA8"/>
    <w:rsid w:val="002F7E27"/>
    <w:rsid w:val="002F7EC5"/>
    <w:rsid w:val="003000CB"/>
    <w:rsid w:val="003003AD"/>
    <w:rsid w:val="003003C3"/>
    <w:rsid w:val="00300430"/>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03D"/>
    <w:rsid w:val="00314176"/>
    <w:rsid w:val="003141C2"/>
    <w:rsid w:val="00314629"/>
    <w:rsid w:val="0031477C"/>
    <w:rsid w:val="003150EA"/>
    <w:rsid w:val="0031599D"/>
    <w:rsid w:val="00315C4C"/>
    <w:rsid w:val="00315F72"/>
    <w:rsid w:val="00316072"/>
    <w:rsid w:val="003160FB"/>
    <w:rsid w:val="00316265"/>
    <w:rsid w:val="00316C58"/>
    <w:rsid w:val="00316E46"/>
    <w:rsid w:val="00317050"/>
    <w:rsid w:val="00317368"/>
    <w:rsid w:val="00317884"/>
    <w:rsid w:val="003200D5"/>
    <w:rsid w:val="00320312"/>
    <w:rsid w:val="003203F1"/>
    <w:rsid w:val="00320B1B"/>
    <w:rsid w:val="00320F24"/>
    <w:rsid w:val="003216F4"/>
    <w:rsid w:val="0032172E"/>
    <w:rsid w:val="00321822"/>
    <w:rsid w:val="00321B02"/>
    <w:rsid w:val="00321ECD"/>
    <w:rsid w:val="00322021"/>
    <w:rsid w:val="003222E4"/>
    <w:rsid w:val="00322722"/>
    <w:rsid w:val="00322929"/>
    <w:rsid w:val="00322A6A"/>
    <w:rsid w:val="00322BC3"/>
    <w:rsid w:val="00322E3B"/>
    <w:rsid w:val="00323F98"/>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086"/>
    <w:rsid w:val="00331572"/>
    <w:rsid w:val="003317E8"/>
    <w:rsid w:val="00331B93"/>
    <w:rsid w:val="00331BCC"/>
    <w:rsid w:val="003321C3"/>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5016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3DD"/>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62"/>
    <w:rsid w:val="00363EE9"/>
    <w:rsid w:val="003643FD"/>
    <w:rsid w:val="00364A63"/>
    <w:rsid w:val="003654DA"/>
    <w:rsid w:val="0036636F"/>
    <w:rsid w:val="00366687"/>
    <w:rsid w:val="00366AD7"/>
    <w:rsid w:val="00367D2F"/>
    <w:rsid w:val="003700A7"/>
    <w:rsid w:val="00370285"/>
    <w:rsid w:val="003704EE"/>
    <w:rsid w:val="00370585"/>
    <w:rsid w:val="00370880"/>
    <w:rsid w:val="00370915"/>
    <w:rsid w:val="00370AB5"/>
    <w:rsid w:val="00370EFD"/>
    <w:rsid w:val="00371137"/>
    <w:rsid w:val="00371730"/>
    <w:rsid w:val="00371766"/>
    <w:rsid w:val="0037180A"/>
    <w:rsid w:val="00371831"/>
    <w:rsid w:val="003719F5"/>
    <w:rsid w:val="00372029"/>
    <w:rsid w:val="0037238C"/>
    <w:rsid w:val="003723D0"/>
    <w:rsid w:val="003724A1"/>
    <w:rsid w:val="003724BC"/>
    <w:rsid w:val="00372A6B"/>
    <w:rsid w:val="00372FD7"/>
    <w:rsid w:val="00373750"/>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0D3"/>
    <w:rsid w:val="00377146"/>
    <w:rsid w:val="00377397"/>
    <w:rsid w:val="003774FD"/>
    <w:rsid w:val="003775BD"/>
    <w:rsid w:val="003802CD"/>
    <w:rsid w:val="0038084F"/>
    <w:rsid w:val="00380892"/>
    <w:rsid w:val="00381079"/>
    <w:rsid w:val="00381202"/>
    <w:rsid w:val="0038162E"/>
    <w:rsid w:val="00381685"/>
    <w:rsid w:val="00381918"/>
    <w:rsid w:val="003821E7"/>
    <w:rsid w:val="0038227A"/>
    <w:rsid w:val="0038245B"/>
    <w:rsid w:val="003827B3"/>
    <w:rsid w:val="00382903"/>
    <w:rsid w:val="003829F6"/>
    <w:rsid w:val="00383483"/>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51D"/>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A0D"/>
    <w:rsid w:val="00397B96"/>
    <w:rsid w:val="00397C4E"/>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88B"/>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8F1"/>
    <w:rsid w:val="003B2B79"/>
    <w:rsid w:val="003B31F9"/>
    <w:rsid w:val="003B429B"/>
    <w:rsid w:val="003B4482"/>
    <w:rsid w:val="003B4D20"/>
    <w:rsid w:val="003B4E9A"/>
    <w:rsid w:val="003B4FC5"/>
    <w:rsid w:val="003B521B"/>
    <w:rsid w:val="003B570F"/>
    <w:rsid w:val="003B5B57"/>
    <w:rsid w:val="003B5B7E"/>
    <w:rsid w:val="003B5E30"/>
    <w:rsid w:val="003B5EB9"/>
    <w:rsid w:val="003B5FBD"/>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7A"/>
    <w:rsid w:val="003C4D8C"/>
    <w:rsid w:val="003C4F25"/>
    <w:rsid w:val="003C6580"/>
    <w:rsid w:val="003C7459"/>
    <w:rsid w:val="003C78C0"/>
    <w:rsid w:val="003C79A4"/>
    <w:rsid w:val="003C7D16"/>
    <w:rsid w:val="003D04C1"/>
    <w:rsid w:val="003D09DA"/>
    <w:rsid w:val="003D0A97"/>
    <w:rsid w:val="003D0D75"/>
    <w:rsid w:val="003D0E68"/>
    <w:rsid w:val="003D10E7"/>
    <w:rsid w:val="003D124C"/>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4E60"/>
    <w:rsid w:val="003D50AE"/>
    <w:rsid w:val="003D5176"/>
    <w:rsid w:val="003D52A8"/>
    <w:rsid w:val="003D5329"/>
    <w:rsid w:val="003D5717"/>
    <w:rsid w:val="003D5726"/>
    <w:rsid w:val="003D5878"/>
    <w:rsid w:val="003D59FE"/>
    <w:rsid w:val="003D5C1B"/>
    <w:rsid w:val="003D5E8F"/>
    <w:rsid w:val="003D60D5"/>
    <w:rsid w:val="003D6348"/>
    <w:rsid w:val="003D63BA"/>
    <w:rsid w:val="003D680E"/>
    <w:rsid w:val="003D75D3"/>
    <w:rsid w:val="003D79E8"/>
    <w:rsid w:val="003E01AE"/>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6C48"/>
    <w:rsid w:val="003E703E"/>
    <w:rsid w:val="003E73BC"/>
    <w:rsid w:val="003E740A"/>
    <w:rsid w:val="003E7A02"/>
    <w:rsid w:val="003E7A07"/>
    <w:rsid w:val="003E7E69"/>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933"/>
    <w:rsid w:val="003F4977"/>
    <w:rsid w:val="003F4E1C"/>
    <w:rsid w:val="003F4E39"/>
    <w:rsid w:val="003F536B"/>
    <w:rsid w:val="003F586D"/>
    <w:rsid w:val="003F60EF"/>
    <w:rsid w:val="003F6131"/>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1D2"/>
    <w:rsid w:val="00404370"/>
    <w:rsid w:val="0040495B"/>
    <w:rsid w:val="00404AE9"/>
    <w:rsid w:val="00405194"/>
    <w:rsid w:val="00405476"/>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7C5"/>
    <w:rsid w:val="00412E2A"/>
    <w:rsid w:val="00412F8D"/>
    <w:rsid w:val="00413369"/>
    <w:rsid w:val="00413E02"/>
    <w:rsid w:val="00413FF2"/>
    <w:rsid w:val="004140E7"/>
    <w:rsid w:val="00414129"/>
    <w:rsid w:val="004145AE"/>
    <w:rsid w:val="00414EF6"/>
    <w:rsid w:val="0041577E"/>
    <w:rsid w:val="004157F6"/>
    <w:rsid w:val="004159D3"/>
    <w:rsid w:val="00415A14"/>
    <w:rsid w:val="00415A76"/>
    <w:rsid w:val="00415B30"/>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15A"/>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27"/>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230"/>
    <w:rsid w:val="004326CF"/>
    <w:rsid w:val="0043270B"/>
    <w:rsid w:val="00432780"/>
    <w:rsid w:val="004328C5"/>
    <w:rsid w:val="00432D99"/>
    <w:rsid w:val="00432DB9"/>
    <w:rsid w:val="00432DF0"/>
    <w:rsid w:val="00432E64"/>
    <w:rsid w:val="00432F8F"/>
    <w:rsid w:val="00432F9E"/>
    <w:rsid w:val="004330CC"/>
    <w:rsid w:val="00433106"/>
    <w:rsid w:val="004338F7"/>
    <w:rsid w:val="00433C6F"/>
    <w:rsid w:val="00433CD4"/>
    <w:rsid w:val="00433D17"/>
    <w:rsid w:val="0043417D"/>
    <w:rsid w:val="0043441F"/>
    <w:rsid w:val="00434583"/>
    <w:rsid w:val="00434754"/>
    <w:rsid w:val="0043480E"/>
    <w:rsid w:val="00434A45"/>
    <w:rsid w:val="00434D46"/>
    <w:rsid w:val="00435041"/>
    <w:rsid w:val="00435248"/>
    <w:rsid w:val="004353C1"/>
    <w:rsid w:val="0043542F"/>
    <w:rsid w:val="004355EB"/>
    <w:rsid w:val="00435602"/>
    <w:rsid w:val="004356FA"/>
    <w:rsid w:val="00435CCF"/>
    <w:rsid w:val="004364D4"/>
    <w:rsid w:val="00436A3B"/>
    <w:rsid w:val="00436CA7"/>
    <w:rsid w:val="00436CDA"/>
    <w:rsid w:val="00436D26"/>
    <w:rsid w:val="00437027"/>
    <w:rsid w:val="004370C7"/>
    <w:rsid w:val="004371AB"/>
    <w:rsid w:val="004402A7"/>
    <w:rsid w:val="004402C5"/>
    <w:rsid w:val="0044035D"/>
    <w:rsid w:val="00440AB6"/>
    <w:rsid w:val="00440EA5"/>
    <w:rsid w:val="0044131C"/>
    <w:rsid w:val="0044142F"/>
    <w:rsid w:val="004423B8"/>
    <w:rsid w:val="004425C2"/>
    <w:rsid w:val="00442824"/>
    <w:rsid w:val="0044289C"/>
    <w:rsid w:val="00442942"/>
    <w:rsid w:val="00442DCF"/>
    <w:rsid w:val="00442FFB"/>
    <w:rsid w:val="004430FD"/>
    <w:rsid w:val="0044335B"/>
    <w:rsid w:val="004438BD"/>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71"/>
    <w:rsid w:val="00453BC3"/>
    <w:rsid w:val="00453DEF"/>
    <w:rsid w:val="00453E84"/>
    <w:rsid w:val="00453F94"/>
    <w:rsid w:val="004543E4"/>
    <w:rsid w:val="004548E5"/>
    <w:rsid w:val="00454CF7"/>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5C7"/>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139"/>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2E4"/>
    <w:rsid w:val="004743DE"/>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4A6"/>
    <w:rsid w:val="004807D5"/>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2CDD"/>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584"/>
    <w:rsid w:val="00494C34"/>
    <w:rsid w:val="00494E75"/>
    <w:rsid w:val="00495071"/>
    <w:rsid w:val="00495227"/>
    <w:rsid w:val="004961DB"/>
    <w:rsid w:val="00496254"/>
    <w:rsid w:val="00496411"/>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D91"/>
    <w:rsid w:val="004A4E7E"/>
    <w:rsid w:val="004A4E95"/>
    <w:rsid w:val="004A4FFB"/>
    <w:rsid w:val="004A5270"/>
    <w:rsid w:val="004A5667"/>
    <w:rsid w:val="004A57FC"/>
    <w:rsid w:val="004A5F92"/>
    <w:rsid w:val="004A66D4"/>
    <w:rsid w:val="004A705C"/>
    <w:rsid w:val="004A717D"/>
    <w:rsid w:val="004A7276"/>
    <w:rsid w:val="004A78BC"/>
    <w:rsid w:val="004A7EE7"/>
    <w:rsid w:val="004A7FB0"/>
    <w:rsid w:val="004B02E8"/>
    <w:rsid w:val="004B067B"/>
    <w:rsid w:val="004B06EF"/>
    <w:rsid w:val="004B0706"/>
    <w:rsid w:val="004B0787"/>
    <w:rsid w:val="004B0A36"/>
    <w:rsid w:val="004B1313"/>
    <w:rsid w:val="004B169E"/>
    <w:rsid w:val="004B1B53"/>
    <w:rsid w:val="004B1C42"/>
    <w:rsid w:val="004B1E40"/>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624"/>
    <w:rsid w:val="004C171F"/>
    <w:rsid w:val="004C19E0"/>
    <w:rsid w:val="004C2371"/>
    <w:rsid w:val="004C2B6F"/>
    <w:rsid w:val="004C2C4E"/>
    <w:rsid w:val="004C2E6B"/>
    <w:rsid w:val="004C2F01"/>
    <w:rsid w:val="004C2F96"/>
    <w:rsid w:val="004C3472"/>
    <w:rsid w:val="004C34E8"/>
    <w:rsid w:val="004C3A46"/>
    <w:rsid w:val="004C3AD4"/>
    <w:rsid w:val="004C3C51"/>
    <w:rsid w:val="004C3FEE"/>
    <w:rsid w:val="004C40D3"/>
    <w:rsid w:val="004C4384"/>
    <w:rsid w:val="004C47FE"/>
    <w:rsid w:val="004C489E"/>
    <w:rsid w:val="004C4957"/>
    <w:rsid w:val="004C4BCE"/>
    <w:rsid w:val="004C4BF3"/>
    <w:rsid w:val="004C4F33"/>
    <w:rsid w:val="004C5203"/>
    <w:rsid w:val="004C521E"/>
    <w:rsid w:val="004C53F2"/>
    <w:rsid w:val="004C5C61"/>
    <w:rsid w:val="004C5EF0"/>
    <w:rsid w:val="004C63D6"/>
    <w:rsid w:val="004C660B"/>
    <w:rsid w:val="004C6627"/>
    <w:rsid w:val="004C670B"/>
    <w:rsid w:val="004C6782"/>
    <w:rsid w:val="004C6915"/>
    <w:rsid w:val="004C6D25"/>
    <w:rsid w:val="004C6EED"/>
    <w:rsid w:val="004C730E"/>
    <w:rsid w:val="004C7739"/>
    <w:rsid w:val="004C7A83"/>
    <w:rsid w:val="004C7BDF"/>
    <w:rsid w:val="004C7EFE"/>
    <w:rsid w:val="004D0200"/>
    <w:rsid w:val="004D0436"/>
    <w:rsid w:val="004D0E08"/>
    <w:rsid w:val="004D0E42"/>
    <w:rsid w:val="004D15E8"/>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50F"/>
    <w:rsid w:val="004D671B"/>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00"/>
    <w:rsid w:val="004E7E45"/>
    <w:rsid w:val="004F0025"/>
    <w:rsid w:val="004F01B4"/>
    <w:rsid w:val="004F020A"/>
    <w:rsid w:val="004F080C"/>
    <w:rsid w:val="004F0C82"/>
    <w:rsid w:val="004F114A"/>
    <w:rsid w:val="004F133C"/>
    <w:rsid w:val="004F13D2"/>
    <w:rsid w:val="004F1910"/>
    <w:rsid w:val="004F1A00"/>
    <w:rsid w:val="004F1D32"/>
    <w:rsid w:val="004F2168"/>
    <w:rsid w:val="004F225D"/>
    <w:rsid w:val="004F257F"/>
    <w:rsid w:val="004F2826"/>
    <w:rsid w:val="004F2AA6"/>
    <w:rsid w:val="004F2B9C"/>
    <w:rsid w:val="004F2CCE"/>
    <w:rsid w:val="004F2D47"/>
    <w:rsid w:val="004F33A9"/>
    <w:rsid w:val="004F342C"/>
    <w:rsid w:val="004F359A"/>
    <w:rsid w:val="004F3DD1"/>
    <w:rsid w:val="004F40F1"/>
    <w:rsid w:val="004F4477"/>
    <w:rsid w:val="004F456F"/>
    <w:rsid w:val="004F4760"/>
    <w:rsid w:val="004F497D"/>
    <w:rsid w:val="004F4C27"/>
    <w:rsid w:val="004F4E53"/>
    <w:rsid w:val="004F4F06"/>
    <w:rsid w:val="004F4F1E"/>
    <w:rsid w:val="004F5136"/>
    <w:rsid w:val="004F58AB"/>
    <w:rsid w:val="004F627A"/>
    <w:rsid w:val="004F66FA"/>
    <w:rsid w:val="004F67A9"/>
    <w:rsid w:val="004F6AFE"/>
    <w:rsid w:val="004F6C72"/>
    <w:rsid w:val="004F6F20"/>
    <w:rsid w:val="004F72EA"/>
    <w:rsid w:val="004F7373"/>
    <w:rsid w:val="004F73A5"/>
    <w:rsid w:val="004F74B2"/>
    <w:rsid w:val="004F75B4"/>
    <w:rsid w:val="004F75C6"/>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B09"/>
    <w:rsid w:val="00502D19"/>
    <w:rsid w:val="00502FCA"/>
    <w:rsid w:val="005035E7"/>
    <w:rsid w:val="005038A7"/>
    <w:rsid w:val="00503C88"/>
    <w:rsid w:val="00503DCD"/>
    <w:rsid w:val="00503FAD"/>
    <w:rsid w:val="005045B6"/>
    <w:rsid w:val="00504639"/>
    <w:rsid w:val="00504C3F"/>
    <w:rsid w:val="005050F8"/>
    <w:rsid w:val="005057BD"/>
    <w:rsid w:val="00505826"/>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25D"/>
    <w:rsid w:val="005136B4"/>
    <w:rsid w:val="00513771"/>
    <w:rsid w:val="00513B9E"/>
    <w:rsid w:val="00513F8F"/>
    <w:rsid w:val="00514455"/>
    <w:rsid w:val="005147E7"/>
    <w:rsid w:val="00514882"/>
    <w:rsid w:val="005149A2"/>
    <w:rsid w:val="00514A5B"/>
    <w:rsid w:val="00514CEE"/>
    <w:rsid w:val="005150A0"/>
    <w:rsid w:val="005150E4"/>
    <w:rsid w:val="00515907"/>
    <w:rsid w:val="00515E2B"/>
    <w:rsid w:val="005161E8"/>
    <w:rsid w:val="00516B96"/>
    <w:rsid w:val="00516DD3"/>
    <w:rsid w:val="005173A4"/>
    <w:rsid w:val="0051770E"/>
    <w:rsid w:val="005179FF"/>
    <w:rsid w:val="00517B28"/>
    <w:rsid w:val="0052001B"/>
    <w:rsid w:val="00520037"/>
    <w:rsid w:val="005205C8"/>
    <w:rsid w:val="00521077"/>
    <w:rsid w:val="00521D65"/>
    <w:rsid w:val="00521F19"/>
    <w:rsid w:val="005221A4"/>
    <w:rsid w:val="00522F19"/>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69E"/>
    <w:rsid w:val="0053173A"/>
    <w:rsid w:val="00531824"/>
    <w:rsid w:val="00531AF4"/>
    <w:rsid w:val="00531CA9"/>
    <w:rsid w:val="00531F71"/>
    <w:rsid w:val="00532462"/>
    <w:rsid w:val="00532486"/>
    <w:rsid w:val="00532B16"/>
    <w:rsid w:val="00532C9D"/>
    <w:rsid w:val="00532DBB"/>
    <w:rsid w:val="00533215"/>
    <w:rsid w:val="005333E0"/>
    <w:rsid w:val="005334E4"/>
    <w:rsid w:val="005338BD"/>
    <w:rsid w:val="0053394F"/>
    <w:rsid w:val="0053432F"/>
    <w:rsid w:val="005346A4"/>
    <w:rsid w:val="005347FB"/>
    <w:rsid w:val="005349C5"/>
    <w:rsid w:val="005349EB"/>
    <w:rsid w:val="00534AA6"/>
    <w:rsid w:val="00534C83"/>
    <w:rsid w:val="00534DB1"/>
    <w:rsid w:val="00535A27"/>
    <w:rsid w:val="0053637E"/>
    <w:rsid w:val="005365F6"/>
    <w:rsid w:val="00536625"/>
    <w:rsid w:val="00536964"/>
    <w:rsid w:val="00536AEE"/>
    <w:rsid w:val="00536CBA"/>
    <w:rsid w:val="00536D3C"/>
    <w:rsid w:val="00536FCC"/>
    <w:rsid w:val="0053713E"/>
    <w:rsid w:val="00537947"/>
    <w:rsid w:val="00537BE9"/>
    <w:rsid w:val="00537C06"/>
    <w:rsid w:val="00537E22"/>
    <w:rsid w:val="00540147"/>
    <w:rsid w:val="005409E4"/>
    <w:rsid w:val="00540EB6"/>
    <w:rsid w:val="00540FF7"/>
    <w:rsid w:val="0054101A"/>
    <w:rsid w:val="005417A0"/>
    <w:rsid w:val="00541B6E"/>
    <w:rsid w:val="00541E2B"/>
    <w:rsid w:val="005420E7"/>
    <w:rsid w:val="00542DC1"/>
    <w:rsid w:val="00542F2C"/>
    <w:rsid w:val="005436D7"/>
    <w:rsid w:val="00543703"/>
    <w:rsid w:val="005437F5"/>
    <w:rsid w:val="0054386F"/>
    <w:rsid w:val="00543A66"/>
    <w:rsid w:val="00543A83"/>
    <w:rsid w:val="00544220"/>
    <w:rsid w:val="005444D2"/>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1E79"/>
    <w:rsid w:val="00552038"/>
    <w:rsid w:val="0055233E"/>
    <w:rsid w:val="00552569"/>
    <w:rsid w:val="005526F2"/>
    <w:rsid w:val="00552FF4"/>
    <w:rsid w:val="00553129"/>
    <w:rsid w:val="005531F6"/>
    <w:rsid w:val="00553F00"/>
    <w:rsid w:val="0055410A"/>
    <w:rsid w:val="005547B9"/>
    <w:rsid w:val="005547CB"/>
    <w:rsid w:val="00554DB6"/>
    <w:rsid w:val="00554DF7"/>
    <w:rsid w:val="00555675"/>
    <w:rsid w:val="0055569E"/>
    <w:rsid w:val="00555713"/>
    <w:rsid w:val="00555772"/>
    <w:rsid w:val="00555D6F"/>
    <w:rsid w:val="00555DC4"/>
    <w:rsid w:val="00556125"/>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BEA"/>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3DC"/>
    <w:rsid w:val="0056477B"/>
    <w:rsid w:val="005649E9"/>
    <w:rsid w:val="00564E2D"/>
    <w:rsid w:val="00564F02"/>
    <w:rsid w:val="00565679"/>
    <w:rsid w:val="00565F48"/>
    <w:rsid w:val="0056621A"/>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20"/>
    <w:rsid w:val="00583147"/>
    <w:rsid w:val="005834CE"/>
    <w:rsid w:val="005836D0"/>
    <w:rsid w:val="00583C6C"/>
    <w:rsid w:val="00583E78"/>
    <w:rsid w:val="00583F5E"/>
    <w:rsid w:val="00584496"/>
    <w:rsid w:val="00584546"/>
    <w:rsid w:val="00584D31"/>
    <w:rsid w:val="00584DB8"/>
    <w:rsid w:val="005854EF"/>
    <w:rsid w:val="00585821"/>
    <w:rsid w:val="00585932"/>
    <w:rsid w:val="00585C3A"/>
    <w:rsid w:val="0058628A"/>
    <w:rsid w:val="005863AF"/>
    <w:rsid w:val="00586897"/>
    <w:rsid w:val="00586A79"/>
    <w:rsid w:val="00587117"/>
    <w:rsid w:val="005871C3"/>
    <w:rsid w:val="00587203"/>
    <w:rsid w:val="0058759B"/>
    <w:rsid w:val="0058764D"/>
    <w:rsid w:val="005876F1"/>
    <w:rsid w:val="00587B43"/>
    <w:rsid w:val="00590203"/>
    <w:rsid w:val="00590749"/>
    <w:rsid w:val="00590BF6"/>
    <w:rsid w:val="00590F9A"/>
    <w:rsid w:val="00591048"/>
    <w:rsid w:val="0059152A"/>
    <w:rsid w:val="00591777"/>
    <w:rsid w:val="00591B9B"/>
    <w:rsid w:val="00591B9C"/>
    <w:rsid w:val="00592160"/>
    <w:rsid w:val="005923C9"/>
    <w:rsid w:val="005927CA"/>
    <w:rsid w:val="0059284F"/>
    <w:rsid w:val="005929C8"/>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1C8"/>
    <w:rsid w:val="005973C7"/>
    <w:rsid w:val="00597605"/>
    <w:rsid w:val="00597788"/>
    <w:rsid w:val="00597A36"/>
    <w:rsid w:val="00597E86"/>
    <w:rsid w:val="005A05C6"/>
    <w:rsid w:val="005A05DF"/>
    <w:rsid w:val="005A0652"/>
    <w:rsid w:val="005A0753"/>
    <w:rsid w:val="005A0CB6"/>
    <w:rsid w:val="005A1D03"/>
    <w:rsid w:val="005A2229"/>
    <w:rsid w:val="005A2A35"/>
    <w:rsid w:val="005A2E0D"/>
    <w:rsid w:val="005A320D"/>
    <w:rsid w:val="005A36E3"/>
    <w:rsid w:val="005A3A31"/>
    <w:rsid w:val="005A3B1E"/>
    <w:rsid w:val="005A3ECD"/>
    <w:rsid w:val="005A40D5"/>
    <w:rsid w:val="005A44FD"/>
    <w:rsid w:val="005A4651"/>
    <w:rsid w:val="005A4674"/>
    <w:rsid w:val="005A4999"/>
    <w:rsid w:val="005A4BC1"/>
    <w:rsid w:val="005A4E38"/>
    <w:rsid w:val="005A4E39"/>
    <w:rsid w:val="005A50CE"/>
    <w:rsid w:val="005A53A2"/>
    <w:rsid w:val="005A588D"/>
    <w:rsid w:val="005A59CF"/>
    <w:rsid w:val="005A6441"/>
    <w:rsid w:val="005A6A3A"/>
    <w:rsid w:val="005A6B41"/>
    <w:rsid w:val="005A6FA1"/>
    <w:rsid w:val="005A7EB7"/>
    <w:rsid w:val="005A7F72"/>
    <w:rsid w:val="005B00FD"/>
    <w:rsid w:val="005B0814"/>
    <w:rsid w:val="005B0AD4"/>
    <w:rsid w:val="005B107A"/>
    <w:rsid w:val="005B17EB"/>
    <w:rsid w:val="005B1A2C"/>
    <w:rsid w:val="005B1B01"/>
    <w:rsid w:val="005B1C8E"/>
    <w:rsid w:val="005B1EB5"/>
    <w:rsid w:val="005B2D4D"/>
    <w:rsid w:val="005B2EB8"/>
    <w:rsid w:val="005B3041"/>
    <w:rsid w:val="005B34BD"/>
    <w:rsid w:val="005B355C"/>
    <w:rsid w:val="005B3715"/>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6EAA"/>
    <w:rsid w:val="005C7340"/>
    <w:rsid w:val="005C7A54"/>
    <w:rsid w:val="005C7CAD"/>
    <w:rsid w:val="005C7EF8"/>
    <w:rsid w:val="005C7F92"/>
    <w:rsid w:val="005D005F"/>
    <w:rsid w:val="005D0102"/>
    <w:rsid w:val="005D01D8"/>
    <w:rsid w:val="005D02FA"/>
    <w:rsid w:val="005D047B"/>
    <w:rsid w:val="005D0536"/>
    <w:rsid w:val="005D0790"/>
    <w:rsid w:val="005D0FCE"/>
    <w:rsid w:val="005D1374"/>
    <w:rsid w:val="005D20FC"/>
    <w:rsid w:val="005D228D"/>
    <w:rsid w:val="005D241F"/>
    <w:rsid w:val="005D24A2"/>
    <w:rsid w:val="005D26D7"/>
    <w:rsid w:val="005D2A49"/>
    <w:rsid w:val="005D2B7E"/>
    <w:rsid w:val="005D2EE8"/>
    <w:rsid w:val="005D31D3"/>
    <w:rsid w:val="005D37FF"/>
    <w:rsid w:val="005D38F9"/>
    <w:rsid w:val="005D4261"/>
    <w:rsid w:val="005D4764"/>
    <w:rsid w:val="005D5499"/>
    <w:rsid w:val="005D5511"/>
    <w:rsid w:val="005D576B"/>
    <w:rsid w:val="005D594D"/>
    <w:rsid w:val="005D5E46"/>
    <w:rsid w:val="005D6057"/>
    <w:rsid w:val="005D609E"/>
    <w:rsid w:val="005D64A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E2C"/>
    <w:rsid w:val="005E35FD"/>
    <w:rsid w:val="005E3801"/>
    <w:rsid w:val="005E383F"/>
    <w:rsid w:val="005E3C1D"/>
    <w:rsid w:val="005E48F7"/>
    <w:rsid w:val="005E4AA6"/>
    <w:rsid w:val="005E4F80"/>
    <w:rsid w:val="005E4FBD"/>
    <w:rsid w:val="005E5009"/>
    <w:rsid w:val="005E5256"/>
    <w:rsid w:val="005E5543"/>
    <w:rsid w:val="005E5563"/>
    <w:rsid w:val="005E580A"/>
    <w:rsid w:val="005E5B43"/>
    <w:rsid w:val="005E66F1"/>
    <w:rsid w:val="005E6888"/>
    <w:rsid w:val="005E6AFB"/>
    <w:rsid w:val="005E7551"/>
    <w:rsid w:val="005E7698"/>
    <w:rsid w:val="005E7A47"/>
    <w:rsid w:val="005E7E29"/>
    <w:rsid w:val="005E7F1A"/>
    <w:rsid w:val="005F031E"/>
    <w:rsid w:val="005F0362"/>
    <w:rsid w:val="005F0B4C"/>
    <w:rsid w:val="005F0B53"/>
    <w:rsid w:val="005F0C46"/>
    <w:rsid w:val="005F172A"/>
    <w:rsid w:val="005F1912"/>
    <w:rsid w:val="005F1C6B"/>
    <w:rsid w:val="005F1FE4"/>
    <w:rsid w:val="005F209A"/>
    <w:rsid w:val="005F2405"/>
    <w:rsid w:val="005F2441"/>
    <w:rsid w:val="005F327D"/>
    <w:rsid w:val="005F369B"/>
    <w:rsid w:val="005F3702"/>
    <w:rsid w:val="005F3F7F"/>
    <w:rsid w:val="005F40E5"/>
    <w:rsid w:val="005F4660"/>
    <w:rsid w:val="005F46D9"/>
    <w:rsid w:val="005F4950"/>
    <w:rsid w:val="005F509E"/>
    <w:rsid w:val="005F5526"/>
    <w:rsid w:val="005F5746"/>
    <w:rsid w:val="005F5844"/>
    <w:rsid w:val="005F5BF5"/>
    <w:rsid w:val="005F5F84"/>
    <w:rsid w:val="005F656D"/>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67F8"/>
    <w:rsid w:val="00607039"/>
    <w:rsid w:val="00607077"/>
    <w:rsid w:val="006070FF"/>
    <w:rsid w:val="00607324"/>
    <w:rsid w:val="006074A6"/>
    <w:rsid w:val="006074B1"/>
    <w:rsid w:val="00607858"/>
    <w:rsid w:val="006079D8"/>
    <w:rsid w:val="00607ADE"/>
    <w:rsid w:val="00607E68"/>
    <w:rsid w:val="00607EA3"/>
    <w:rsid w:val="0061005A"/>
    <w:rsid w:val="006102C6"/>
    <w:rsid w:val="006103F0"/>
    <w:rsid w:val="00610C25"/>
    <w:rsid w:val="006113A9"/>
    <w:rsid w:val="00611A0D"/>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26A"/>
    <w:rsid w:val="006163CC"/>
    <w:rsid w:val="00616885"/>
    <w:rsid w:val="0061717F"/>
    <w:rsid w:val="006171DC"/>
    <w:rsid w:val="0061723D"/>
    <w:rsid w:val="006175CF"/>
    <w:rsid w:val="00617AAC"/>
    <w:rsid w:val="00617F13"/>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00D"/>
    <w:rsid w:val="00623427"/>
    <w:rsid w:val="00623490"/>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C47"/>
    <w:rsid w:val="00626E64"/>
    <w:rsid w:val="00627BA3"/>
    <w:rsid w:val="00627C39"/>
    <w:rsid w:val="00627E44"/>
    <w:rsid w:val="006300D7"/>
    <w:rsid w:val="0063046A"/>
    <w:rsid w:val="006307B0"/>
    <w:rsid w:val="00630DBB"/>
    <w:rsid w:val="00630E31"/>
    <w:rsid w:val="00631007"/>
    <w:rsid w:val="006317DB"/>
    <w:rsid w:val="00631826"/>
    <w:rsid w:val="00631E8A"/>
    <w:rsid w:val="00631FFA"/>
    <w:rsid w:val="0063201D"/>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19"/>
    <w:rsid w:val="006347F5"/>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1F06"/>
    <w:rsid w:val="00642A0B"/>
    <w:rsid w:val="00642D10"/>
    <w:rsid w:val="00643769"/>
    <w:rsid w:val="006437A9"/>
    <w:rsid w:val="00643973"/>
    <w:rsid w:val="00644177"/>
    <w:rsid w:val="00644200"/>
    <w:rsid w:val="00644203"/>
    <w:rsid w:val="0064428B"/>
    <w:rsid w:val="00644511"/>
    <w:rsid w:val="0064486C"/>
    <w:rsid w:val="00644E60"/>
    <w:rsid w:val="00644F00"/>
    <w:rsid w:val="00645657"/>
    <w:rsid w:val="006457B7"/>
    <w:rsid w:val="00646E2C"/>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2C"/>
    <w:rsid w:val="00653BEA"/>
    <w:rsid w:val="006542FE"/>
    <w:rsid w:val="00654346"/>
    <w:rsid w:val="0065443C"/>
    <w:rsid w:val="006544F6"/>
    <w:rsid w:val="00654A45"/>
    <w:rsid w:val="00654B42"/>
    <w:rsid w:val="00654C1F"/>
    <w:rsid w:val="00654C81"/>
    <w:rsid w:val="00654F6A"/>
    <w:rsid w:val="00655070"/>
    <w:rsid w:val="00655223"/>
    <w:rsid w:val="00655595"/>
    <w:rsid w:val="00655780"/>
    <w:rsid w:val="0065594D"/>
    <w:rsid w:val="006561FF"/>
    <w:rsid w:val="0065635B"/>
    <w:rsid w:val="00656D6F"/>
    <w:rsid w:val="00656E70"/>
    <w:rsid w:val="00657005"/>
    <w:rsid w:val="006578D9"/>
    <w:rsid w:val="00657999"/>
    <w:rsid w:val="00657F67"/>
    <w:rsid w:val="006601A6"/>
    <w:rsid w:val="006601F9"/>
    <w:rsid w:val="006602D1"/>
    <w:rsid w:val="0066055C"/>
    <w:rsid w:val="006605DC"/>
    <w:rsid w:val="0066096E"/>
    <w:rsid w:val="006612E9"/>
    <w:rsid w:val="00661636"/>
    <w:rsid w:val="00661664"/>
    <w:rsid w:val="00661CC2"/>
    <w:rsid w:val="00661D38"/>
    <w:rsid w:val="00662166"/>
    <w:rsid w:val="00662255"/>
    <w:rsid w:val="00662AF6"/>
    <w:rsid w:val="00662DE9"/>
    <w:rsid w:val="00662E76"/>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12F"/>
    <w:rsid w:val="006671FD"/>
    <w:rsid w:val="006672FC"/>
    <w:rsid w:val="0066736D"/>
    <w:rsid w:val="00667A27"/>
    <w:rsid w:val="00670450"/>
    <w:rsid w:val="006704BF"/>
    <w:rsid w:val="00670AD6"/>
    <w:rsid w:val="00670D20"/>
    <w:rsid w:val="00670ECD"/>
    <w:rsid w:val="006710F4"/>
    <w:rsid w:val="00671169"/>
    <w:rsid w:val="006713FE"/>
    <w:rsid w:val="00671773"/>
    <w:rsid w:val="00671C8F"/>
    <w:rsid w:val="006723C8"/>
    <w:rsid w:val="006724CA"/>
    <w:rsid w:val="00672605"/>
    <w:rsid w:val="00672966"/>
    <w:rsid w:val="006729A2"/>
    <w:rsid w:val="00672F44"/>
    <w:rsid w:val="00673201"/>
    <w:rsid w:val="0067330E"/>
    <w:rsid w:val="006735BC"/>
    <w:rsid w:val="006737DD"/>
    <w:rsid w:val="00673BDE"/>
    <w:rsid w:val="00673EB7"/>
    <w:rsid w:val="00673FBF"/>
    <w:rsid w:val="00674460"/>
    <w:rsid w:val="00674474"/>
    <w:rsid w:val="00674E8B"/>
    <w:rsid w:val="0067517B"/>
    <w:rsid w:val="006751EF"/>
    <w:rsid w:val="00675652"/>
    <w:rsid w:val="006757DC"/>
    <w:rsid w:val="0067656D"/>
    <w:rsid w:val="006766AF"/>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D40"/>
    <w:rsid w:val="006A3F94"/>
    <w:rsid w:val="006A4113"/>
    <w:rsid w:val="006A457C"/>
    <w:rsid w:val="006A4584"/>
    <w:rsid w:val="006A484F"/>
    <w:rsid w:val="006A49B5"/>
    <w:rsid w:val="006A5185"/>
    <w:rsid w:val="006A5A45"/>
    <w:rsid w:val="006A5CA3"/>
    <w:rsid w:val="006A5E26"/>
    <w:rsid w:val="006A6725"/>
    <w:rsid w:val="006A6B69"/>
    <w:rsid w:val="006A6CCF"/>
    <w:rsid w:val="006A6CD8"/>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B90"/>
    <w:rsid w:val="006B3E55"/>
    <w:rsid w:val="006B4566"/>
    <w:rsid w:val="006B460F"/>
    <w:rsid w:val="006B4B53"/>
    <w:rsid w:val="006B4D4E"/>
    <w:rsid w:val="006B63A2"/>
    <w:rsid w:val="006B6AD0"/>
    <w:rsid w:val="006B6BA3"/>
    <w:rsid w:val="006B6C95"/>
    <w:rsid w:val="006B725C"/>
    <w:rsid w:val="006B785D"/>
    <w:rsid w:val="006B7864"/>
    <w:rsid w:val="006B789D"/>
    <w:rsid w:val="006B7953"/>
    <w:rsid w:val="006C0079"/>
    <w:rsid w:val="006C02E3"/>
    <w:rsid w:val="006C03B2"/>
    <w:rsid w:val="006C09DD"/>
    <w:rsid w:val="006C0A1A"/>
    <w:rsid w:val="006C10B4"/>
    <w:rsid w:val="006C15C4"/>
    <w:rsid w:val="006C18F3"/>
    <w:rsid w:val="006C1B3F"/>
    <w:rsid w:val="006C2113"/>
    <w:rsid w:val="006C27DA"/>
    <w:rsid w:val="006C2CDB"/>
    <w:rsid w:val="006C3009"/>
    <w:rsid w:val="006C375B"/>
    <w:rsid w:val="006C377A"/>
    <w:rsid w:val="006C3EF2"/>
    <w:rsid w:val="006C3F40"/>
    <w:rsid w:val="006C44D3"/>
    <w:rsid w:val="006C45C1"/>
    <w:rsid w:val="006C47EE"/>
    <w:rsid w:val="006C4B0F"/>
    <w:rsid w:val="006C4B11"/>
    <w:rsid w:val="006C4D69"/>
    <w:rsid w:val="006C4DE2"/>
    <w:rsid w:val="006C5023"/>
    <w:rsid w:val="006C50C3"/>
    <w:rsid w:val="006C50D3"/>
    <w:rsid w:val="006C5215"/>
    <w:rsid w:val="006C566C"/>
    <w:rsid w:val="006C57EC"/>
    <w:rsid w:val="006C5A4C"/>
    <w:rsid w:val="006C5B51"/>
    <w:rsid w:val="006C5C20"/>
    <w:rsid w:val="006C5FF1"/>
    <w:rsid w:val="006C6253"/>
    <w:rsid w:val="006C6287"/>
    <w:rsid w:val="006C6649"/>
    <w:rsid w:val="006C677C"/>
    <w:rsid w:val="006C6E76"/>
    <w:rsid w:val="006C6E92"/>
    <w:rsid w:val="006C6FF5"/>
    <w:rsid w:val="006C7428"/>
    <w:rsid w:val="006C75C9"/>
    <w:rsid w:val="006D0233"/>
    <w:rsid w:val="006D03CD"/>
    <w:rsid w:val="006D08A7"/>
    <w:rsid w:val="006D0A70"/>
    <w:rsid w:val="006D0AD9"/>
    <w:rsid w:val="006D0B57"/>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CBD"/>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1861"/>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FE9"/>
    <w:rsid w:val="006E6043"/>
    <w:rsid w:val="006E6311"/>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3E6"/>
    <w:rsid w:val="006F1D86"/>
    <w:rsid w:val="006F22CB"/>
    <w:rsid w:val="006F291E"/>
    <w:rsid w:val="006F2E21"/>
    <w:rsid w:val="006F3052"/>
    <w:rsid w:val="006F314D"/>
    <w:rsid w:val="006F35F1"/>
    <w:rsid w:val="006F3738"/>
    <w:rsid w:val="006F3B01"/>
    <w:rsid w:val="006F3BDF"/>
    <w:rsid w:val="006F4072"/>
    <w:rsid w:val="006F4189"/>
    <w:rsid w:val="006F45CB"/>
    <w:rsid w:val="006F4A19"/>
    <w:rsid w:val="006F557B"/>
    <w:rsid w:val="006F5B41"/>
    <w:rsid w:val="006F6689"/>
    <w:rsid w:val="006F6740"/>
    <w:rsid w:val="006F6C5E"/>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2E6B"/>
    <w:rsid w:val="007034BC"/>
    <w:rsid w:val="007035F6"/>
    <w:rsid w:val="007036E5"/>
    <w:rsid w:val="00703D58"/>
    <w:rsid w:val="00704266"/>
    <w:rsid w:val="007043B3"/>
    <w:rsid w:val="007044C2"/>
    <w:rsid w:val="007047A7"/>
    <w:rsid w:val="00704A33"/>
    <w:rsid w:val="00704DEB"/>
    <w:rsid w:val="00705584"/>
    <w:rsid w:val="00705B3B"/>
    <w:rsid w:val="00705C6C"/>
    <w:rsid w:val="00705E96"/>
    <w:rsid w:val="00706E08"/>
    <w:rsid w:val="00706F3F"/>
    <w:rsid w:val="0070711F"/>
    <w:rsid w:val="0070743B"/>
    <w:rsid w:val="0070796A"/>
    <w:rsid w:val="00707A89"/>
    <w:rsid w:val="007101EE"/>
    <w:rsid w:val="00710839"/>
    <w:rsid w:val="00710905"/>
    <w:rsid w:val="00710994"/>
    <w:rsid w:val="007109C5"/>
    <w:rsid w:val="007109CD"/>
    <w:rsid w:val="00710A3E"/>
    <w:rsid w:val="00710BCF"/>
    <w:rsid w:val="00710D33"/>
    <w:rsid w:val="00710E31"/>
    <w:rsid w:val="007110FE"/>
    <w:rsid w:val="00711366"/>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037"/>
    <w:rsid w:val="007162F2"/>
    <w:rsid w:val="007163BF"/>
    <w:rsid w:val="0071649C"/>
    <w:rsid w:val="00716528"/>
    <w:rsid w:val="007166E4"/>
    <w:rsid w:val="00716FC0"/>
    <w:rsid w:val="00717267"/>
    <w:rsid w:val="007178EE"/>
    <w:rsid w:val="00717B0A"/>
    <w:rsid w:val="00720759"/>
    <w:rsid w:val="007208FF"/>
    <w:rsid w:val="00720BD4"/>
    <w:rsid w:val="00720D16"/>
    <w:rsid w:val="00720F2A"/>
    <w:rsid w:val="00721011"/>
    <w:rsid w:val="0072116F"/>
    <w:rsid w:val="007215A9"/>
    <w:rsid w:val="007215BF"/>
    <w:rsid w:val="007218A9"/>
    <w:rsid w:val="0072190B"/>
    <w:rsid w:val="00721965"/>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75D0"/>
    <w:rsid w:val="00727E9F"/>
    <w:rsid w:val="00730302"/>
    <w:rsid w:val="00730E1C"/>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7DB"/>
    <w:rsid w:val="00743867"/>
    <w:rsid w:val="00744055"/>
    <w:rsid w:val="0074460B"/>
    <w:rsid w:val="00744FB1"/>
    <w:rsid w:val="00745307"/>
    <w:rsid w:val="0074576E"/>
    <w:rsid w:val="00745EBB"/>
    <w:rsid w:val="00746167"/>
    <w:rsid w:val="00746199"/>
    <w:rsid w:val="007462A6"/>
    <w:rsid w:val="0074644A"/>
    <w:rsid w:val="007464E7"/>
    <w:rsid w:val="0074714C"/>
    <w:rsid w:val="0074723F"/>
    <w:rsid w:val="00747446"/>
    <w:rsid w:val="0074769D"/>
    <w:rsid w:val="00747BD8"/>
    <w:rsid w:val="00747E09"/>
    <w:rsid w:val="00747E4C"/>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AFB"/>
    <w:rsid w:val="00753B0F"/>
    <w:rsid w:val="00753B9D"/>
    <w:rsid w:val="00753F01"/>
    <w:rsid w:val="0075412E"/>
    <w:rsid w:val="0075452E"/>
    <w:rsid w:val="00754D64"/>
    <w:rsid w:val="00754EDC"/>
    <w:rsid w:val="00755009"/>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237"/>
    <w:rsid w:val="00780516"/>
    <w:rsid w:val="00780593"/>
    <w:rsid w:val="00780657"/>
    <w:rsid w:val="00780980"/>
    <w:rsid w:val="007809E1"/>
    <w:rsid w:val="00780D72"/>
    <w:rsid w:val="00780E98"/>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CEB"/>
    <w:rsid w:val="00785E2D"/>
    <w:rsid w:val="007861D1"/>
    <w:rsid w:val="00786272"/>
    <w:rsid w:val="007864B2"/>
    <w:rsid w:val="007864DC"/>
    <w:rsid w:val="00786613"/>
    <w:rsid w:val="00786620"/>
    <w:rsid w:val="007868B7"/>
    <w:rsid w:val="00786BC0"/>
    <w:rsid w:val="0078756D"/>
    <w:rsid w:val="007875C4"/>
    <w:rsid w:val="00787736"/>
    <w:rsid w:val="00787977"/>
    <w:rsid w:val="00787A55"/>
    <w:rsid w:val="00787FF1"/>
    <w:rsid w:val="00790270"/>
    <w:rsid w:val="00790D4A"/>
    <w:rsid w:val="00790E7E"/>
    <w:rsid w:val="00791040"/>
    <w:rsid w:val="007913A8"/>
    <w:rsid w:val="007916D2"/>
    <w:rsid w:val="00791ADE"/>
    <w:rsid w:val="00791BEA"/>
    <w:rsid w:val="00792486"/>
    <w:rsid w:val="00792690"/>
    <w:rsid w:val="007926B7"/>
    <w:rsid w:val="00792A89"/>
    <w:rsid w:val="00792D23"/>
    <w:rsid w:val="00792ECC"/>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84"/>
    <w:rsid w:val="007A4AF1"/>
    <w:rsid w:val="007A5288"/>
    <w:rsid w:val="007A618D"/>
    <w:rsid w:val="007A61A3"/>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97F"/>
    <w:rsid w:val="007B6B11"/>
    <w:rsid w:val="007B74C5"/>
    <w:rsid w:val="007B7A26"/>
    <w:rsid w:val="007B7A2C"/>
    <w:rsid w:val="007C0880"/>
    <w:rsid w:val="007C0BD2"/>
    <w:rsid w:val="007C0CF6"/>
    <w:rsid w:val="007C0E34"/>
    <w:rsid w:val="007C0F3A"/>
    <w:rsid w:val="007C1065"/>
    <w:rsid w:val="007C11F7"/>
    <w:rsid w:val="007C1537"/>
    <w:rsid w:val="007C1B94"/>
    <w:rsid w:val="007C2A39"/>
    <w:rsid w:val="007C3CF0"/>
    <w:rsid w:val="007C3D88"/>
    <w:rsid w:val="007C3F14"/>
    <w:rsid w:val="007C4F26"/>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2BDA"/>
    <w:rsid w:val="007D2D50"/>
    <w:rsid w:val="007D357E"/>
    <w:rsid w:val="007D3889"/>
    <w:rsid w:val="007D39A2"/>
    <w:rsid w:val="007D39D7"/>
    <w:rsid w:val="007D3A84"/>
    <w:rsid w:val="007D4093"/>
    <w:rsid w:val="007D48B7"/>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1ED2"/>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1CA"/>
    <w:rsid w:val="007E63EB"/>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1D49"/>
    <w:rsid w:val="007F22A5"/>
    <w:rsid w:val="007F2771"/>
    <w:rsid w:val="007F2807"/>
    <w:rsid w:val="007F2DBB"/>
    <w:rsid w:val="007F2ED4"/>
    <w:rsid w:val="007F325B"/>
    <w:rsid w:val="007F3FB0"/>
    <w:rsid w:val="007F43A9"/>
    <w:rsid w:val="007F5608"/>
    <w:rsid w:val="007F5720"/>
    <w:rsid w:val="007F5874"/>
    <w:rsid w:val="007F5D4A"/>
    <w:rsid w:val="007F6562"/>
    <w:rsid w:val="007F65F2"/>
    <w:rsid w:val="007F69AF"/>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FBC"/>
    <w:rsid w:val="008020DC"/>
    <w:rsid w:val="008021CF"/>
    <w:rsid w:val="00802410"/>
    <w:rsid w:val="008026BB"/>
    <w:rsid w:val="00803A20"/>
    <w:rsid w:val="00803E2E"/>
    <w:rsid w:val="008041E1"/>
    <w:rsid w:val="00804437"/>
    <w:rsid w:val="0080446A"/>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2E55"/>
    <w:rsid w:val="0081389D"/>
    <w:rsid w:val="00813CE0"/>
    <w:rsid w:val="0081433F"/>
    <w:rsid w:val="008143A0"/>
    <w:rsid w:val="00814593"/>
    <w:rsid w:val="00814834"/>
    <w:rsid w:val="00814A14"/>
    <w:rsid w:val="00814B38"/>
    <w:rsid w:val="00814B65"/>
    <w:rsid w:val="00814C34"/>
    <w:rsid w:val="00814CD5"/>
    <w:rsid w:val="00814D2B"/>
    <w:rsid w:val="008154B6"/>
    <w:rsid w:val="008155E8"/>
    <w:rsid w:val="008155ED"/>
    <w:rsid w:val="00815706"/>
    <w:rsid w:val="008158CF"/>
    <w:rsid w:val="00815E33"/>
    <w:rsid w:val="00815E46"/>
    <w:rsid w:val="00815F85"/>
    <w:rsid w:val="00816654"/>
    <w:rsid w:val="00816A54"/>
    <w:rsid w:val="00816AA4"/>
    <w:rsid w:val="00816B73"/>
    <w:rsid w:val="00816D94"/>
    <w:rsid w:val="00816F5B"/>
    <w:rsid w:val="00817508"/>
    <w:rsid w:val="008176CB"/>
    <w:rsid w:val="0081787C"/>
    <w:rsid w:val="008178B3"/>
    <w:rsid w:val="008178CB"/>
    <w:rsid w:val="00817B13"/>
    <w:rsid w:val="00817B8F"/>
    <w:rsid w:val="00817C50"/>
    <w:rsid w:val="00817C96"/>
    <w:rsid w:val="00817D2A"/>
    <w:rsid w:val="00817F27"/>
    <w:rsid w:val="008202C0"/>
    <w:rsid w:val="00820AA0"/>
    <w:rsid w:val="00820DF1"/>
    <w:rsid w:val="0082172C"/>
    <w:rsid w:val="00821992"/>
    <w:rsid w:val="00821D8A"/>
    <w:rsid w:val="0082266A"/>
    <w:rsid w:val="00822C92"/>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374"/>
    <w:rsid w:val="00851B22"/>
    <w:rsid w:val="008521C5"/>
    <w:rsid w:val="00852338"/>
    <w:rsid w:val="00852F3B"/>
    <w:rsid w:val="00853132"/>
    <w:rsid w:val="00853B16"/>
    <w:rsid w:val="00853B2A"/>
    <w:rsid w:val="00853B65"/>
    <w:rsid w:val="00853C45"/>
    <w:rsid w:val="00853C94"/>
    <w:rsid w:val="00853F11"/>
    <w:rsid w:val="00854090"/>
    <w:rsid w:val="008540E5"/>
    <w:rsid w:val="00854983"/>
    <w:rsid w:val="00854ADC"/>
    <w:rsid w:val="00854B60"/>
    <w:rsid w:val="008554AA"/>
    <w:rsid w:val="00856301"/>
    <w:rsid w:val="00856562"/>
    <w:rsid w:val="008566E7"/>
    <w:rsid w:val="008569DF"/>
    <w:rsid w:val="00856A3A"/>
    <w:rsid w:val="00856E4A"/>
    <w:rsid w:val="00856FF3"/>
    <w:rsid w:val="0085700F"/>
    <w:rsid w:val="0085722A"/>
    <w:rsid w:val="00857434"/>
    <w:rsid w:val="008577BE"/>
    <w:rsid w:val="00857BEB"/>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6F"/>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533"/>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65"/>
    <w:rsid w:val="00877FA3"/>
    <w:rsid w:val="0088011E"/>
    <w:rsid w:val="00880408"/>
    <w:rsid w:val="00880494"/>
    <w:rsid w:val="008804C9"/>
    <w:rsid w:val="0088052B"/>
    <w:rsid w:val="00880B3D"/>
    <w:rsid w:val="00880D84"/>
    <w:rsid w:val="008810DF"/>
    <w:rsid w:val="008810FA"/>
    <w:rsid w:val="00881703"/>
    <w:rsid w:val="00881842"/>
    <w:rsid w:val="00881F28"/>
    <w:rsid w:val="008825EE"/>
    <w:rsid w:val="0088261A"/>
    <w:rsid w:val="00882956"/>
    <w:rsid w:val="00882BB1"/>
    <w:rsid w:val="00883004"/>
    <w:rsid w:val="008831C9"/>
    <w:rsid w:val="00883D18"/>
    <w:rsid w:val="00883D70"/>
    <w:rsid w:val="00883ED6"/>
    <w:rsid w:val="00883F8F"/>
    <w:rsid w:val="008841D5"/>
    <w:rsid w:val="00884255"/>
    <w:rsid w:val="0088425B"/>
    <w:rsid w:val="00884712"/>
    <w:rsid w:val="00885037"/>
    <w:rsid w:val="0088574A"/>
    <w:rsid w:val="0088579F"/>
    <w:rsid w:val="0088599D"/>
    <w:rsid w:val="00885D5D"/>
    <w:rsid w:val="00885E18"/>
    <w:rsid w:val="00885F46"/>
    <w:rsid w:val="00886116"/>
    <w:rsid w:val="0088651F"/>
    <w:rsid w:val="00887184"/>
    <w:rsid w:val="008873A5"/>
    <w:rsid w:val="00887771"/>
    <w:rsid w:val="00887A19"/>
    <w:rsid w:val="00887F2E"/>
    <w:rsid w:val="0089035C"/>
    <w:rsid w:val="008907B2"/>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4EF"/>
    <w:rsid w:val="00893B3B"/>
    <w:rsid w:val="00894304"/>
    <w:rsid w:val="008946BB"/>
    <w:rsid w:val="00894C16"/>
    <w:rsid w:val="00894C3B"/>
    <w:rsid w:val="00894D6C"/>
    <w:rsid w:val="00894FEF"/>
    <w:rsid w:val="00895243"/>
    <w:rsid w:val="008953FF"/>
    <w:rsid w:val="00895713"/>
    <w:rsid w:val="008959CA"/>
    <w:rsid w:val="00895A0C"/>
    <w:rsid w:val="0089622F"/>
    <w:rsid w:val="00896A6F"/>
    <w:rsid w:val="00896D10"/>
    <w:rsid w:val="00896DF5"/>
    <w:rsid w:val="008970EB"/>
    <w:rsid w:val="00897D5E"/>
    <w:rsid w:val="008A0019"/>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0"/>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689E"/>
    <w:rsid w:val="008A718A"/>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0A1"/>
    <w:rsid w:val="008B1245"/>
    <w:rsid w:val="008B130E"/>
    <w:rsid w:val="008B1651"/>
    <w:rsid w:val="008B175A"/>
    <w:rsid w:val="008B1797"/>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4ECE"/>
    <w:rsid w:val="008B50A1"/>
    <w:rsid w:val="008B5577"/>
    <w:rsid w:val="008B56A4"/>
    <w:rsid w:val="008B60E9"/>
    <w:rsid w:val="008B60ED"/>
    <w:rsid w:val="008B614C"/>
    <w:rsid w:val="008B653C"/>
    <w:rsid w:val="008B6E5C"/>
    <w:rsid w:val="008B739E"/>
    <w:rsid w:val="008B766A"/>
    <w:rsid w:val="008B7A0E"/>
    <w:rsid w:val="008B7BD4"/>
    <w:rsid w:val="008B7C2E"/>
    <w:rsid w:val="008B7C87"/>
    <w:rsid w:val="008B7E5B"/>
    <w:rsid w:val="008C022D"/>
    <w:rsid w:val="008C0431"/>
    <w:rsid w:val="008C1ABE"/>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7A1"/>
    <w:rsid w:val="008C6C7A"/>
    <w:rsid w:val="008C6F4F"/>
    <w:rsid w:val="008C74CC"/>
    <w:rsid w:val="008C74F9"/>
    <w:rsid w:val="008C7D37"/>
    <w:rsid w:val="008C7E30"/>
    <w:rsid w:val="008C7F77"/>
    <w:rsid w:val="008D0083"/>
    <w:rsid w:val="008D02CB"/>
    <w:rsid w:val="008D0459"/>
    <w:rsid w:val="008D05D2"/>
    <w:rsid w:val="008D0ECB"/>
    <w:rsid w:val="008D1220"/>
    <w:rsid w:val="008D13DC"/>
    <w:rsid w:val="008D149D"/>
    <w:rsid w:val="008D1D2C"/>
    <w:rsid w:val="008D1E23"/>
    <w:rsid w:val="008D2461"/>
    <w:rsid w:val="008D2ABA"/>
    <w:rsid w:val="008D2D60"/>
    <w:rsid w:val="008D3208"/>
    <w:rsid w:val="008D382D"/>
    <w:rsid w:val="008D3CD6"/>
    <w:rsid w:val="008D3F21"/>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006"/>
    <w:rsid w:val="008E1217"/>
    <w:rsid w:val="008E174C"/>
    <w:rsid w:val="008E1CFE"/>
    <w:rsid w:val="008E1FDF"/>
    <w:rsid w:val="008E2051"/>
    <w:rsid w:val="008E20EC"/>
    <w:rsid w:val="008E2562"/>
    <w:rsid w:val="008E290D"/>
    <w:rsid w:val="008E2AE1"/>
    <w:rsid w:val="008E2B47"/>
    <w:rsid w:val="008E2C59"/>
    <w:rsid w:val="008E329C"/>
    <w:rsid w:val="008E35C0"/>
    <w:rsid w:val="008E3737"/>
    <w:rsid w:val="008E378A"/>
    <w:rsid w:val="008E388C"/>
    <w:rsid w:val="008E3F52"/>
    <w:rsid w:val="008E412D"/>
    <w:rsid w:val="008E427C"/>
    <w:rsid w:val="008E451A"/>
    <w:rsid w:val="008E4718"/>
    <w:rsid w:val="008E4820"/>
    <w:rsid w:val="008E494E"/>
    <w:rsid w:val="008E5B5F"/>
    <w:rsid w:val="008E5D5A"/>
    <w:rsid w:val="008E5EED"/>
    <w:rsid w:val="008E5F90"/>
    <w:rsid w:val="008E60B3"/>
    <w:rsid w:val="008E6333"/>
    <w:rsid w:val="008E6658"/>
    <w:rsid w:val="008E6788"/>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37D"/>
    <w:rsid w:val="008F6649"/>
    <w:rsid w:val="008F6CD1"/>
    <w:rsid w:val="008F7069"/>
    <w:rsid w:val="008F74EA"/>
    <w:rsid w:val="008F74ED"/>
    <w:rsid w:val="008F759D"/>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5C70"/>
    <w:rsid w:val="00906100"/>
    <w:rsid w:val="009061A5"/>
    <w:rsid w:val="00906435"/>
    <w:rsid w:val="009067B8"/>
    <w:rsid w:val="00906EED"/>
    <w:rsid w:val="00907071"/>
    <w:rsid w:val="0090715C"/>
    <w:rsid w:val="00907297"/>
    <w:rsid w:val="0090774C"/>
    <w:rsid w:val="00907829"/>
    <w:rsid w:val="009102BE"/>
    <w:rsid w:val="0091080C"/>
    <w:rsid w:val="009108A7"/>
    <w:rsid w:val="00910ED6"/>
    <w:rsid w:val="00911638"/>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FC7"/>
    <w:rsid w:val="00917274"/>
    <w:rsid w:val="00920D5C"/>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30305"/>
    <w:rsid w:val="0093047C"/>
    <w:rsid w:val="0093063D"/>
    <w:rsid w:val="009306CA"/>
    <w:rsid w:val="00930A35"/>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AC7"/>
    <w:rsid w:val="00937D15"/>
    <w:rsid w:val="00937FB5"/>
    <w:rsid w:val="00940191"/>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6AA"/>
    <w:rsid w:val="00943D09"/>
    <w:rsid w:val="00943D28"/>
    <w:rsid w:val="009440F3"/>
    <w:rsid w:val="00944202"/>
    <w:rsid w:val="00944335"/>
    <w:rsid w:val="00944710"/>
    <w:rsid w:val="0094480B"/>
    <w:rsid w:val="00944AF4"/>
    <w:rsid w:val="00944D54"/>
    <w:rsid w:val="00944F7E"/>
    <w:rsid w:val="0094564D"/>
    <w:rsid w:val="00945E49"/>
    <w:rsid w:val="00945EC7"/>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1FCC"/>
    <w:rsid w:val="00982066"/>
    <w:rsid w:val="009822AF"/>
    <w:rsid w:val="009823A3"/>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4E1D"/>
    <w:rsid w:val="0099507E"/>
    <w:rsid w:val="00995360"/>
    <w:rsid w:val="009954AD"/>
    <w:rsid w:val="00995581"/>
    <w:rsid w:val="00995CE6"/>
    <w:rsid w:val="00995D7A"/>
    <w:rsid w:val="00996546"/>
    <w:rsid w:val="00996A8B"/>
    <w:rsid w:val="00996CD1"/>
    <w:rsid w:val="00996CD4"/>
    <w:rsid w:val="0099713E"/>
    <w:rsid w:val="0099731A"/>
    <w:rsid w:val="009974B1"/>
    <w:rsid w:val="009979D6"/>
    <w:rsid w:val="00997CA3"/>
    <w:rsid w:val="009A0212"/>
    <w:rsid w:val="009A031F"/>
    <w:rsid w:val="009A041C"/>
    <w:rsid w:val="009A072E"/>
    <w:rsid w:val="009A12E2"/>
    <w:rsid w:val="009A1963"/>
    <w:rsid w:val="009A1E77"/>
    <w:rsid w:val="009A1FBC"/>
    <w:rsid w:val="009A20C4"/>
    <w:rsid w:val="009A20F1"/>
    <w:rsid w:val="009A2180"/>
    <w:rsid w:val="009A229D"/>
    <w:rsid w:val="009A246A"/>
    <w:rsid w:val="009A2615"/>
    <w:rsid w:val="009A2817"/>
    <w:rsid w:val="009A2E5D"/>
    <w:rsid w:val="009A3183"/>
    <w:rsid w:val="009A328D"/>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8D1"/>
    <w:rsid w:val="009A7A99"/>
    <w:rsid w:val="009A7E57"/>
    <w:rsid w:val="009B003C"/>
    <w:rsid w:val="009B0097"/>
    <w:rsid w:val="009B10C5"/>
    <w:rsid w:val="009B112A"/>
    <w:rsid w:val="009B25DC"/>
    <w:rsid w:val="009B281D"/>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7833"/>
    <w:rsid w:val="009B7BB7"/>
    <w:rsid w:val="009B7CBA"/>
    <w:rsid w:val="009B7F7E"/>
    <w:rsid w:val="009B7FFA"/>
    <w:rsid w:val="009C00EF"/>
    <w:rsid w:val="009C01D2"/>
    <w:rsid w:val="009C01D3"/>
    <w:rsid w:val="009C080A"/>
    <w:rsid w:val="009C098E"/>
    <w:rsid w:val="009C0BC1"/>
    <w:rsid w:val="009C0C5D"/>
    <w:rsid w:val="009C0D57"/>
    <w:rsid w:val="009C0DBE"/>
    <w:rsid w:val="009C10DF"/>
    <w:rsid w:val="009C159E"/>
    <w:rsid w:val="009C163E"/>
    <w:rsid w:val="009C1A35"/>
    <w:rsid w:val="009C1C46"/>
    <w:rsid w:val="009C1D4B"/>
    <w:rsid w:val="009C1E0C"/>
    <w:rsid w:val="009C218E"/>
    <w:rsid w:val="009C281C"/>
    <w:rsid w:val="009C3358"/>
    <w:rsid w:val="009C3D88"/>
    <w:rsid w:val="009C40E3"/>
    <w:rsid w:val="009C45A3"/>
    <w:rsid w:val="009C4EF7"/>
    <w:rsid w:val="009C520B"/>
    <w:rsid w:val="009C528F"/>
    <w:rsid w:val="009C52FB"/>
    <w:rsid w:val="009C5538"/>
    <w:rsid w:val="009C56E7"/>
    <w:rsid w:val="009C5785"/>
    <w:rsid w:val="009C5874"/>
    <w:rsid w:val="009C5CF0"/>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6388"/>
    <w:rsid w:val="009D75A4"/>
    <w:rsid w:val="009D766D"/>
    <w:rsid w:val="009D7DD5"/>
    <w:rsid w:val="009E00D4"/>
    <w:rsid w:val="009E06AD"/>
    <w:rsid w:val="009E11A9"/>
    <w:rsid w:val="009E176B"/>
    <w:rsid w:val="009E1957"/>
    <w:rsid w:val="009E1991"/>
    <w:rsid w:val="009E1D4A"/>
    <w:rsid w:val="009E1E13"/>
    <w:rsid w:val="009E1F70"/>
    <w:rsid w:val="009E1FFC"/>
    <w:rsid w:val="009E2787"/>
    <w:rsid w:val="009E2F97"/>
    <w:rsid w:val="009E3235"/>
    <w:rsid w:val="009E3790"/>
    <w:rsid w:val="009E438D"/>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65A"/>
    <w:rsid w:val="009F4834"/>
    <w:rsid w:val="009F4F05"/>
    <w:rsid w:val="009F5606"/>
    <w:rsid w:val="009F59DA"/>
    <w:rsid w:val="009F5CA4"/>
    <w:rsid w:val="009F5DD3"/>
    <w:rsid w:val="009F6410"/>
    <w:rsid w:val="009F6457"/>
    <w:rsid w:val="009F669B"/>
    <w:rsid w:val="009F66DF"/>
    <w:rsid w:val="009F6DF5"/>
    <w:rsid w:val="009F7105"/>
    <w:rsid w:val="009F7169"/>
    <w:rsid w:val="009F76CB"/>
    <w:rsid w:val="009F7883"/>
    <w:rsid w:val="00A00374"/>
    <w:rsid w:val="00A00519"/>
    <w:rsid w:val="00A00892"/>
    <w:rsid w:val="00A00E09"/>
    <w:rsid w:val="00A01006"/>
    <w:rsid w:val="00A011C6"/>
    <w:rsid w:val="00A01EA2"/>
    <w:rsid w:val="00A0267E"/>
    <w:rsid w:val="00A02A7C"/>
    <w:rsid w:val="00A02B26"/>
    <w:rsid w:val="00A0335A"/>
    <w:rsid w:val="00A03893"/>
    <w:rsid w:val="00A0394B"/>
    <w:rsid w:val="00A03CC8"/>
    <w:rsid w:val="00A0404C"/>
    <w:rsid w:val="00A044F4"/>
    <w:rsid w:val="00A04541"/>
    <w:rsid w:val="00A0482A"/>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2AD"/>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F9A"/>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4F9"/>
    <w:rsid w:val="00A2583E"/>
    <w:rsid w:val="00A25A28"/>
    <w:rsid w:val="00A25F8A"/>
    <w:rsid w:val="00A261E4"/>
    <w:rsid w:val="00A26386"/>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456"/>
    <w:rsid w:val="00A34A25"/>
    <w:rsid w:val="00A34F84"/>
    <w:rsid w:val="00A34FD0"/>
    <w:rsid w:val="00A35735"/>
    <w:rsid w:val="00A35A0B"/>
    <w:rsid w:val="00A35C7B"/>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1AAC"/>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26B"/>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0F63"/>
    <w:rsid w:val="00A511FB"/>
    <w:rsid w:val="00A514EB"/>
    <w:rsid w:val="00A5171C"/>
    <w:rsid w:val="00A51EB9"/>
    <w:rsid w:val="00A521E0"/>
    <w:rsid w:val="00A52928"/>
    <w:rsid w:val="00A52B0A"/>
    <w:rsid w:val="00A52D1E"/>
    <w:rsid w:val="00A53831"/>
    <w:rsid w:val="00A544BF"/>
    <w:rsid w:val="00A5484C"/>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BC2"/>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2DB"/>
    <w:rsid w:val="00A62953"/>
    <w:rsid w:val="00A62961"/>
    <w:rsid w:val="00A62977"/>
    <w:rsid w:val="00A62D25"/>
    <w:rsid w:val="00A630F5"/>
    <w:rsid w:val="00A633A4"/>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1F0"/>
    <w:rsid w:val="00A6681D"/>
    <w:rsid w:val="00A66885"/>
    <w:rsid w:val="00A66A5A"/>
    <w:rsid w:val="00A6736A"/>
    <w:rsid w:val="00A677C1"/>
    <w:rsid w:val="00A6788F"/>
    <w:rsid w:val="00A67A8E"/>
    <w:rsid w:val="00A67AC6"/>
    <w:rsid w:val="00A70A35"/>
    <w:rsid w:val="00A7141F"/>
    <w:rsid w:val="00A71611"/>
    <w:rsid w:val="00A71CDC"/>
    <w:rsid w:val="00A71D6B"/>
    <w:rsid w:val="00A723F7"/>
    <w:rsid w:val="00A72CE0"/>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5EC"/>
    <w:rsid w:val="00A77960"/>
    <w:rsid w:val="00A77C0E"/>
    <w:rsid w:val="00A806B0"/>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87E63"/>
    <w:rsid w:val="00A9018C"/>
    <w:rsid w:val="00A90218"/>
    <w:rsid w:val="00A905F1"/>
    <w:rsid w:val="00A90E27"/>
    <w:rsid w:val="00A91218"/>
    <w:rsid w:val="00A913A9"/>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80B"/>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7DF"/>
    <w:rsid w:val="00AA0ABC"/>
    <w:rsid w:val="00AA0C4F"/>
    <w:rsid w:val="00AA158B"/>
    <w:rsid w:val="00AA1D12"/>
    <w:rsid w:val="00AA1DD6"/>
    <w:rsid w:val="00AA1EEC"/>
    <w:rsid w:val="00AA210C"/>
    <w:rsid w:val="00AA24B4"/>
    <w:rsid w:val="00AA29F2"/>
    <w:rsid w:val="00AA2CD8"/>
    <w:rsid w:val="00AA2D01"/>
    <w:rsid w:val="00AA30A2"/>
    <w:rsid w:val="00AA34E4"/>
    <w:rsid w:val="00AA3927"/>
    <w:rsid w:val="00AA3B44"/>
    <w:rsid w:val="00AA3FF1"/>
    <w:rsid w:val="00AA461D"/>
    <w:rsid w:val="00AA4757"/>
    <w:rsid w:val="00AA4B1B"/>
    <w:rsid w:val="00AA4E54"/>
    <w:rsid w:val="00AA5584"/>
    <w:rsid w:val="00AA5A02"/>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E26"/>
    <w:rsid w:val="00AD1F06"/>
    <w:rsid w:val="00AD1F93"/>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F5A"/>
    <w:rsid w:val="00AD6C7F"/>
    <w:rsid w:val="00AD6F0D"/>
    <w:rsid w:val="00AD70C9"/>
    <w:rsid w:val="00AD732B"/>
    <w:rsid w:val="00AD75A6"/>
    <w:rsid w:val="00AD7927"/>
    <w:rsid w:val="00AD7B75"/>
    <w:rsid w:val="00AD7CD8"/>
    <w:rsid w:val="00AE051E"/>
    <w:rsid w:val="00AE0D23"/>
    <w:rsid w:val="00AE0E9E"/>
    <w:rsid w:val="00AE1418"/>
    <w:rsid w:val="00AE14B7"/>
    <w:rsid w:val="00AE1C33"/>
    <w:rsid w:val="00AE2205"/>
    <w:rsid w:val="00AE232B"/>
    <w:rsid w:val="00AE29A6"/>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992"/>
    <w:rsid w:val="00AE7E0E"/>
    <w:rsid w:val="00AE7FA9"/>
    <w:rsid w:val="00AF0801"/>
    <w:rsid w:val="00AF09F1"/>
    <w:rsid w:val="00AF11E6"/>
    <w:rsid w:val="00AF13A3"/>
    <w:rsid w:val="00AF13DC"/>
    <w:rsid w:val="00AF1414"/>
    <w:rsid w:val="00AF1C16"/>
    <w:rsid w:val="00AF28B0"/>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1"/>
    <w:rsid w:val="00AF7F09"/>
    <w:rsid w:val="00B001E5"/>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839"/>
    <w:rsid w:val="00B039CE"/>
    <w:rsid w:val="00B03A6A"/>
    <w:rsid w:val="00B03D26"/>
    <w:rsid w:val="00B03E1C"/>
    <w:rsid w:val="00B04D36"/>
    <w:rsid w:val="00B04F11"/>
    <w:rsid w:val="00B052E4"/>
    <w:rsid w:val="00B054CE"/>
    <w:rsid w:val="00B054EB"/>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0FCB"/>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24FD"/>
    <w:rsid w:val="00B233A9"/>
    <w:rsid w:val="00B239CC"/>
    <w:rsid w:val="00B23A73"/>
    <w:rsid w:val="00B23B05"/>
    <w:rsid w:val="00B24059"/>
    <w:rsid w:val="00B2451D"/>
    <w:rsid w:val="00B24B81"/>
    <w:rsid w:val="00B24E7D"/>
    <w:rsid w:val="00B24E98"/>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4D43"/>
    <w:rsid w:val="00B3511C"/>
    <w:rsid w:val="00B3539A"/>
    <w:rsid w:val="00B354BC"/>
    <w:rsid w:val="00B35620"/>
    <w:rsid w:val="00B35643"/>
    <w:rsid w:val="00B35BE5"/>
    <w:rsid w:val="00B35CB3"/>
    <w:rsid w:val="00B35E86"/>
    <w:rsid w:val="00B35F8E"/>
    <w:rsid w:val="00B36F42"/>
    <w:rsid w:val="00B37121"/>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A17"/>
    <w:rsid w:val="00B42B9A"/>
    <w:rsid w:val="00B42F07"/>
    <w:rsid w:val="00B42F58"/>
    <w:rsid w:val="00B430D3"/>
    <w:rsid w:val="00B432D4"/>
    <w:rsid w:val="00B4357E"/>
    <w:rsid w:val="00B437BD"/>
    <w:rsid w:val="00B437EF"/>
    <w:rsid w:val="00B43985"/>
    <w:rsid w:val="00B439FA"/>
    <w:rsid w:val="00B43D4D"/>
    <w:rsid w:val="00B43F04"/>
    <w:rsid w:val="00B440CF"/>
    <w:rsid w:val="00B443C5"/>
    <w:rsid w:val="00B4472F"/>
    <w:rsid w:val="00B4485B"/>
    <w:rsid w:val="00B44E8F"/>
    <w:rsid w:val="00B45029"/>
    <w:rsid w:val="00B4589B"/>
    <w:rsid w:val="00B45A61"/>
    <w:rsid w:val="00B45BD0"/>
    <w:rsid w:val="00B460AA"/>
    <w:rsid w:val="00B462D6"/>
    <w:rsid w:val="00B46BBB"/>
    <w:rsid w:val="00B47784"/>
    <w:rsid w:val="00B4783F"/>
    <w:rsid w:val="00B47CEF"/>
    <w:rsid w:val="00B47F65"/>
    <w:rsid w:val="00B504F7"/>
    <w:rsid w:val="00B51014"/>
    <w:rsid w:val="00B51420"/>
    <w:rsid w:val="00B51526"/>
    <w:rsid w:val="00B51A40"/>
    <w:rsid w:val="00B52242"/>
    <w:rsid w:val="00B522A9"/>
    <w:rsid w:val="00B52559"/>
    <w:rsid w:val="00B52646"/>
    <w:rsid w:val="00B529F2"/>
    <w:rsid w:val="00B52AAD"/>
    <w:rsid w:val="00B52C44"/>
    <w:rsid w:val="00B53EF5"/>
    <w:rsid w:val="00B5405D"/>
    <w:rsid w:val="00B5428C"/>
    <w:rsid w:val="00B5475E"/>
    <w:rsid w:val="00B54989"/>
    <w:rsid w:val="00B54FA3"/>
    <w:rsid w:val="00B553CF"/>
    <w:rsid w:val="00B555B8"/>
    <w:rsid w:val="00B55ACA"/>
    <w:rsid w:val="00B5612F"/>
    <w:rsid w:val="00B566E0"/>
    <w:rsid w:val="00B5685D"/>
    <w:rsid w:val="00B56C84"/>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3D9C"/>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680"/>
    <w:rsid w:val="00B70A49"/>
    <w:rsid w:val="00B70DDA"/>
    <w:rsid w:val="00B70EDB"/>
    <w:rsid w:val="00B71A5D"/>
    <w:rsid w:val="00B72184"/>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39F"/>
    <w:rsid w:val="00B774CC"/>
    <w:rsid w:val="00B77D8A"/>
    <w:rsid w:val="00B77FBB"/>
    <w:rsid w:val="00B8053A"/>
    <w:rsid w:val="00B8053B"/>
    <w:rsid w:val="00B80795"/>
    <w:rsid w:val="00B809F5"/>
    <w:rsid w:val="00B80B2D"/>
    <w:rsid w:val="00B80F5B"/>
    <w:rsid w:val="00B812CD"/>
    <w:rsid w:val="00B81440"/>
    <w:rsid w:val="00B81578"/>
    <w:rsid w:val="00B81684"/>
    <w:rsid w:val="00B817F4"/>
    <w:rsid w:val="00B8206A"/>
    <w:rsid w:val="00B821AB"/>
    <w:rsid w:val="00B827F1"/>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507"/>
    <w:rsid w:val="00B8769E"/>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5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678"/>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A22"/>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4B79"/>
    <w:rsid w:val="00BB5321"/>
    <w:rsid w:val="00BB55E4"/>
    <w:rsid w:val="00BB56F2"/>
    <w:rsid w:val="00BB56F3"/>
    <w:rsid w:val="00BB60F2"/>
    <w:rsid w:val="00BB61C7"/>
    <w:rsid w:val="00BB61DC"/>
    <w:rsid w:val="00BB6431"/>
    <w:rsid w:val="00BB6472"/>
    <w:rsid w:val="00BB64AE"/>
    <w:rsid w:val="00BB68A4"/>
    <w:rsid w:val="00BB6C81"/>
    <w:rsid w:val="00BB6C8C"/>
    <w:rsid w:val="00BB71EC"/>
    <w:rsid w:val="00BB723D"/>
    <w:rsid w:val="00BB724B"/>
    <w:rsid w:val="00BB7634"/>
    <w:rsid w:val="00BB7718"/>
    <w:rsid w:val="00BC0594"/>
    <w:rsid w:val="00BC0A72"/>
    <w:rsid w:val="00BC152B"/>
    <w:rsid w:val="00BC16BF"/>
    <w:rsid w:val="00BC17BC"/>
    <w:rsid w:val="00BC18B2"/>
    <w:rsid w:val="00BC1A03"/>
    <w:rsid w:val="00BC1A99"/>
    <w:rsid w:val="00BC1CDD"/>
    <w:rsid w:val="00BC201A"/>
    <w:rsid w:val="00BC27E0"/>
    <w:rsid w:val="00BC28CB"/>
    <w:rsid w:val="00BC2BC7"/>
    <w:rsid w:val="00BC2C6D"/>
    <w:rsid w:val="00BC2F45"/>
    <w:rsid w:val="00BC321B"/>
    <w:rsid w:val="00BC344E"/>
    <w:rsid w:val="00BC38B8"/>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B6F"/>
    <w:rsid w:val="00BC7DDC"/>
    <w:rsid w:val="00BD013E"/>
    <w:rsid w:val="00BD01AA"/>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156"/>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15E"/>
    <w:rsid w:val="00BE44B4"/>
    <w:rsid w:val="00BE475F"/>
    <w:rsid w:val="00BE5171"/>
    <w:rsid w:val="00BE5519"/>
    <w:rsid w:val="00BE55C6"/>
    <w:rsid w:val="00BE57B1"/>
    <w:rsid w:val="00BE5813"/>
    <w:rsid w:val="00BE5FCD"/>
    <w:rsid w:val="00BE63D5"/>
    <w:rsid w:val="00BE651A"/>
    <w:rsid w:val="00BE65B3"/>
    <w:rsid w:val="00BE6A02"/>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39"/>
    <w:rsid w:val="00BF2372"/>
    <w:rsid w:val="00BF2817"/>
    <w:rsid w:val="00BF28A5"/>
    <w:rsid w:val="00BF312E"/>
    <w:rsid w:val="00BF31B5"/>
    <w:rsid w:val="00BF31CB"/>
    <w:rsid w:val="00BF334F"/>
    <w:rsid w:val="00BF3A41"/>
    <w:rsid w:val="00BF3C10"/>
    <w:rsid w:val="00BF3FFA"/>
    <w:rsid w:val="00BF46F1"/>
    <w:rsid w:val="00BF4B69"/>
    <w:rsid w:val="00BF56A8"/>
    <w:rsid w:val="00BF60E3"/>
    <w:rsid w:val="00BF6C19"/>
    <w:rsid w:val="00BF6C8B"/>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57E0"/>
    <w:rsid w:val="00C05863"/>
    <w:rsid w:val="00C05A81"/>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0D9F"/>
    <w:rsid w:val="00C1114F"/>
    <w:rsid w:val="00C11183"/>
    <w:rsid w:val="00C11197"/>
    <w:rsid w:val="00C1120D"/>
    <w:rsid w:val="00C11354"/>
    <w:rsid w:val="00C11B32"/>
    <w:rsid w:val="00C11C33"/>
    <w:rsid w:val="00C11C73"/>
    <w:rsid w:val="00C11FE5"/>
    <w:rsid w:val="00C11FF6"/>
    <w:rsid w:val="00C124F6"/>
    <w:rsid w:val="00C1252C"/>
    <w:rsid w:val="00C1286D"/>
    <w:rsid w:val="00C12DC5"/>
    <w:rsid w:val="00C12E86"/>
    <w:rsid w:val="00C12EB5"/>
    <w:rsid w:val="00C13504"/>
    <w:rsid w:val="00C13757"/>
    <w:rsid w:val="00C138D2"/>
    <w:rsid w:val="00C13C1B"/>
    <w:rsid w:val="00C13C8A"/>
    <w:rsid w:val="00C13F22"/>
    <w:rsid w:val="00C13F33"/>
    <w:rsid w:val="00C140FE"/>
    <w:rsid w:val="00C141EC"/>
    <w:rsid w:val="00C144B5"/>
    <w:rsid w:val="00C14A2D"/>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E43"/>
    <w:rsid w:val="00C20F77"/>
    <w:rsid w:val="00C20FC7"/>
    <w:rsid w:val="00C218D5"/>
    <w:rsid w:val="00C21A9A"/>
    <w:rsid w:val="00C21B1D"/>
    <w:rsid w:val="00C21C53"/>
    <w:rsid w:val="00C222CF"/>
    <w:rsid w:val="00C232DD"/>
    <w:rsid w:val="00C23989"/>
    <w:rsid w:val="00C23EE8"/>
    <w:rsid w:val="00C2423A"/>
    <w:rsid w:val="00C24CA2"/>
    <w:rsid w:val="00C24EE5"/>
    <w:rsid w:val="00C24F74"/>
    <w:rsid w:val="00C250CF"/>
    <w:rsid w:val="00C2544D"/>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558"/>
    <w:rsid w:val="00C336E5"/>
    <w:rsid w:val="00C339DE"/>
    <w:rsid w:val="00C33A9F"/>
    <w:rsid w:val="00C33AA7"/>
    <w:rsid w:val="00C33D3F"/>
    <w:rsid w:val="00C33DCE"/>
    <w:rsid w:val="00C34010"/>
    <w:rsid w:val="00C3463A"/>
    <w:rsid w:val="00C346BB"/>
    <w:rsid w:val="00C346C1"/>
    <w:rsid w:val="00C34C05"/>
    <w:rsid w:val="00C35659"/>
    <w:rsid w:val="00C3566B"/>
    <w:rsid w:val="00C35675"/>
    <w:rsid w:val="00C35A42"/>
    <w:rsid w:val="00C35B23"/>
    <w:rsid w:val="00C35CFA"/>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14F3"/>
    <w:rsid w:val="00C515CC"/>
    <w:rsid w:val="00C5196E"/>
    <w:rsid w:val="00C51D11"/>
    <w:rsid w:val="00C5257E"/>
    <w:rsid w:val="00C531B4"/>
    <w:rsid w:val="00C532F9"/>
    <w:rsid w:val="00C5393D"/>
    <w:rsid w:val="00C53E22"/>
    <w:rsid w:val="00C544DE"/>
    <w:rsid w:val="00C54757"/>
    <w:rsid w:val="00C54C62"/>
    <w:rsid w:val="00C5553D"/>
    <w:rsid w:val="00C55ADC"/>
    <w:rsid w:val="00C55B02"/>
    <w:rsid w:val="00C55F3A"/>
    <w:rsid w:val="00C56282"/>
    <w:rsid w:val="00C5638E"/>
    <w:rsid w:val="00C56918"/>
    <w:rsid w:val="00C569CA"/>
    <w:rsid w:val="00C56A29"/>
    <w:rsid w:val="00C5707E"/>
    <w:rsid w:val="00C57CC6"/>
    <w:rsid w:val="00C601EB"/>
    <w:rsid w:val="00C60EC1"/>
    <w:rsid w:val="00C61ECD"/>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EDC"/>
    <w:rsid w:val="00C65488"/>
    <w:rsid w:val="00C658B2"/>
    <w:rsid w:val="00C65D24"/>
    <w:rsid w:val="00C65F58"/>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87"/>
    <w:rsid w:val="00C723AF"/>
    <w:rsid w:val="00C7251B"/>
    <w:rsid w:val="00C72EF5"/>
    <w:rsid w:val="00C73102"/>
    <w:rsid w:val="00C73224"/>
    <w:rsid w:val="00C732C5"/>
    <w:rsid w:val="00C73302"/>
    <w:rsid w:val="00C7357D"/>
    <w:rsid w:val="00C73979"/>
    <w:rsid w:val="00C73E3E"/>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279"/>
    <w:rsid w:val="00C80547"/>
    <w:rsid w:val="00C80FD1"/>
    <w:rsid w:val="00C8198E"/>
    <w:rsid w:val="00C81B30"/>
    <w:rsid w:val="00C82387"/>
    <w:rsid w:val="00C82A08"/>
    <w:rsid w:val="00C83E22"/>
    <w:rsid w:val="00C848F2"/>
    <w:rsid w:val="00C85253"/>
    <w:rsid w:val="00C8534D"/>
    <w:rsid w:val="00C86131"/>
    <w:rsid w:val="00C8624E"/>
    <w:rsid w:val="00C86379"/>
    <w:rsid w:val="00C864C3"/>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651"/>
    <w:rsid w:val="00C93B27"/>
    <w:rsid w:val="00C93C3E"/>
    <w:rsid w:val="00C93D37"/>
    <w:rsid w:val="00C94508"/>
    <w:rsid w:val="00C945A6"/>
    <w:rsid w:val="00C945EC"/>
    <w:rsid w:val="00C94AA5"/>
    <w:rsid w:val="00C94C81"/>
    <w:rsid w:val="00C94E45"/>
    <w:rsid w:val="00C95300"/>
    <w:rsid w:val="00C95380"/>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AF1"/>
    <w:rsid w:val="00CA09AA"/>
    <w:rsid w:val="00CA0BAF"/>
    <w:rsid w:val="00CA10AC"/>
    <w:rsid w:val="00CA114D"/>
    <w:rsid w:val="00CA1225"/>
    <w:rsid w:val="00CA18D2"/>
    <w:rsid w:val="00CA2919"/>
    <w:rsid w:val="00CA2A7E"/>
    <w:rsid w:val="00CA2B09"/>
    <w:rsid w:val="00CA2C56"/>
    <w:rsid w:val="00CA2E5D"/>
    <w:rsid w:val="00CA3860"/>
    <w:rsid w:val="00CA48F7"/>
    <w:rsid w:val="00CA4A3F"/>
    <w:rsid w:val="00CA4C14"/>
    <w:rsid w:val="00CA4FE7"/>
    <w:rsid w:val="00CA51A0"/>
    <w:rsid w:val="00CA572F"/>
    <w:rsid w:val="00CA58B2"/>
    <w:rsid w:val="00CA5BEE"/>
    <w:rsid w:val="00CA5EB2"/>
    <w:rsid w:val="00CA6121"/>
    <w:rsid w:val="00CA6164"/>
    <w:rsid w:val="00CA63C6"/>
    <w:rsid w:val="00CA6435"/>
    <w:rsid w:val="00CA669B"/>
    <w:rsid w:val="00CA73B2"/>
    <w:rsid w:val="00CA74E8"/>
    <w:rsid w:val="00CA765C"/>
    <w:rsid w:val="00CA7EE9"/>
    <w:rsid w:val="00CB016A"/>
    <w:rsid w:val="00CB047F"/>
    <w:rsid w:val="00CB0C2A"/>
    <w:rsid w:val="00CB11BD"/>
    <w:rsid w:val="00CB1368"/>
    <w:rsid w:val="00CB1F2A"/>
    <w:rsid w:val="00CB2836"/>
    <w:rsid w:val="00CB2F65"/>
    <w:rsid w:val="00CB4156"/>
    <w:rsid w:val="00CB480A"/>
    <w:rsid w:val="00CB4FA5"/>
    <w:rsid w:val="00CB558B"/>
    <w:rsid w:val="00CB5751"/>
    <w:rsid w:val="00CB58DD"/>
    <w:rsid w:val="00CB5A90"/>
    <w:rsid w:val="00CB5A9F"/>
    <w:rsid w:val="00CB5EF8"/>
    <w:rsid w:val="00CB6343"/>
    <w:rsid w:val="00CB6590"/>
    <w:rsid w:val="00CB68B3"/>
    <w:rsid w:val="00CB68CD"/>
    <w:rsid w:val="00CB6AF4"/>
    <w:rsid w:val="00CB6F13"/>
    <w:rsid w:val="00CB6F9E"/>
    <w:rsid w:val="00CB7648"/>
    <w:rsid w:val="00CB77AE"/>
    <w:rsid w:val="00CB7B6B"/>
    <w:rsid w:val="00CC009C"/>
    <w:rsid w:val="00CC00B7"/>
    <w:rsid w:val="00CC034B"/>
    <w:rsid w:val="00CC054D"/>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50B"/>
    <w:rsid w:val="00CD179D"/>
    <w:rsid w:val="00CD1E16"/>
    <w:rsid w:val="00CD1E6A"/>
    <w:rsid w:val="00CD1E74"/>
    <w:rsid w:val="00CD223B"/>
    <w:rsid w:val="00CD2585"/>
    <w:rsid w:val="00CD25A6"/>
    <w:rsid w:val="00CD283A"/>
    <w:rsid w:val="00CD2903"/>
    <w:rsid w:val="00CD2C72"/>
    <w:rsid w:val="00CD309B"/>
    <w:rsid w:val="00CD3122"/>
    <w:rsid w:val="00CD325D"/>
    <w:rsid w:val="00CD325F"/>
    <w:rsid w:val="00CD3675"/>
    <w:rsid w:val="00CD3B2F"/>
    <w:rsid w:val="00CD3D0C"/>
    <w:rsid w:val="00CD3E10"/>
    <w:rsid w:val="00CD3F09"/>
    <w:rsid w:val="00CD3FAF"/>
    <w:rsid w:val="00CD4358"/>
    <w:rsid w:val="00CD43D9"/>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D41"/>
    <w:rsid w:val="00CE4FAE"/>
    <w:rsid w:val="00CE5180"/>
    <w:rsid w:val="00CE56E1"/>
    <w:rsid w:val="00CE5A7E"/>
    <w:rsid w:val="00CE5E50"/>
    <w:rsid w:val="00CE66BE"/>
    <w:rsid w:val="00CE697C"/>
    <w:rsid w:val="00CE69F3"/>
    <w:rsid w:val="00CE6AD5"/>
    <w:rsid w:val="00CE6E24"/>
    <w:rsid w:val="00CE733A"/>
    <w:rsid w:val="00CE76BD"/>
    <w:rsid w:val="00CE79BC"/>
    <w:rsid w:val="00CE7E65"/>
    <w:rsid w:val="00CF0234"/>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0BA"/>
    <w:rsid w:val="00CF43E3"/>
    <w:rsid w:val="00CF46E1"/>
    <w:rsid w:val="00CF4743"/>
    <w:rsid w:val="00CF4FF0"/>
    <w:rsid w:val="00CF50A9"/>
    <w:rsid w:val="00CF52CF"/>
    <w:rsid w:val="00CF542D"/>
    <w:rsid w:val="00CF5A88"/>
    <w:rsid w:val="00CF5BC8"/>
    <w:rsid w:val="00CF61A3"/>
    <w:rsid w:val="00CF667C"/>
    <w:rsid w:val="00CF66DE"/>
    <w:rsid w:val="00CF6848"/>
    <w:rsid w:val="00CF6AF3"/>
    <w:rsid w:val="00CF6C9A"/>
    <w:rsid w:val="00CF6E82"/>
    <w:rsid w:val="00CF6F64"/>
    <w:rsid w:val="00CF741A"/>
    <w:rsid w:val="00CF7CCF"/>
    <w:rsid w:val="00CF7FC8"/>
    <w:rsid w:val="00D00419"/>
    <w:rsid w:val="00D00522"/>
    <w:rsid w:val="00D00B22"/>
    <w:rsid w:val="00D00D29"/>
    <w:rsid w:val="00D017EE"/>
    <w:rsid w:val="00D0181F"/>
    <w:rsid w:val="00D0182B"/>
    <w:rsid w:val="00D0186E"/>
    <w:rsid w:val="00D01C73"/>
    <w:rsid w:val="00D01E6B"/>
    <w:rsid w:val="00D01F7D"/>
    <w:rsid w:val="00D02369"/>
    <w:rsid w:val="00D02592"/>
    <w:rsid w:val="00D02978"/>
    <w:rsid w:val="00D02A86"/>
    <w:rsid w:val="00D02C36"/>
    <w:rsid w:val="00D02E17"/>
    <w:rsid w:val="00D03E71"/>
    <w:rsid w:val="00D04A46"/>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2D9D"/>
    <w:rsid w:val="00D132BF"/>
    <w:rsid w:val="00D13880"/>
    <w:rsid w:val="00D13BBC"/>
    <w:rsid w:val="00D13CCD"/>
    <w:rsid w:val="00D14204"/>
    <w:rsid w:val="00D142BC"/>
    <w:rsid w:val="00D14BB2"/>
    <w:rsid w:val="00D153CD"/>
    <w:rsid w:val="00D156B2"/>
    <w:rsid w:val="00D15D9D"/>
    <w:rsid w:val="00D1624D"/>
    <w:rsid w:val="00D16AC4"/>
    <w:rsid w:val="00D16BA8"/>
    <w:rsid w:val="00D174E5"/>
    <w:rsid w:val="00D175B8"/>
    <w:rsid w:val="00D17748"/>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4F96"/>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B60"/>
    <w:rsid w:val="00D30C46"/>
    <w:rsid w:val="00D30FC7"/>
    <w:rsid w:val="00D31B9F"/>
    <w:rsid w:val="00D31BEA"/>
    <w:rsid w:val="00D31E85"/>
    <w:rsid w:val="00D32120"/>
    <w:rsid w:val="00D32446"/>
    <w:rsid w:val="00D3298A"/>
    <w:rsid w:val="00D329ED"/>
    <w:rsid w:val="00D32B6E"/>
    <w:rsid w:val="00D33313"/>
    <w:rsid w:val="00D33410"/>
    <w:rsid w:val="00D33AB3"/>
    <w:rsid w:val="00D33AFC"/>
    <w:rsid w:val="00D33D07"/>
    <w:rsid w:val="00D3410B"/>
    <w:rsid w:val="00D344C9"/>
    <w:rsid w:val="00D3461F"/>
    <w:rsid w:val="00D35272"/>
    <w:rsid w:val="00D353FF"/>
    <w:rsid w:val="00D35BE8"/>
    <w:rsid w:val="00D3609F"/>
    <w:rsid w:val="00D3610A"/>
    <w:rsid w:val="00D361F6"/>
    <w:rsid w:val="00D3646C"/>
    <w:rsid w:val="00D3668C"/>
    <w:rsid w:val="00D366E7"/>
    <w:rsid w:val="00D369EA"/>
    <w:rsid w:val="00D36B1C"/>
    <w:rsid w:val="00D36C8E"/>
    <w:rsid w:val="00D36ED5"/>
    <w:rsid w:val="00D37568"/>
    <w:rsid w:val="00D37C2D"/>
    <w:rsid w:val="00D403D9"/>
    <w:rsid w:val="00D404CE"/>
    <w:rsid w:val="00D40E24"/>
    <w:rsid w:val="00D40E25"/>
    <w:rsid w:val="00D40E78"/>
    <w:rsid w:val="00D41009"/>
    <w:rsid w:val="00D41901"/>
    <w:rsid w:val="00D41B4E"/>
    <w:rsid w:val="00D41B97"/>
    <w:rsid w:val="00D41BD5"/>
    <w:rsid w:val="00D41CD0"/>
    <w:rsid w:val="00D41D9A"/>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8C5"/>
    <w:rsid w:val="00D57C20"/>
    <w:rsid w:val="00D57CEB"/>
    <w:rsid w:val="00D57F0A"/>
    <w:rsid w:val="00D600BE"/>
    <w:rsid w:val="00D601BA"/>
    <w:rsid w:val="00D60207"/>
    <w:rsid w:val="00D60356"/>
    <w:rsid w:val="00D60BCB"/>
    <w:rsid w:val="00D60CB2"/>
    <w:rsid w:val="00D60DD4"/>
    <w:rsid w:val="00D610A5"/>
    <w:rsid w:val="00D61191"/>
    <w:rsid w:val="00D61834"/>
    <w:rsid w:val="00D620D9"/>
    <w:rsid w:val="00D62243"/>
    <w:rsid w:val="00D62334"/>
    <w:rsid w:val="00D6278F"/>
    <w:rsid w:val="00D62798"/>
    <w:rsid w:val="00D62949"/>
    <w:rsid w:val="00D62B51"/>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824"/>
    <w:rsid w:val="00D70F5E"/>
    <w:rsid w:val="00D70F87"/>
    <w:rsid w:val="00D7116B"/>
    <w:rsid w:val="00D7123A"/>
    <w:rsid w:val="00D71259"/>
    <w:rsid w:val="00D71D45"/>
    <w:rsid w:val="00D73209"/>
    <w:rsid w:val="00D73337"/>
    <w:rsid w:val="00D73347"/>
    <w:rsid w:val="00D7397C"/>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2CF4"/>
    <w:rsid w:val="00D83401"/>
    <w:rsid w:val="00D838CD"/>
    <w:rsid w:val="00D83B14"/>
    <w:rsid w:val="00D83EE4"/>
    <w:rsid w:val="00D84268"/>
    <w:rsid w:val="00D84464"/>
    <w:rsid w:val="00D846C5"/>
    <w:rsid w:val="00D84B19"/>
    <w:rsid w:val="00D853C3"/>
    <w:rsid w:val="00D8588D"/>
    <w:rsid w:val="00D85C44"/>
    <w:rsid w:val="00D86343"/>
    <w:rsid w:val="00D86B2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D5E"/>
    <w:rsid w:val="00D948A0"/>
    <w:rsid w:val="00D94BB0"/>
    <w:rsid w:val="00D94C0C"/>
    <w:rsid w:val="00D94FF3"/>
    <w:rsid w:val="00D957C0"/>
    <w:rsid w:val="00D95BF0"/>
    <w:rsid w:val="00D95BFF"/>
    <w:rsid w:val="00D95F44"/>
    <w:rsid w:val="00D96193"/>
    <w:rsid w:val="00D96780"/>
    <w:rsid w:val="00D96DD2"/>
    <w:rsid w:val="00D97DCE"/>
    <w:rsid w:val="00D97E86"/>
    <w:rsid w:val="00DA0FC0"/>
    <w:rsid w:val="00DA1054"/>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71D"/>
    <w:rsid w:val="00DA59A6"/>
    <w:rsid w:val="00DA5A53"/>
    <w:rsid w:val="00DA5CA9"/>
    <w:rsid w:val="00DA5E35"/>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1239"/>
    <w:rsid w:val="00DB1539"/>
    <w:rsid w:val="00DB1956"/>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D70"/>
    <w:rsid w:val="00DB7E8C"/>
    <w:rsid w:val="00DC0715"/>
    <w:rsid w:val="00DC0856"/>
    <w:rsid w:val="00DC0F93"/>
    <w:rsid w:val="00DC12FB"/>
    <w:rsid w:val="00DC1384"/>
    <w:rsid w:val="00DC13D4"/>
    <w:rsid w:val="00DC1479"/>
    <w:rsid w:val="00DC1624"/>
    <w:rsid w:val="00DC162B"/>
    <w:rsid w:val="00DC1763"/>
    <w:rsid w:val="00DC2188"/>
    <w:rsid w:val="00DC22B7"/>
    <w:rsid w:val="00DC22C5"/>
    <w:rsid w:val="00DC257F"/>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DAD"/>
    <w:rsid w:val="00DC7E92"/>
    <w:rsid w:val="00DD02C4"/>
    <w:rsid w:val="00DD03DF"/>
    <w:rsid w:val="00DD0877"/>
    <w:rsid w:val="00DD0C93"/>
    <w:rsid w:val="00DD0D46"/>
    <w:rsid w:val="00DD1213"/>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6D3"/>
    <w:rsid w:val="00DE279F"/>
    <w:rsid w:val="00DE27ED"/>
    <w:rsid w:val="00DE2D4B"/>
    <w:rsid w:val="00DE3083"/>
    <w:rsid w:val="00DE38C2"/>
    <w:rsid w:val="00DE3915"/>
    <w:rsid w:val="00DE3DC5"/>
    <w:rsid w:val="00DE3E7C"/>
    <w:rsid w:val="00DE3F63"/>
    <w:rsid w:val="00DE464E"/>
    <w:rsid w:val="00DE4664"/>
    <w:rsid w:val="00DE47CE"/>
    <w:rsid w:val="00DE480D"/>
    <w:rsid w:val="00DE4B0C"/>
    <w:rsid w:val="00DE4D74"/>
    <w:rsid w:val="00DE516B"/>
    <w:rsid w:val="00DE53E4"/>
    <w:rsid w:val="00DE57DC"/>
    <w:rsid w:val="00DE5E4B"/>
    <w:rsid w:val="00DE603C"/>
    <w:rsid w:val="00DE61AA"/>
    <w:rsid w:val="00DE629B"/>
    <w:rsid w:val="00DE62E3"/>
    <w:rsid w:val="00DE7012"/>
    <w:rsid w:val="00DE7391"/>
    <w:rsid w:val="00DE7521"/>
    <w:rsid w:val="00DE7D03"/>
    <w:rsid w:val="00DF02EC"/>
    <w:rsid w:val="00DF0D33"/>
    <w:rsid w:val="00DF0E63"/>
    <w:rsid w:val="00DF1225"/>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BE5"/>
    <w:rsid w:val="00DF4C07"/>
    <w:rsid w:val="00DF4DEA"/>
    <w:rsid w:val="00DF4F19"/>
    <w:rsid w:val="00DF5270"/>
    <w:rsid w:val="00DF54BE"/>
    <w:rsid w:val="00DF5759"/>
    <w:rsid w:val="00DF6014"/>
    <w:rsid w:val="00DF6154"/>
    <w:rsid w:val="00DF66C2"/>
    <w:rsid w:val="00DF6824"/>
    <w:rsid w:val="00DF6D9C"/>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0A2"/>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0E38"/>
    <w:rsid w:val="00E11DCD"/>
    <w:rsid w:val="00E11EB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686"/>
    <w:rsid w:val="00E15B4D"/>
    <w:rsid w:val="00E1626E"/>
    <w:rsid w:val="00E164E8"/>
    <w:rsid w:val="00E1654E"/>
    <w:rsid w:val="00E167D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43E6"/>
    <w:rsid w:val="00E2446F"/>
    <w:rsid w:val="00E250DB"/>
    <w:rsid w:val="00E259BD"/>
    <w:rsid w:val="00E25F49"/>
    <w:rsid w:val="00E2617B"/>
    <w:rsid w:val="00E26295"/>
    <w:rsid w:val="00E264F5"/>
    <w:rsid w:val="00E2690E"/>
    <w:rsid w:val="00E272FE"/>
    <w:rsid w:val="00E27AA2"/>
    <w:rsid w:val="00E27E5C"/>
    <w:rsid w:val="00E300F1"/>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6E65"/>
    <w:rsid w:val="00E377BF"/>
    <w:rsid w:val="00E37C25"/>
    <w:rsid w:val="00E37FDC"/>
    <w:rsid w:val="00E40362"/>
    <w:rsid w:val="00E40DAE"/>
    <w:rsid w:val="00E41479"/>
    <w:rsid w:val="00E416D6"/>
    <w:rsid w:val="00E41A3E"/>
    <w:rsid w:val="00E41D2F"/>
    <w:rsid w:val="00E41DE5"/>
    <w:rsid w:val="00E426ED"/>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221"/>
    <w:rsid w:val="00E55627"/>
    <w:rsid w:val="00E55AEB"/>
    <w:rsid w:val="00E56064"/>
    <w:rsid w:val="00E56E29"/>
    <w:rsid w:val="00E5711F"/>
    <w:rsid w:val="00E57121"/>
    <w:rsid w:val="00E572B2"/>
    <w:rsid w:val="00E572CE"/>
    <w:rsid w:val="00E5765B"/>
    <w:rsid w:val="00E57A3C"/>
    <w:rsid w:val="00E57DA7"/>
    <w:rsid w:val="00E6000E"/>
    <w:rsid w:val="00E602C9"/>
    <w:rsid w:val="00E6043C"/>
    <w:rsid w:val="00E60730"/>
    <w:rsid w:val="00E608B7"/>
    <w:rsid w:val="00E60D6F"/>
    <w:rsid w:val="00E60F80"/>
    <w:rsid w:val="00E616B2"/>
    <w:rsid w:val="00E61DAC"/>
    <w:rsid w:val="00E624DA"/>
    <w:rsid w:val="00E6275D"/>
    <w:rsid w:val="00E629F9"/>
    <w:rsid w:val="00E62AF2"/>
    <w:rsid w:val="00E62B5D"/>
    <w:rsid w:val="00E62D6E"/>
    <w:rsid w:val="00E630F7"/>
    <w:rsid w:val="00E632B7"/>
    <w:rsid w:val="00E63AF2"/>
    <w:rsid w:val="00E63F57"/>
    <w:rsid w:val="00E6412A"/>
    <w:rsid w:val="00E64286"/>
    <w:rsid w:val="00E64763"/>
    <w:rsid w:val="00E64B6C"/>
    <w:rsid w:val="00E64C11"/>
    <w:rsid w:val="00E65321"/>
    <w:rsid w:val="00E6538C"/>
    <w:rsid w:val="00E65E39"/>
    <w:rsid w:val="00E65E6B"/>
    <w:rsid w:val="00E6640D"/>
    <w:rsid w:val="00E6682F"/>
    <w:rsid w:val="00E701D0"/>
    <w:rsid w:val="00E705E5"/>
    <w:rsid w:val="00E70B0C"/>
    <w:rsid w:val="00E70F1E"/>
    <w:rsid w:val="00E71DF1"/>
    <w:rsid w:val="00E722EF"/>
    <w:rsid w:val="00E723D3"/>
    <w:rsid w:val="00E7242A"/>
    <w:rsid w:val="00E7245A"/>
    <w:rsid w:val="00E72A2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D52"/>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565"/>
    <w:rsid w:val="00E877D8"/>
    <w:rsid w:val="00E879F0"/>
    <w:rsid w:val="00E87AE6"/>
    <w:rsid w:val="00E87DC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CA2"/>
    <w:rsid w:val="00E93D80"/>
    <w:rsid w:val="00E942A2"/>
    <w:rsid w:val="00E94307"/>
    <w:rsid w:val="00E94762"/>
    <w:rsid w:val="00E94CE0"/>
    <w:rsid w:val="00E94DEC"/>
    <w:rsid w:val="00E95052"/>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814"/>
    <w:rsid w:val="00EA1B4A"/>
    <w:rsid w:val="00EA1E52"/>
    <w:rsid w:val="00EA1F8B"/>
    <w:rsid w:val="00EA2271"/>
    <w:rsid w:val="00EA23B9"/>
    <w:rsid w:val="00EA2730"/>
    <w:rsid w:val="00EA2ECB"/>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9B3"/>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878"/>
    <w:rsid w:val="00EB4A13"/>
    <w:rsid w:val="00EB52C5"/>
    <w:rsid w:val="00EB534C"/>
    <w:rsid w:val="00EB55D2"/>
    <w:rsid w:val="00EB57E7"/>
    <w:rsid w:val="00EB5A0B"/>
    <w:rsid w:val="00EB5CC3"/>
    <w:rsid w:val="00EB63A7"/>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443"/>
    <w:rsid w:val="00EC183D"/>
    <w:rsid w:val="00EC1ACC"/>
    <w:rsid w:val="00EC1B6D"/>
    <w:rsid w:val="00EC1D83"/>
    <w:rsid w:val="00EC1E45"/>
    <w:rsid w:val="00EC2E21"/>
    <w:rsid w:val="00EC331F"/>
    <w:rsid w:val="00EC36DD"/>
    <w:rsid w:val="00EC3B1C"/>
    <w:rsid w:val="00EC4D77"/>
    <w:rsid w:val="00EC4D7B"/>
    <w:rsid w:val="00EC4E2E"/>
    <w:rsid w:val="00EC54F9"/>
    <w:rsid w:val="00EC555C"/>
    <w:rsid w:val="00EC59CC"/>
    <w:rsid w:val="00EC5A0B"/>
    <w:rsid w:val="00EC5A47"/>
    <w:rsid w:val="00EC5D48"/>
    <w:rsid w:val="00EC5F1A"/>
    <w:rsid w:val="00EC6337"/>
    <w:rsid w:val="00EC6D68"/>
    <w:rsid w:val="00EC7183"/>
    <w:rsid w:val="00EC71AB"/>
    <w:rsid w:val="00EC7C94"/>
    <w:rsid w:val="00ED00D1"/>
    <w:rsid w:val="00ED022F"/>
    <w:rsid w:val="00ED0CE1"/>
    <w:rsid w:val="00ED0DE8"/>
    <w:rsid w:val="00ED0EB9"/>
    <w:rsid w:val="00ED1447"/>
    <w:rsid w:val="00ED19B6"/>
    <w:rsid w:val="00ED1A39"/>
    <w:rsid w:val="00ED20F7"/>
    <w:rsid w:val="00ED24AE"/>
    <w:rsid w:val="00ED28B9"/>
    <w:rsid w:val="00ED2FF1"/>
    <w:rsid w:val="00ED309A"/>
    <w:rsid w:val="00ED3118"/>
    <w:rsid w:val="00ED3207"/>
    <w:rsid w:val="00ED32E7"/>
    <w:rsid w:val="00ED3534"/>
    <w:rsid w:val="00ED35B9"/>
    <w:rsid w:val="00ED367B"/>
    <w:rsid w:val="00ED38D7"/>
    <w:rsid w:val="00ED3B7D"/>
    <w:rsid w:val="00ED3E6E"/>
    <w:rsid w:val="00ED5122"/>
    <w:rsid w:val="00ED520E"/>
    <w:rsid w:val="00ED54F7"/>
    <w:rsid w:val="00ED5618"/>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81B"/>
    <w:rsid w:val="00EE3CE0"/>
    <w:rsid w:val="00EE3DCB"/>
    <w:rsid w:val="00EE5112"/>
    <w:rsid w:val="00EE5FCB"/>
    <w:rsid w:val="00EE62B4"/>
    <w:rsid w:val="00EE636D"/>
    <w:rsid w:val="00EE66B1"/>
    <w:rsid w:val="00EE6CC0"/>
    <w:rsid w:val="00EE6E60"/>
    <w:rsid w:val="00EE75D6"/>
    <w:rsid w:val="00EE7966"/>
    <w:rsid w:val="00EE7D91"/>
    <w:rsid w:val="00EE7ECE"/>
    <w:rsid w:val="00EF0225"/>
    <w:rsid w:val="00EF05A6"/>
    <w:rsid w:val="00EF082A"/>
    <w:rsid w:val="00EF0A28"/>
    <w:rsid w:val="00EF0E50"/>
    <w:rsid w:val="00EF118F"/>
    <w:rsid w:val="00EF1287"/>
    <w:rsid w:val="00EF1333"/>
    <w:rsid w:val="00EF20FD"/>
    <w:rsid w:val="00EF2786"/>
    <w:rsid w:val="00EF2A1F"/>
    <w:rsid w:val="00EF2C3D"/>
    <w:rsid w:val="00EF2C88"/>
    <w:rsid w:val="00EF2EC7"/>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8"/>
    <w:rsid w:val="00F04D51"/>
    <w:rsid w:val="00F04F3E"/>
    <w:rsid w:val="00F0522E"/>
    <w:rsid w:val="00F05382"/>
    <w:rsid w:val="00F05C50"/>
    <w:rsid w:val="00F05EED"/>
    <w:rsid w:val="00F05FC8"/>
    <w:rsid w:val="00F06B61"/>
    <w:rsid w:val="00F06C9F"/>
    <w:rsid w:val="00F06F02"/>
    <w:rsid w:val="00F10437"/>
    <w:rsid w:val="00F10465"/>
    <w:rsid w:val="00F10474"/>
    <w:rsid w:val="00F10864"/>
    <w:rsid w:val="00F108F5"/>
    <w:rsid w:val="00F10D2C"/>
    <w:rsid w:val="00F10D5A"/>
    <w:rsid w:val="00F11189"/>
    <w:rsid w:val="00F1162A"/>
    <w:rsid w:val="00F1165E"/>
    <w:rsid w:val="00F11CF5"/>
    <w:rsid w:val="00F124CB"/>
    <w:rsid w:val="00F12B3D"/>
    <w:rsid w:val="00F12D63"/>
    <w:rsid w:val="00F1403E"/>
    <w:rsid w:val="00F1415B"/>
    <w:rsid w:val="00F1476B"/>
    <w:rsid w:val="00F149F8"/>
    <w:rsid w:val="00F14FB8"/>
    <w:rsid w:val="00F155B5"/>
    <w:rsid w:val="00F15860"/>
    <w:rsid w:val="00F1698C"/>
    <w:rsid w:val="00F16BB1"/>
    <w:rsid w:val="00F17A8F"/>
    <w:rsid w:val="00F17E4A"/>
    <w:rsid w:val="00F17F6D"/>
    <w:rsid w:val="00F20046"/>
    <w:rsid w:val="00F206FE"/>
    <w:rsid w:val="00F20EEB"/>
    <w:rsid w:val="00F20F5B"/>
    <w:rsid w:val="00F21048"/>
    <w:rsid w:val="00F210AB"/>
    <w:rsid w:val="00F21144"/>
    <w:rsid w:val="00F211CB"/>
    <w:rsid w:val="00F21484"/>
    <w:rsid w:val="00F2149C"/>
    <w:rsid w:val="00F215C3"/>
    <w:rsid w:val="00F2175F"/>
    <w:rsid w:val="00F21857"/>
    <w:rsid w:val="00F218EF"/>
    <w:rsid w:val="00F21A0B"/>
    <w:rsid w:val="00F22444"/>
    <w:rsid w:val="00F227B6"/>
    <w:rsid w:val="00F22C96"/>
    <w:rsid w:val="00F2334F"/>
    <w:rsid w:val="00F2357F"/>
    <w:rsid w:val="00F23BD0"/>
    <w:rsid w:val="00F23FCA"/>
    <w:rsid w:val="00F24275"/>
    <w:rsid w:val="00F244C0"/>
    <w:rsid w:val="00F2456B"/>
    <w:rsid w:val="00F24846"/>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763"/>
    <w:rsid w:val="00F27E0C"/>
    <w:rsid w:val="00F27EF4"/>
    <w:rsid w:val="00F3002F"/>
    <w:rsid w:val="00F30031"/>
    <w:rsid w:val="00F30174"/>
    <w:rsid w:val="00F30353"/>
    <w:rsid w:val="00F308C0"/>
    <w:rsid w:val="00F30A6F"/>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4057"/>
    <w:rsid w:val="00F34286"/>
    <w:rsid w:val="00F342E5"/>
    <w:rsid w:val="00F343E5"/>
    <w:rsid w:val="00F346BC"/>
    <w:rsid w:val="00F3521B"/>
    <w:rsid w:val="00F35561"/>
    <w:rsid w:val="00F35865"/>
    <w:rsid w:val="00F35E92"/>
    <w:rsid w:val="00F3651B"/>
    <w:rsid w:val="00F36919"/>
    <w:rsid w:val="00F369F3"/>
    <w:rsid w:val="00F36A25"/>
    <w:rsid w:val="00F370CB"/>
    <w:rsid w:val="00F370E3"/>
    <w:rsid w:val="00F3734E"/>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83C"/>
    <w:rsid w:val="00F46E40"/>
    <w:rsid w:val="00F46F8B"/>
    <w:rsid w:val="00F47132"/>
    <w:rsid w:val="00F47728"/>
    <w:rsid w:val="00F47AFE"/>
    <w:rsid w:val="00F47BF5"/>
    <w:rsid w:val="00F47CBA"/>
    <w:rsid w:val="00F50020"/>
    <w:rsid w:val="00F50671"/>
    <w:rsid w:val="00F50691"/>
    <w:rsid w:val="00F50849"/>
    <w:rsid w:val="00F50A55"/>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5331"/>
    <w:rsid w:val="00F55AC5"/>
    <w:rsid w:val="00F563D6"/>
    <w:rsid w:val="00F568FF"/>
    <w:rsid w:val="00F56918"/>
    <w:rsid w:val="00F56B25"/>
    <w:rsid w:val="00F570BA"/>
    <w:rsid w:val="00F570D9"/>
    <w:rsid w:val="00F5765A"/>
    <w:rsid w:val="00F57704"/>
    <w:rsid w:val="00F5777A"/>
    <w:rsid w:val="00F577F9"/>
    <w:rsid w:val="00F57BE9"/>
    <w:rsid w:val="00F57C72"/>
    <w:rsid w:val="00F57E66"/>
    <w:rsid w:val="00F6021A"/>
    <w:rsid w:val="00F60232"/>
    <w:rsid w:val="00F60A8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75DD"/>
    <w:rsid w:val="00F67A85"/>
    <w:rsid w:val="00F7059F"/>
    <w:rsid w:val="00F70FF9"/>
    <w:rsid w:val="00F71026"/>
    <w:rsid w:val="00F71042"/>
    <w:rsid w:val="00F710A0"/>
    <w:rsid w:val="00F716EE"/>
    <w:rsid w:val="00F71976"/>
    <w:rsid w:val="00F71A99"/>
    <w:rsid w:val="00F71C4F"/>
    <w:rsid w:val="00F71EA2"/>
    <w:rsid w:val="00F71F79"/>
    <w:rsid w:val="00F72106"/>
    <w:rsid w:val="00F721A1"/>
    <w:rsid w:val="00F724E3"/>
    <w:rsid w:val="00F727AA"/>
    <w:rsid w:val="00F729CA"/>
    <w:rsid w:val="00F72C94"/>
    <w:rsid w:val="00F72D42"/>
    <w:rsid w:val="00F7368C"/>
    <w:rsid w:val="00F73A1B"/>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2D2D"/>
    <w:rsid w:val="00F831B2"/>
    <w:rsid w:val="00F83301"/>
    <w:rsid w:val="00F837A7"/>
    <w:rsid w:val="00F837DD"/>
    <w:rsid w:val="00F841D0"/>
    <w:rsid w:val="00F84232"/>
    <w:rsid w:val="00F84849"/>
    <w:rsid w:val="00F849D7"/>
    <w:rsid w:val="00F84A2F"/>
    <w:rsid w:val="00F84BAB"/>
    <w:rsid w:val="00F84DDB"/>
    <w:rsid w:val="00F850EB"/>
    <w:rsid w:val="00F854D5"/>
    <w:rsid w:val="00F854F8"/>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CA2"/>
    <w:rsid w:val="00F91DAB"/>
    <w:rsid w:val="00F91DAC"/>
    <w:rsid w:val="00F91F14"/>
    <w:rsid w:val="00F92174"/>
    <w:rsid w:val="00F923DB"/>
    <w:rsid w:val="00F92725"/>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97D37"/>
    <w:rsid w:val="00F97DE7"/>
    <w:rsid w:val="00FA02F0"/>
    <w:rsid w:val="00FA04BE"/>
    <w:rsid w:val="00FA0509"/>
    <w:rsid w:val="00FA0E7C"/>
    <w:rsid w:val="00FA1177"/>
    <w:rsid w:val="00FA1331"/>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DAC"/>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443"/>
    <w:rsid w:val="00FB097A"/>
    <w:rsid w:val="00FB0F2E"/>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9B2"/>
    <w:rsid w:val="00FC3B1A"/>
    <w:rsid w:val="00FC3BBC"/>
    <w:rsid w:val="00FC3DA6"/>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19"/>
    <w:rsid w:val="00FC7F93"/>
    <w:rsid w:val="00FC7FBF"/>
    <w:rsid w:val="00FD091C"/>
    <w:rsid w:val="00FD10D2"/>
    <w:rsid w:val="00FD111E"/>
    <w:rsid w:val="00FD14CB"/>
    <w:rsid w:val="00FD14E4"/>
    <w:rsid w:val="00FD1AC8"/>
    <w:rsid w:val="00FD2804"/>
    <w:rsid w:val="00FD282A"/>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1D5D"/>
    <w:rsid w:val="00FE204A"/>
    <w:rsid w:val="00FE20AB"/>
    <w:rsid w:val="00FE22FE"/>
    <w:rsid w:val="00FE2955"/>
    <w:rsid w:val="00FE29C2"/>
    <w:rsid w:val="00FE2B7B"/>
    <w:rsid w:val="00FE3100"/>
    <w:rsid w:val="00FE3439"/>
    <w:rsid w:val="00FE3768"/>
    <w:rsid w:val="00FE3DDF"/>
    <w:rsid w:val="00FE3E3F"/>
    <w:rsid w:val="00FE4705"/>
    <w:rsid w:val="00FE5172"/>
    <w:rsid w:val="00FE5410"/>
    <w:rsid w:val="00FE5977"/>
    <w:rsid w:val="00FE5D0A"/>
    <w:rsid w:val="00FE627C"/>
    <w:rsid w:val="00FE6798"/>
    <w:rsid w:val="00FE69DD"/>
    <w:rsid w:val="00FE6DEC"/>
    <w:rsid w:val="00FE6F9B"/>
    <w:rsid w:val="00FE74E2"/>
    <w:rsid w:val="00FE74FC"/>
    <w:rsid w:val="00FE761D"/>
    <w:rsid w:val="00FE76FA"/>
    <w:rsid w:val="00FE7C3E"/>
    <w:rsid w:val="00FE7F00"/>
    <w:rsid w:val="00FF01A6"/>
    <w:rsid w:val="00FF01C5"/>
    <w:rsid w:val="00FF0224"/>
    <w:rsid w:val="00FF03BB"/>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888525"/>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7427"/>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qFormat/>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26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1246439">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2425997">
      <w:bodyDiv w:val="1"/>
      <w:marLeft w:val="0"/>
      <w:marRight w:val="0"/>
      <w:marTop w:val="0"/>
      <w:marBottom w:val="0"/>
      <w:divBdr>
        <w:top w:val="none" w:sz="0" w:space="0" w:color="auto"/>
        <w:left w:val="none" w:sz="0" w:space="0" w:color="auto"/>
        <w:bottom w:val="none" w:sz="0" w:space="0" w:color="auto"/>
        <w:right w:val="none" w:sz="0" w:space="0" w:color="auto"/>
      </w:divBdr>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786699">
      <w:bodyDiv w:val="1"/>
      <w:marLeft w:val="0"/>
      <w:marRight w:val="0"/>
      <w:marTop w:val="0"/>
      <w:marBottom w:val="0"/>
      <w:divBdr>
        <w:top w:val="none" w:sz="0" w:space="0" w:color="auto"/>
        <w:left w:val="none" w:sz="0" w:space="0" w:color="auto"/>
        <w:bottom w:val="none" w:sz="0" w:space="0" w:color="auto"/>
        <w:right w:val="none" w:sz="0" w:space="0" w:color="auto"/>
      </w:divBdr>
    </w:div>
    <w:div w:id="376854438">
      <w:bodyDiv w:val="1"/>
      <w:marLeft w:val="0"/>
      <w:marRight w:val="0"/>
      <w:marTop w:val="0"/>
      <w:marBottom w:val="0"/>
      <w:divBdr>
        <w:top w:val="none" w:sz="0" w:space="0" w:color="auto"/>
        <w:left w:val="none" w:sz="0" w:space="0" w:color="auto"/>
        <w:bottom w:val="none" w:sz="0" w:space="0" w:color="auto"/>
        <w:right w:val="none" w:sz="0" w:space="0" w:color="auto"/>
      </w:divBdr>
      <w:divsChild>
        <w:div w:id="251428264">
          <w:marLeft w:val="360"/>
          <w:marRight w:val="0"/>
          <w:marTop w:val="200"/>
          <w:marBottom w:val="0"/>
          <w:divBdr>
            <w:top w:val="none" w:sz="0" w:space="0" w:color="auto"/>
            <w:left w:val="none" w:sz="0" w:space="0" w:color="auto"/>
            <w:bottom w:val="none" w:sz="0" w:space="0" w:color="auto"/>
            <w:right w:val="none" w:sz="0" w:space="0" w:color="auto"/>
          </w:divBdr>
        </w:div>
        <w:div w:id="751972075">
          <w:marLeft w:val="1080"/>
          <w:marRight w:val="0"/>
          <w:marTop w:val="100"/>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471498">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38719758">
      <w:bodyDiv w:val="1"/>
      <w:marLeft w:val="0"/>
      <w:marRight w:val="0"/>
      <w:marTop w:val="0"/>
      <w:marBottom w:val="0"/>
      <w:divBdr>
        <w:top w:val="none" w:sz="0" w:space="0" w:color="auto"/>
        <w:left w:val="none" w:sz="0" w:space="0" w:color="auto"/>
        <w:bottom w:val="none" w:sz="0" w:space="0" w:color="auto"/>
        <w:right w:val="none" w:sz="0" w:space="0" w:color="auto"/>
      </w:divBdr>
      <w:divsChild>
        <w:div w:id="540702411">
          <w:marLeft w:val="547"/>
          <w:marRight w:val="0"/>
          <w:marTop w:val="77"/>
          <w:marBottom w:val="0"/>
          <w:divBdr>
            <w:top w:val="none" w:sz="0" w:space="0" w:color="auto"/>
            <w:left w:val="none" w:sz="0" w:space="0" w:color="auto"/>
            <w:bottom w:val="none" w:sz="0" w:space="0" w:color="auto"/>
            <w:right w:val="none" w:sz="0" w:space="0" w:color="auto"/>
          </w:divBdr>
        </w:div>
        <w:div w:id="1493252198">
          <w:marLeft w:val="1166"/>
          <w:marRight w:val="0"/>
          <w:marTop w:val="67"/>
          <w:marBottom w:val="0"/>
          <w:divBdr>
            <w:top w:val="none" w:sz="0" w:space="0" w:color="auto"/>
            <w:left w:val="none" w:sz="0" w:space="0" w:color="auto"/>
            <w:bottom w:val="none" w:sz="0" w:space="0" w:color="auto"/>
            <w:right w:val="none" w:sz="0" w:space="0" w:color="auto"/>
          </w:divBdr>
        </w:div>
        <w:div w:id="1463422801">
          <w:marLeft w:val="547"/>
          <w:marRight w:val="0"/>
          <w:marTop w:val="77"/>
          <w:marBottom w:val="0"/>
          <w:divBdr>
            <w:top w:val="none" w:sz="0" w:space="0" w:color="auto"/>
            <w:left w:val="none" w:sz="0" w:space="0" w:color="auto"/>
            <w:bottom w:val="none" w:sz="0" w:space="0" w:color="auto"/>
            <w:right w:val="none" w:sz="0" w:space="0" w:color="auto"/>
          </w:divBdr>
        </w:div>
        <w:div w:id="1546678610">
          <w:marLeft w:val="1166"/>
          <w:marRight w:val="0"/>
          <w:marTop w:val="67"/>
          <w:marBottom w:val="0"/>
          <w:divBdr>
            <w:top w:val="none" w:sz="0" w:space="0" w:color="auto"/>
            <w:left w:val="none" w:sz="0" w:space="0" w:color="auto"/>
            <w:bottom w:val="none" w:sz="0" w:space="0" w:color="auto"/>
            <w:right w:val="none" w:sz="0" w:space="0" w:color="auto"/>
          </w:divBdr>
        </w:div>
        <w:div w:id="1481771700">
          <w:marLeft w:val="1166"/>
          <w:marRight w:val="0"/>
          <w:marTop w:val="67"/>
          <w:marBottom w:val="0"/>
          <w:divBdr>
            <w:top w:val="none" w:sz="0" w:space="0" w:color="auto"/>
            <w:left w:val="none" w:sz="0" w:space="0" w:color="auto"/>
            <w:bottom w:val="none" w:sz="0" w:space="0" w:color="auto"/>
            <w:right w:val="none" w:sz="0" w:space="0" w:color="auto"/>
          </w:divBdr>
        </w:div>
        <w:div w:id="210507539">
          <w:marLeft w:val="1166"/>
          <w:marRight w:val="0"/>
          <w:marTop w:val="67"/>
          <w:marBottom w:val="0"/>
          <w:divBdr>
            <w:top w:val="none" w:sz="0" w:space="0" w:color="auto"/>
            <w:left w:val="none" w:sz="0" w:space="0" w:color="auto"/>
            <w:bottom w:val="none" w:sz="0" w:space="0" w:color="auto"/>
            <w:right w:val="none" w:sz="0" w:space="0" w:color="auto"/>
          </w:divBdr>
        </w:div>
        <w:div w:id="957564210">
          <w:marLeft w:val="547"/>
          <w:marRight w:val="0"/>
          <w:marTop w:val="77"/>
          <w:marBottom w:val="0"/>
          <w:divBdr>
            <w:top w:val="none" w:sz="0" w:space="0" w:color="auto"/>
            <w:left w:val="none" w:sz="0" w:space="0" w:color="auto"/>
            <w:bottom w:val="none" w:sz="0" w:space="0" w:color="auto"/>
            <w:right w:val="none" w:sz="0" w:space="0" w:color="auto"/>
          </w:divBdr>
        </w:div>
        <w:div w:id="1180773323">
          <w:marLeft w:val="1166"/>
          <w:marRight w:val="0"/>
          <w:marTop w:val="67"/>
          <w:marBottom w:val="0"/>
          <w:divBdr>
            <w:top w:val="none" w:sz="0" w:space="0" w:color="auto"/>
            <w:left w:val="none" w:sz="0" w:space="0" w:color="auto"/>
            <w:bottom w:val="none" w:sz="0" w:space="0" w:color="auto"/>
            <w:right w:val="none" w:sz="0" w:space="0" w:color="auto"/>
          </w:divBdr>
        </w:div>
        <w:div w:id="16660993">
          <w:marLeft w:val="1166"/>
          <w:marRight w:val="0"/>
          <w:marTop w:val="67"/>
          <w:marBottom w:val="0"/>
          <w:divBdr>
            <w:top w:val="none" w:sz="0" w:space="0" w:color="auto"/>
            <w:left w:val="none" w:sz="0" w:space="0" w:color="auto"/>
            <w:bottom w:val="none" w:sz="0" w:space="0" w:color="auto"/>
            <w:right w:val="none" w:sz="0" w:space="0" w:color="auto"/>
          </w:divBdr>
        </w:div>
        <w:div w:id="1470325012">
          <w:marLeft w:val="1166"/>
          <w:marRight w:val="0"/>
          <w:marTop w:val="67"/>
          <w:marBottom w:val="0"/>
          <w:divBdr>
            <w:top w:val="none" w:sz="0" w:space="0" w:color="auto"/>
            <w:left w:val="none" w:sz="0" w:space="0" w:color="auto"/>
            <w:bottom w:val="none" w:sz="0" w:space="0" w:color="auto"/>
            <w:right w:val="none" w:sz="0" w:space="0" w:color="auto"/>
          </w:divBdr>
        </w:div>
        <w:div w:id="1484856219">
          <w:marLeft w:val="547"/>
          <w:marRight w:val="0"/>
          <w:marTop w:val="77"/>
          <w:marBottom w:val="0"/>
          <w:divBdr>
            <w:top w:val="none" w:sz="0" w:space="0" w:color="auto"/>
            <w:left w:val="none" w:sz="0" w:space="0" w:color="auto"/>
            <w:bottom w:val="none" w:sz="0" w:space="0" w:color="auto"/>
            <w:right w:val="none" w:sz="0" w:space="0" w:color="auto"/>
          </w:divBdr>
        </w:div>
        <w:div w:id="1015813022">
          <w:marLeft w:val="547"/>
          <w:marRight w:val="0"/>
          <w:marTop w:val="77"/>
          <w:marBottom w:val="0"/>
          <w:divBdr>
            <w:top w:val="none" w:sz="0" w:space="0" w:color="auto"/>
            <w:left w:val="none" w:sz="0" w:space="0" w:color="auto"/>
            <w:bottom w:val="none" w:sz="0" w:space="0" w:color="auto"/>
            <w:right w:val="none" w:sz="0" w:space="0" w:color="auto"/>
          </w:divBdr>
        </w:div>
        <w:div w:id="1316958932">
          <w:marLeft w:val="1166"/>
          <w:marRight w:val="0"/>
          <w:marTop w:val="67"/>
          <w:marBottom w:val="0"/>
          <w:divBdr>
            <w:top w:val="none" w:sz="0" w:space="0" w:color="auto"/>
            <w:left w:val="none" w:sz="0" w:space="0" w:color="auto"/>
            <w:bottom w:val="none" w:sz="0" w:space="0" w:color="auto"/>
            <w:right w:val="none" w:sz="0" w:space="0" w:color="auto"/>
          </w:divBdr>
        </w:div>
        <w:div w:id="1469277153">
          <w:marLeft w:val="1800"/>
          <w:marRight w:val="0"/>
          <w:marTop w:val="58"/>
          <w:marBottom w:val="0"/>
          <w:divBdr>
            <w:top w:val="none" w:sz="0" w:space="0" w:color="auto"/>
            <w:left w:val="none" w:sz="0" w:space="0" w:color="auto"/>
            <w:bottom w:val="none" w:sz="0" w:space="0" w:color="auto"/>
            <w:right w:val="none" w:sz="0" w:space="0" w:color="auto"/>
          </w:divBdr>
        </w:div>
        <w:div w:id="776102866">
          <w:marLeft w:val="547"/>
          <w:marRight w:val="0"/>
          <w:marTop w:val="77"/>
          <w:marBottom w:val="0"/>
          <w:divBdr>
            <w:top w:val="none" w:sz="0" w:space="0" w:color="auto"/>
            <w:left w:val="none" w:sz="0" w:space="0" w:color="auto"/>
            <w:bottom w:val="none" w:sz="0" w:space="0" w:color="auto"/>
            <w:right w:val="none" w:sz="0" w:space="0" w:color="auto"/>
          </w:divBdr>
        </w:div>
      </w:divsChild>
    </w:div>
    <w:div w:id="443496588">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353822">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557790">
      <w:bodyDiv w:val="1"/>
      <w:marLeft w:val="0"/>
      <w:marRight w:val="0"/>
      <w:marTop w:val="0"/>
      <w:marBottom w:val="0"/>
      <w:divBdr>
        <w:top w:val="none" w:sz="0" w:space="0" w:color="auto"/>
        <w:left w:val="none" w:sz="0" w:space="0" w:color="auto"/>
        <w:bottom w:val="none" w:sz="0" w:space="0" w:color="auto"/>
        <w:right w:val="none" w:sz="0" w:space="0" w:color="auto"/>
      </w:divBdr>
      <w:divsChild>
        <w:div w:id="449520183">
          <w:marLeft w:val="1166"/>
          <w:marRight w:val="0"/>
          <w:marTop w:val="86"/>
          <w:marBottom w:val="0"/>
          <w:divBdr>
            <w:top w:val="none" w:sz="0" w:space="0" w:color="auto"/>
            <w:left w:val="none" w:sz="0" w:space="0" w:color="auto"/>
            <w:bottom w:val="none" w:sz="0" w:space="0" w:color="auto"/>
            <w:right w:val="none" w:sz="0" w:space="0" w:color="auto"/>
          </w:divBdr>
        </w:div>
        <w:div w:id="1489320432">
          <w:marLeft w:val="1166"/>
          <w:marRight w:val="0"/>
          <w:marTop w:val="86"/>
          <w:marBottom w:val="0"/>
          <w:divBdr>
            <w:top w:val="none" w:sz="0" w:space="0" w:color="auto"/>
            <w:left w:val="none" w:sz="0" w:space="0" w:color="auto"/>
            <w:bottom w:val="none" w:sz="0" w:space="0" w:color="auto"/>
            <w:right w:val="none" w:sz="0" w:space="0" w:color="auto"/>
          </w:divBdr>
        </w:div>
        <w:div w:id="23410976">
          <w:marLeft w:val="1166"/>
          <w:marRight w:val="0"/>
          <w:marTop w:val="86"/>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33489953">
      <w:bodyDiv w:val="1"/>
      <w:marLeft w:val="0"/>
      <w:marRight w:val="0"/>
      <w:marTop w:val="0"/>
      <w:marBottom w:val="0"/>
      <w:divBdr>
        <w:top w:val="none" w:sz="0" w:space="0" w:color="auto"/>
        <w:left w:val="none" w:sz="0" w:space="0" w:color="auto"/>
        <w:bottom w:val="none" w:sz="0" w:space="0" w:color="auto"/>
        <w:right w:val="none" w:sz="0" w:space="0" w:color="auto"/>
      </w:divBdr>
      <w:divsChild>
        <w:div w:id="2084404653">
          <w:marLeft w:val="547"/>
          <w:marRight w:val="0"/>
          <w:marTop w:val="77"/>
          <w:marBottom w:val="0"/>
          <w:divBdr>
            <w:top w:val="none" w:sz="0" w:space="0" w:color="auto"/>
            <w:left w:val="none" w:sz="0" w:space="0" w:color="auto"/>
            <w:bottom w:val="none" w:sz="0" w:space="0" w:color="auto"/>
            <w:right w:val="none" w:sz="0" w:space="0" w:color="auto"/>
          </w:divBdr>
        </w:div>
        <w:div w:id="41097859">
          <w:marLeft w:val="1166"/>
          <w:marRight w:val="0"/>
          <w:marTop w:val="67"/>
          <w:marBottom w:val="0"/>
          <w:divBdr>
            <w:top w:val="none" w:sz="0" w:space="0" w:color="auto"/>
            <w:left w:val="none" w:sz="0" w:space="0" w:color="auto"/>
            <w:bottom w:val="none" w:sz="0" w:space="0" w:color="auto"/>
            <w:right w:val="none" w:sz="0" w:space="0" w:color="auto"/>
          </w:divBdr>
        </w:div>
        <w:div w:id="1456220980">
          <w:marLeft w:val="1166"/>
          <w:marRight w:val="0"/>
          <w:marTop w:val="67"/>
          <w:marBottom w:val="0"/>
          <w:divBdr>
            <w:top w:val="none" w:sz="0" w:space="0" w:color="auto"/>
            <w:left w:val="none" w:sz="0" w:space="0" w:color="auto"/>
            <w:bottom w:val="none" w:sz="0" w:space="0" w:color="auto"/>
            <w:right w:val="none" w:sz="0" w:space="0" w:color="auto"/>
          </w:divBdr>
        </w:div>
        <w:div w:id="1039552642">
          <w:marLeft w:val="547"/>
          <w:marRight w:val="0"/>
          <w:marTop w:val="77"/>
          <w:marBottom w:val="0"/>
          <w:divBdr>
            <w:top w:val="none" w:sz="0" w:space="0" w:color="auto"/>
            <w:left w:val="none" w:sz="0" w:space="0" w:color="auto"/>
            <w:bottom w:val="none" w:sz="0" w:space="0" w:color="auto"/>
            <w:right w:val="none" w:sz="0" w:space="0" w:color="auto"/>
          </w:divBdr>
        </w:div>
        <w:div w:id="1284847370">
          <w:marLeft w:val="1166"/>
          <w:marRight w:val="0"/>
          <w:marTop w:val="67"/>
          <w:marBottom w:val="0"/>
          <w:divBdr>
            <w:top w:val="none" w:sz="0" w:space="0" w:color="auto"/>
            <w:left w:val="none" w:sz="0" w:space="0" w:color="auto"/>
            <w:bottom w:val="none" w:sz="0" w:space="0" w:color="auto"/>
            <w:right w:val="none" w:sz="0" w:space="0" w:color="auto"/>
          </w:divBdr>
        </w:div>
        <w:div w:id="1659534542">
          <w:marLeft w:val="547"/>
          <w:marRight w:val="0"/>
          <w:marTop w:val="77"/>
          <w:marBottom w:val="0"/>
          <w:divBdr>
            <w:top w:val="none" w:sz="0" w:space="0" w:color="auto"/>
            <w:left w:val="none" w:sz="0" w:space="0" w:color="auto"/>
            <w:bottom w:val="none" w:sz="0" w:space="0" w:color="auto"/>
            <w:right w:val="none" w:sz="0" w:space="0" w:color="auto"/>
          </w:divBdr>
        </w:div>
        <w:div w:id="1968659517">
          <w:marLeft w:val="547"/>
          <w:marRight w:val="0"/>
          <w:marTop w:val="77"/>
          <w:marBottom w:val="0"/>
          <w:divBdr>
            <w:top w:val="none" w:sz="0" w:space="0" w:color="auto"/>
            <w:left w:val="none" w:sz="0" w:space="0" w:color="auto"/>
            <w:bottom w:val="none" w:sz="0" w:space="0" w:color="auto"/>
            <w:right w:val="none" w:sz="0" w:space="0" w:color="auto"/>
          </w:divBdr>
        </w:div>
        <w:div w:id="1484422138">
          <w:marLeft w:val="547"/>
          <w:marRight w:val="0"/>
          <w:marTop w:val="77"/>
          <w:marBottom w:val="0"/>
          <w:divBdr>
            <w:top w:val="none" w:sz="0" w:space="0" w:color="auto"/>
            <w:left w:val="none" w:sz="0" w:space="0" w:color="auto"/>
            <w:bottom w:val="none" w:sz="0" w:space="0" w:color="auto"/>
            <w:right w:val="none" w:sz="0" w:space="0" w:color="auto"/>
          </w:divBdr>
        </w:div>
        <w:div w:id="1859465273">
          <w:marLeft w:val="1166"/>
          <w:marRight w:val="0"/>
          <w:marTop w:val="67"/>
          <w:marBottom w:val="0"/>
          <w:divBdr>
            <w:top w:val="none" w:sz="0" w:space="0" w:color="auto"/>
            <w:left w:val="none" w:sz="0" w:space="0" w:color="auto"/>
            <w:bottom w:val="none" w:sz="0" w:space="0" w:color="auto"/>
            <w:right w:val="none" w:sz="0" w:space="0" w:color="auto"/>
          </w:divBdr>
        </w:div>
        <w:div w:id="1048650744">
          <w:marLeft w:val="547"/>
          <w:marRight w:val="0"/>
          <w:marTop w:val="77"/>
          <w:marBottom w:val="0"/>
          <w:divBdr>
            <w:top w:val="none" w:sz="0" w:space="0" w:color="auto"/>
            <w:left w:val="none" w:sz="0" w:space="0" w:color="auto"/>
            <w:bottom w:val="none" w:sz="0" w:space="0" w:color="auto"/>
            <w:right w:val="none" w:sz="0" w:space="0" w:color="auto"/>
          </w:divBdr>
        </w:div>
        <w:div w:id="521287211">
          <w:marLeft w:val="1166"/>
          <w:marRight w:val="0"/>
          <w:marTop w:val="67"/>
          <w:marBottom w:val="0"/>
          <w:divBdr>
            <w:top w:val="none" w:sz="0" w:space="0" w:color="auto"/>
            <w:left w:val="none" w:sz="0" w:space="0" w:color="auto"/>
            <w:bottom w:val="none" w:sz="0" w:space="0" w:color="auto"/>
            <w:right w:val="none" w:sz="0" w:space="0" w:color="auto"/>
          </w:divBdr>
        </w:div>
        <w:div w:id="1824589633">
          <w:marLeft w:val="1800"/>
          <w:marRight w:val="0"/>
          <w:marTop w:val="58"/>
          <w:marBottom w:val="0"/>
          <w:divBdr>
            <w:top w:val="none" w:sz="0" w:space="0" w:color="auto"/>
            <w:left w:val="none" w:sz="0" w:space="0" w:color="auto"/>
            <w:bottom w:val="none" w:sz="0" w:space="0" w:color="auto"/>
            <w:right w:val="none" w:sz="0" w:space="0" w:color="auto"/>
          </w:divBdr>
        </w:div>
        <w:div w:id="1451168680">
          <w:marLeft w:val="547"/>
          <w:marRight w:val="0"/>
          <w:marTop w:val="77"/>
          <w:marBottom w:val="0"/>
          <w:divBdr>
            <w:top w:val="none" w:sz="0" w:space="0" w:color="auto"/>
            <w:left w:val="none" w:sz="0" w:space="0" w:color="auto"/>
            <w:bottom w:val="none" w:sz="0" w:space="0" w:color="auto"/>
            <w:right w:val="none" w:sz="0" w:space="0" w:color="auto"/>
          </w:divBdr>
        </w:div>
        <w:div w:id="475606967">
          <w:marLeft w:val="1166"/>
          <w:marRight w:val="0"/>
          <w:marTop w:val="67"/>
          <w:marBottom w:val="0"/>
          <w:divBdr>
            <w:top w:val="none" w:sz="0" w:space="0" w:color="auto"/>
            <w:left w:val="none" w:sz="0" w:space="0" w:color="auto"/>
            <w:bottom w:val="none" w:sz="0" w:space="0" w:color="auto"/>
            <w:right w:val="none" w:sz="0" w:space="0" w:color="auto"/>
          </w:divBdr>
        </w:div>
      </w:divsChild>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175657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586863">
      <w:bodyDiv w:val="1"/>
      <w:marLeft w:val="0"/>
      <w:marRight w:val="0"/>
      <w:marTop w:val="0"/>
      <w:marBottom w:val="0"/>
      <w:divBdr>
        <w:top w:val="none" w:sz="0" w:space="0" w:color="auto"/>
        <w:left w:val="none" w:sz="0" w:space="0" w:color="auto"/>
        <w:bottom w:val="none" w:sz="0" w:space="0" w:color="auto"/>
        <w:right w:val="none" w:sz="0" w:space="0" w:color="auto"/>
      </w:divBdr>
      <w:divsChild>
        <w:div w:id="779642391">
          <w:marLeft w:val="274"/>
          <w:marRight w:val="0"/>
          <w:marTop w:val="0"/>
          <w:marBottom w:val="0"/>
          <w:divBdr>
            <w:top w:val="none" w:sz="0" w:space="0" w:color="auto"/>
            <w:left w:val="none" w:sz="0" w:space="0" w:color="auto"/>
            <w:bottom w:val="none" w:sz="0" w:space="0" w:color="auto"/>
            <w:right w:val="none" w:sz="0" w:space="0" w:color="auto"/>
          </w:divBdr>
        </w:div>
        <w:div w:id="446044480">
          <w:marLeft w:val="274"/>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4429793">
      <w:bodyDiv w:val="1"/>
      <w:marLeft w:val="0"/>
      <w:marRight w:val="0"/>
      <w:marTop w:val="0"/>
      <w:marBottom w:val="0"/>
      <w:divBdr>
        <w:top w:val="none" w:sz="0" w:space="0" w:color="auto"/>
        <w:left w:val="none" w:sz="0" w:space="0" w:color="auto"/>
        <w:bottom w:val="none" w:sz="0" w:space="0" w:color="auto"/>
        <w:right w:val="none" w:sz="0" w:space="0" w:color="auto"/>
      </w:divBdr>
      <w:divsChild>
        <w:div w:id="139075849">
          <w:marLeft w:val="360"/>
          <w:marRight w:val="0"/>
          <w:marTop w:val="200"/>
          <w:marBottom w:val="0"/>
          <w:divBdr>
            <w:top w:val="none" w:sz="0" w:space="0" w:color="auto"/>
            <w:left w:val="none" w:sz="0" w:space="0" w:color="auto"/>
            <w:bottom w:val="none" w:sz="0" w:space="0" w:color="auto"/>
            <w:right w:val="none" w:sz="0" w:space="0" w:color="auto"/>
          </w:divBdr>
        </w:div>
        <w:div w:id="1868719094">
          <w:marLeft w:val="1080"/>
          <w:marRight w:val="0"/>
          <w:marTop w:val="100"/>
          <w:marBottom w:val="0"/>
          <w:divBdr>
            <w:top w:val="none" w:sz="0" w:space="0" w:color="auto"/>
            <w:left w:val="none" w:sz="0" w:space="0" w:color="auto"/>
            <w:bottom w:val="none" w:sz="0" w:space="0" w:color="auto"/>
            <w:right w:val="none" w:sz="0" w:space="0" w:color="auto"/>
          </w:divBdr>
        </w:div>
        <w:div w:id="1305427013">
          <w:marLeft w:val="1080"/>
          <w:marRight w:val="0"/>
          <w:marTop w:val="100"/>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188475">
      <w:bodyDiv w:val="1"/>
      <w:marLeft w:val="0"/>
      <w:marRight w:val="0"/>
      <w:marTop w:val="0"/>
      <w:marBottom w:val="0"/>
      <w:divBdr>
        <w:top w:val="none" w:sz="0" w:space="0" w:color="auto"/>
        <w:left w:val="none" w:sz="0" w:space="0" w:color="auto"/>
        <w:bottom w:val="none" w:sz="0" w:space="0" w:color="auto"/>
        <w:right w:val="none" w:sz="0" w:space="0" w:color="auto"/>
      </w:divBdr>
      <w:divsChild>
        <w:div w:id="1854999572">
          <w:marLeft w:val="1166"/>
          <w:marRight w:val="0"/>
          <w:marTop w:val="77"/>
          <w:marBottom w:val="0"/>
          <w:divBdr>
            <w:top w:val="none" w:sz="0" w:space="0" w:color="auto"/>
            <w:left w:val="none" w:sz="0" w:space="0" w:color="auto"/>
            <w:bottom w:val="none" w:sz="0" w:space="0" w:color="auto"/>
            <w:right w:val="none" w:sz="0" w:space="0" w:color="auto"/>
          </w:divBdr>
        </w:div>
        <w:div w:id="1731995491">
          <w:marLeft w:val="1800"/>
          <w:marRight w:val="0"/>
          <w:marTop w:val="67"/>
          <w:marBottom w:val="0"/>
          <w:divBdr>
            <w:top w:val="none" w:sz="0" w:space="0" w:color="auto"/>
            <w:left w:val="none" w:sz="0" w:space="0" w:color="auto"/>
            <w:bottom w:val="none" w:sz="0" w:space="0" w:color="auto"/>
            <w:right w:val="none" w:sz="0" w:space="0" w:color="auto"/>
          </w:divBdr>
        </w:div>
        <w:div w:id="1421756168">
          <w:marLeft w:val="1800"/>
          <w:marRight w:val="0"/>
          <w:marTop w:val="67"/>
          <w:marBottom w:val="0"/>
          <w:divBdr>
            <w:top w:val="none" w:sz="0" w:space="0" w:color="auto"/>
            <w:left w:val="none" w:sz="0" w:space="0" w:color="auto"/>
            <w:bottom w:val="none" w:sz="0" w:space="0" w:color="auto"/>
            <w:right w:val="none" w:sz="0" w:space="0" w:color="auto"/>
          </w:divBdr>
        </w:div>
        <w:div w:id="390615354">
          <w:marLeft w:val="1800"/>
          <w:marRight w:val="0"/>
          <w:marTop w:val="67"/>
          <w:marBottom w:val="0"/>
          <w:divBdr>
            <w:top w:val="none" w:sz="0" w:space="0" w:color="auto"/>
            <w:left w:val="none" w:sz="0" w:space="0" w:color="auto"/>
            <w:bottom w:val="none" w:sz="0" w:space="0" w:color="auto"/>
            <w:right w:val="none" w:sz="0" w:space="0" w:color="auto"/>
          </w:divBdr>
        </w:div>
      </w:divsChild>
    </w:div>
    <w:div w:id="797534825">
      <w:bodyDiv w:val="1"/>
      <w:marLeft w:val="0"/>
      <w:marRight w:val="0"/>
      <w:marTop w:val="0"/>
      <w:marBottom w:val="0"/>
      <w:divBdr>
        <w:top w:val="none" w:sz="0" w:space="0" w:color="auto"/>
        <w:left w:val="none" w:sz="0" w:space="0" w:color="auto"/>
        <w:bottom w:val="none" w:sz="0" w:space="0" w:color="auto"/>
        <w:right w:val="none" w:sz="0" w:space="0" w:color="auto"/>
      </w:divBdr>
      <w:divsChild>
        <w:div w:id="1079254159">
          <w:marLeft w:val="547"/>
          <w:marRight w:val="0"/>
          <w:marTop w:val="77"/>
          <w:marBottom w:val="0"/>
          <w:divBdr>
            <w:top w:val="none" w:sz="0" w:space="0" w:color="auto"/>
            <w:left w:val="none" w:sz="0" w:space="0" w:color="auto"/>
            <w:bottom w:val="none" w:sz="0" w:space="0" w:color="auto"/>
            <w:right w:val="none" w:sz="0" w:space="0" w:color="auto"/>
          </w:divBdr>
        </w:div>
        <w:div w:id="846481724">
          <w:marLeft w:val="1166"/>
          <w:marRight w:val="0"/>
          <w:marTop w:val="67"/>
          <w:marBottom w:val="0"/>
          <w:divBdr>
            <w:top w:val="none" w:sz="0" w:space="0" w:color="auto"/>
            <w:left w:val="none" w:sz="0" w:space="0" w:color="auto"/>
            <w:bottom w:val="none" w:sz="0" w:space="0" w:color="auto"/>
            <w:right w:val="none" w:sz="0" w:space="0" w:color="auto"/>
          </w:divBdr>
        </w:div>
        <w:div w:id="1913081576">
          <w:marLeft w:val="547"/>
          <w:marRight w:val="0"/>
          <w:marTop w:val="77"/>
          <w:marBottom w:val="0"/>
          <w:divBdr>
            <w:top w:val="none" w:sz="0" w:space="0" w:color="auto"/>
            <w:left w:val="none" w:sz="0" w:space="0" w:color="auto"/>
            <w:bottom w:val="none" w:sz="0" w:space="0" w:color="auto"/>
            <w:right w:val="none" w:sz="0" w:space="0" w:color="auto"/>
          </w:divBdr>
        </w:div>
        <w:div w:id="290986837">
          <w:marLeft w:val="1166"/>
          <w:marRight w:val="0"/>
          <w:marTop w:val="67"/>
          <w:marBottom w:val="0"/>
          <w:divBdr>
            <w:top w:val="none" w:sz="0" w:space="0" w:color="auto"/>
            <w:left w:val="none" w:sz="0" w:space="0" w:color="auto"/>
            <w:bottom w:val="none" w:sz="0" w:space="0" w:color="auto"/>
            <w:right w:val="none" w:sz="0" w:space="0" w:color="auto"/>
          </w:divBdr>
        </w:div>
        <w:div w:id="1528719559">
          <w:marLeft w:val="1166"/>
          <w:marRight w:val="0"/>
          <w:marTop w:val="67"/>
          <w:marBottom w:val="0"/>
          <w:divBdr>
            <w:top w:val="none" w:sz="0" w:space="0" w:color="auto"/>
            <w:left w:val="none" w:sz="0" w:space="0" w:color="auto"/>
            <w:bottom w:val="none" w:sz="0" w:space="0" w:color="auto"/>
            <w:right w:val="none" w:sz="0" w:space="0" w:color="auto"/>
          </w:divBdr>
        </w:div>
        <w:div w:id="747533354">
          <w:marLeft w:val="1166"/>
          <w:marRight w:val="0"/>
          <w:marTop w:val="67"/>
          <w:marBottom w:val="0"/>
          <w:divBdr>
            <w:top w:val="none" w:sz="0" w:space="0" w:color="auto"/>
            <w:left w:val="none" w:sz="0" w:space="0" w:color="auto"/>
            <w:bottom w:val="none" w:sz="0" w:space="0" w:color="auto"/>
            <w:right w:val="none" w:sz="0" w:space="0" w:color="auto"/>
          </w:divBdr>
        </w:div>
        <w:div w:id="1218393607">
          <w:marLeft w:val="1166"/>
          <w:marRight w:val="0"/>
          <w:marTop w:val="67"/>
          <w:marBottom w:val="0"/>
          <w:divBdr>
            <w:top w:val="none" w:sz="0" w:space="0" w:color="auto"/>
            <w:left w:val="none" w:sz="0" w:space="0" w:color="auto"/>
            <w:bottom w:val="none" w:sz="0" w:space="0" w:color="auto"/>
            <w:right w:val="none" w:sz="0" w:space="0" w:color="auto"/>
          </w:divBdr>
        </w:div>
        <w:div w:id="2066289980">
          <w:marLeft w:val="1166"/>
          <w:marRight w:val="0"/>
          <w:marTop w:val="67"/>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8642061">
      <w:bodyDiv w:val="1"/>
      <w:marLeft w:val="0"/>
      <w:marRight w:val="0"/>
      <w:marTop w:val="0"/>
      <w:marBottom w:val="0"/>
      <w:divBdr>
        <w:top w:val="none" w:sz="0" w:space="0" w:color="auto"/>
        <w:left w:val="none" w:sz="0" w:space="0" w:color="auto"/>
        <w:bottom w:val="none" w:sz="0" w:space="0" w:color="auto"/>
        <w:right w:val="none" w:sz="0" w:space="0" w:color="auto"/>
      </w:divBdr>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58932136">
      <w:bodyDiv w:val="1"/>
      <w:marLeft w:val="0"/>
      <w:marRight w:val="0"/>
      <w:marTop w:val="0"/>
      <w:marBottom w:val="0"/>
      <w:divBdr>
        <w:top w:val="none" w:sz="0" w:space="0" w:color="auto"/>
        <w:left w:val="none" w:sz="0" w:space="0" w:color="auto"/>
        <w:bottom w:val="none" w:sz="0" w:space="0" w:color="auto"/>
        <w:right w:val="none" w:sz="0" w:space="0" w:color="auto"/>
      </w:divBdr>
      <w:divsChild>
        <w:div w:id="1648120583">
          <w:marLeft w:val="360"/>
          <w:marRight w:val="0"/>
          <w:marTop w:val="200"/>
          <w:marBottom w:val="0"/>
          <w:divBdr>
            <w:top w:val="none" w:sz="0" w:space="0" w:color="auto"/>
            <w:left w:val="none" w:sz="0" w:space="0" w:color="auto"/>
            <w:bottom w:val="none" w:sz="0" w:space="0" w:color="auto"/>
            <w:right w:val="none" w:sz="0" w:space="0" w:color="auto"/>
          </w:divBdr>
        </w:div>
        <w:div w:id="1698311563">
          <w:marLeft w:val="1080"/>
          <w:marRight w:val="0"/>
          <w:marTop w:val="100"/>
          <w:marBottom w:val="0"/>
          <w:divBdr>
            <w:top w:val="none" w:sz="0" w:space="0" w:color="auto"/>
            <w:left w:val="none" w:sz="0" w:space="0" w:color="auto"/>
            <w:bottom w:val="none" w:sz="0" w:space="0" w:color="auto"/>
            <w:right w:val="none" w:sz="0" w:space="0" w:color="auto"/>
          </w:divBdr>
        </w:div>
        <w:div w:id="985278252">
          <w:marLeft w:val="1080"/>
          <w:marRight w:val="0"/>
          <w:marTop w:val="100"/>
          <w:marBottom w:val="0"/>
          <w:divBdr>
            <w:top w:val="none" w:sz="0" w:space="0" w:color="auto"/>
            <w:left w:val="none" w:sz="0" w:space="0" w:color="auto"/>
            <w:bottom w:val="none" w:sz="0" w:space="0" w:color="auto"/>
            <w:right w:val="none" w:sz="0" w:space="0" w:color="auto"/>
          </w:divBdr>
        </w:div>
        <w:div w:id="724187161">
          <w:marLeft w:val="108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2814043">
      <w:bodyDiv w:val="1"/>
      <w:marLeft w:val="0"/>
      <w:marRight w:val="0"/>
      <w:marTop w:val="0"/>
      <w:marBottom w:val="0"/>
      <w:divBdr>
        <w:top w:val="none" w:sz="0" w:space="0" w:color="auto"/>
        <w:left w:val="none" w:sz="0" w:space="0" w:color="auto"/>
        <w:bottom w:val="none" w:sz="0" w:space="0" w:color="auto"/>
        <w:right w:val="none" w:sz="0" w:space="0" w:color="auto"/>
      </w:divBdr>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092404">
      <w:bodyDiv w:val="1"/>
      <w:marLeft w:val="0"/>
      <w:marRight w:val="0"/>
      <w:marTop w:val="0"/>
      <w:marBottom w:val="0"/>
      <w:divBdr>
        <w:top w:val="none" w:sz="0" w:space="0" w:color="auto"/>
        <w:left w:val="none" w:sz="0" w:space="0" w:color="auto"/>
        <w:bottom w:val="none" w:sz="0" w:space="0" w:color="auto"/>
        <w:right w:val="none" w:sz="0" w:space="0" w:color="auto"/>
      </w:divBdr>
      <w:divsChild>
        <w:div w:id="132597512">
          <w:marLeft w:val="360"/>
          <w:marRight w:val="0"/>
          <w:marTop w:val="200"/>
          <w:marBottom w:val="0"/>
          <w:divBdr>
            <w:top w:val="none" w:sz="0" w:space="0" w:color="auto"/>
            <w:left w:val="none" w:sz="0" w:space="0" w:color="auto"/>
            <w:bottom w:val="none" w:sz="0" w:space="0" w:color="auto"/>
            <w:right w:val="none" w:sz="0" w:space="0" w:color="auto"/>
          </w:divBdr>
        </w:div>
        <w:div w:id="182325080">
          <w:marLeft w:val="1080"/>
          <w:marRight w:val="0"/>
          <w:marTop w:val="100"/>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3266466">
      <w:bodyDiv w:val="1"/>
      <w:marLeft w:val="0"/>
      <w:marRight w:val="0"/>
      <w:marTop w:val="0"/>
      <w:marBottom w:val="0"/>
      <w:divBdr>
        <w:top w:val="none" w:sz="0" w:space="0" w:color="auto"/>
        <w:left w:val="none" w:sz="0" w:space="0" w:color="auto"/>
        <w:bottom w:val="none" w:sz="0" w:space="0" w:color="auto"/>
        <w:right w:val="none" w:sz="0" w:space="0" w:color="auto"/>
      </w:divBdr>
      <w:divsChild>
        <w:div w:id="784348215">
          <w:marLeft w:val="1166"/>
          <w:marRight w:val="0"/>
          <w:marTop w:val="96"/>
          <w:marBottom w:val="0"/>
          <w:divBdr>
            <w:top w:val="none" w:sz="0" w:space="0" w:color="auto"/>
            <w:left w:val="none" w:sz="0" w:space="0" w:color="auto"/>
            <w:bottom w:val="none" w:sz="0" w:space="0" w:color="auto"/>
            <w:right w:val="none" w:sz="0" w:space="0" w:color="auto"/>
          </w:divBdr>
        </w:div>
        <w:div w:id="472408472">
          <w:marLeft w:val="1166"/>
          <w:marRight w:val="0"/>
          <w:marTop w:val="96"/>
          <w:marBottom w:val="0"/>
          <w:divBdr>
            <w:top w:val="none" w:sz="0" w:space="0" w:color="auto"/>
            <w:left w:val="none" w:sz="0" w:space="0" w:color="auto"/>
            <w:bottom w:val="none" w:sz="0" w:space="0" w:color="auto"/>
            <w:right w:val="none" w:sz="0" w:space="0" w:color="auto"/>
          </w:divBdr>
        </w:div>
      </w:divsChild>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38981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9216415">
      <w:bodyDiv w:val="1"/>
      <w:marLeft w:val="0"/>
      <w:marRight w:val="0"/>
      <w:marTop w:val="0"/>
      <w:marBottom w:val="0"/>
      <w:divBdr>
        <w:top w:val="none" w:sz="0" w:space="0" w:color="auto"/>
        <w:left w:val="none" w:sz="0" w:space="0" w:color="auto"/>
        <w:bottom w:val="none" w:sz="0" w:space="0" w:color="auto"/>
        <w:right w:val="none" w:sz="0" w:space="0" w:color="auto"/>
      </w:divBdr>
      <w:divsChild>
        <w:div w:id="1827163709">
          <w:marLeft w:val="1166"/>
          <w:marRight w:val="0"/>
          <w:marTop w:val="86"/>
          <w:marBottom w:val="0"/>
          <w:divBdr>
            <w:top w:val="none" w:sz="0" w:space="0" w:color="auto"/>
            <w:left w:val="none" w:sz="0" w:space="0" w:color="auto"/>
            <w:bottom w:val="none" w:sz="0" w:space="0" w:color="auto"/>
            <w:right w:val="none" w:sz="0" w:space="0" w:color="auto"/>
          </w:divBdr>
        </w:div>
        <w:div w:id="750585859">
          <w:marLeft w:val="1166"/>
          <w:marRight w:val="0"/>
          <w:marTop w:val="86"/>
          <w:marBottom w:val="0"/>
          <w:divBdr>
            <w:top w:val="none" w:sz="0" w:space="0" w:color="auto"/>
            <w:left w:val="none" w:sz="0" w:space="0" w:color="auto"/>
            <w:bottom w:val="none" w:sz="0" w:space="0" w:color="auto"/>
            <w:right w:val="none" w:sz="0" w:space="0" w:color="auto"/>
          </w:divBdr>
        </w:div>
        <w:div w:id="1871607094">
          <w:marLeft w:val="1166"/>
          <w:marRight w:val="0"/>
          <w:marTop w:val="86"/>
          <w:marBottom w:val="0"/>
          <w:divBdr>
            <w:top w:val="none" w:sz="0" w:space="0" w:color="auto"/>
            <w:left w:val="none" w:sz="0" w:space="0" w:color="auto"/>
            <w:bottom w:val="none" w:sz="0" w:space="0" w:color="auto"/>
            <w:right w:val="none" w:sz="0" w:space="0" w:color="auto"/>
          </w:divBdr>
        </w:div>
      </w:divsChild>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962165">
      <w:bodyDiv w:val="1"/>
      <w:marLeft w:val="0"/>
      <w:marRight w:val="0"/>
      <w:marTop w:val="0"/>
      <w:marBottom w:val="0"/>
      <w:divBdr>
        <w:top w:val="none" w:sz="0" w:space="0" w:color="auto"/>
        <w:left w:val="none" w:sz="0" w:space="0" w:color="auto"/>
        <w:bottom w:val="none" w:sz="0" w:space="0" w:color="auto"/>
        <w:right w:val="none" w:sz="0" w:space="0" w:color="auto"/>
      </w:divBdr>
      <w:divsChild>
        <w:div w:id="2104570201">
          <w:marLeft w:val="1080"/>
          <w:marRight w:val="0"/>
          <w:marTop w:val="100"/>
          <w:marBottom w:val="0"/>
          <w:divBdr>
            <w:top w:val="none" w:sz="0" w:space="0" w:color="auto"/>
            <w:left w:val="none" w:sz="0" w:space="0" w:color="auto"/>
            <w:bottom w:val="none" w:sz="0" w:space="0" w:color="auto"/>
            <w:right w:val="none" w:sz="0" w:space="0" w:color="auto"/>
          </w:divBdr>
        </w:div>
      </w:divsChild>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998690">
      <w:bodyDiv w:val="1"/>
      <w:marLeft w:val="0"/>
      <w:marRight w:val="0"/>
      <w:marTop w:val="0"/>
      <w:marBottom w:val="0"/>
      <w:divBdr>
        <w:top w:val="none" w:sz="0" w:space="0" w:color="auto"/>
        <w:left w:val="none" w:sz="0" w:space="0" w:color="auto"/>
        <w:bottom w:val="none" w:sz="0" w:space="0" w:color="auto"/>
        <w:right w:val="none" w:sz="0" w:space="0" w:color="auto"/>
      </w:divBdr>
      <w:divsChild>
        <w:div w:id="579682228">
          <w:marLeft w:val="1166"/>
          <w:marRight w:val="0"/>
          <w:marTop w:val="86"/>
          <w:marBottom w:val="0"/>
          <w:divBdr>
            <w:top w:val="none" w:sz="0" w:space="0" w:color="auto"/>
            <w:left w:val="none" w:sz="0" w:space="0" w:color="auto"/>
            <w:bottom w:val="none" w:sz="0" w:space="0" w:color="auto"/>
            <w:right w:val="none" w:sz="0" w:space="0" w:color="auto"/>
          </w:divBdr>
        </w:div>
        <w:div w:id="1684014111">
          <w:marLeft w:val="1166"/>
          <w:marRight w:val="0"/>
          <w:marTop w:val="86"/>
          <w:marBottom w:val="0"/>
          <w:divBdr>
            <w:top w:val="none" w:sz="0" w:space="0" w:color="auto"/>
            <w:left w:val="none" w:sz="0" w:space="0" w:color="auto"/>
            <w:bottom w:val="none" w:sz="0" w:space="0" w:color="auto"/>
            <w:right w:val="none" w:sz="0" w:space="0" w:color="auto"/>
          </w:divBdr>
        </w:div>
        <w:div w:id="625043650">
          <w:marLeft w:val="1166"/>
          <w:marRight w:val="0"/>
          <w:marTop w:val="86"/>
          <w:marBottom w:val="0"/>
          <w:divBdr>
            <w:top w:val="none" w:sz="0" w:space="0" w:color="auto"/>
            <w:left w:val="none" w:sz="0" w:space="0" w:color="auto"/>
            <w:bottom w:val="none" w:sz="0" w:space="0" w:color="auto"/>
            <w:right w:val="none" w:sz="0" w:space="0" w:color="auto"/>
          </w:divBdr>
        </w:div>
        <w:div w:id="1852376724">
          <w:marLeft w:val="1800"/>
          <w:marRight w:val="0"/>
          <w:marTop w:val="77"/>
          <w:marBottom w:val="0"/>
          <w:divBdr>
            <w:top w:val="none" w:sz="0" w:space="0" w:color="auto"/>
            <w:left w:val="none" w:sz="0" w:space="0" w:color="auto"/>
            <w:bottom w:val="none" w:sz="0" w:space="0" w:color="auto"/>
            <w:right w:val="none" w:sz="0" w:space="0" w:color="auto"/>
          </w:divBdr>
        </w:div>
        <w:div w:id="589967935">
          <w:marLeft w:val="2520"/>
          <w:marRight w:val="0"/>
          <w:marTop w:val="67"/>
          <w:marBottom w:val="0"/>
          <w:divBdr>
            <w:top w:val="none" w:sz="0" w:space="0" w:color="auto"/>
            <w:left w:val="none" w:sz="0" w:space="0" w:color="auto"/>
            <w:bottom w:val="none" w:sz="0" w:space="0" w:color="auto"/>
            <w:right w:val="none" w:sz="0" w:space="0" w:color="auto"/>
          </w:divBdr>
        </w:div>
        <w:div w:id="313870987">
          <w:marLeft w:val="2520"/>
          <w:marRight w:val="0"/>
          <w:marTop w:val="67"/>
          <w:marBottom w:val="0"/>
          <w:divBdr>
            <w:top w:val="none" w:sz="0" w:space="0" w:color="auto"/>
            <w:left w:val="none" w:sz="0" w:space="0" w:color="auto"/>
            <w:bottom w:val="none" w:sz="0" w:space="0" w:color="auto"/>
            <w:right w:val="none" w:sz="0" w:space="0" w:color="auto"/>
          </w:divBdr>
        </w:div>
        <w:div w:id="1031881514">
          <w:marLeft w:val="2520"/>
          <w:marRight w:val="0"/>
          <w:marTop w:val="67"/>
          <w:marBottom w:val="0"/>
          <w:divBdr>
            <w:top w:val="none" w:sz="0" w:space="0" w:color="auto"/>
            <w:left w:val="none" w:sz="0" w:space="0" w:color="auto"/>
            <w:bottom w:val="none" w:sz="0" w:space="0" w:color="auto"/>
            <w:right w:val="none" w:sz="0" w:space="0" w:color="auto"/>
          </w:divBdr>
        </w:div>
        <w:div w:id="2115587511">
          <w:marLeft w:val="1800"/>
          <w:marRight w:val="0"/>
          <w:marTop w:val="77"/>
          <w:marBottom w:val="0"/>
          <w:divBdr>
            <w:top w:val="none" w:sz="0" w:space="0" w:color="auto"/>
            <w:left w:val="none" w:sz="0" w:space="0" w:color="auto"/>
            <w:bottom w:val="none" w:sz="0" w:space="0" w:color="auto"/>
            <w:right w:val="none" w:sz="0" w:space="0" w:color="auto"/>
          </w:divBdr>
        </w:div>
        <w:div w:id="1075974371">
          <w:marLeft w:val="2520"/>
          <w:marRight w:val="0"/>
          <w:marTop w:val="67"/>
          <w:marBottom w:val="0"/>
          <w:divBdr>
            <w:top w:val="none" w:sz="0" w:space="0" w:color="auto"/>
            <w:left w:val="none" w:sz="0" w:space="0" w:color="auto"/>
            <w:bottom w:val="none" w:sz="0" w:space="0" w:color="auto"/>
            <w:right w:val="none" w:sz="0" w:space="0" w:color="auto"/>
          </w:divBdr>
        </w:div>
        <w:div w:id="183980742">
          <w:marLeft w:val="2520"/>
          <w:marRight w:val="0"/>
          <w:marTop w:val="67"/>
          <w:marBottom w:val="0"/>
          <w:divBdr>
            <w:top w:val="none" w:sz="0" w:space="0" w:color="auto"/>
            <w:left w:val="none" w:sz="0" w:space="0" w:color="auto"/>
            <w:bottom w:val="none" w:sz="0" w:space="0" w:color="auto"/>
            <w:right w:val="none" w:sz="0" w:space="0" w:color="auto"/>
          </w:divBdr>
        </w:div>
        <w:div w:id="1148480382">
          <w:marLeft w:val="2520"/>
          <w:marRight w:val="0"/>
          <w:marTop w:val="67"/>
          <w:marBottom w:val="0"/>
          <w:divBdr>
            <w:top w:val="none" w:sz="0" w:space="0" w:color="auto"/>
            <w:left w:val="none" w:sz="0" w:space="0" w:color="auto"/>
            <w:bottom w:val="none" w:sz="0" w:space="0" w:color="auto"/>
            <w:right w:val="none" w:sz="0" w:space="0" w:color="auto"/>
          </w:divBdr>
        </w:div>
        <w:div w:id="845706691">
          <w:marLeft w:val="2520"/>
          <w:marRight w:val="0"/>
          <w:marTop w:val="67"/>
          <w:marBottom w:val="0"/>
          <w:divBdr>
            <w:top w:val="none" w:sz="0" w:space="0" w:color="auto"/>
            <w:left w:val="none" w:sz="0" w:space="0" w:color="auto"/>
            <w:bottom w:val="none" w:sz="0" w:space="0" w:color="auto"/>
            <w:right w:val="none" w:sz="0" w:space="0" w:color="auto"/>
          </w:divBdr>
        </w:div>
        <w:div w:id="1941135565">
          <w:marLeft w:val="1800"/>
          <w:marRight w:val="0"/>
          <w:marTop w:val="7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2920234">
      <w:bodyDiv w:val="1"/>
      <w:marLeft w:val="0"/>
      <w:marRight w:val="0"/>
      <w:marTop w:val="0"/>
      <w:marBottom w:val="0"/>
      <w:divBdr>
        <w:top w:val="none" w:sz="0" w:space="0" w:color="auto"/>
        <w:left w:val="none" w:sz="0" w:space="0" w:color="auto"/>
        <w:bottom w:val="none" w:sz="0" w:space="0" w:color="auto"/>
        <w:right w:val="none" w:sz="0" w:space="0" w:color="auto"/>
      </w:divBdr>
      <w:divsChild>
        <w:div w:id="1180435069">
          <w:marLeft w:val="360"/>
          <w:marRight w:val="0"/>
          <w:marTop w:val="200"/>
          <w:marBottom w:val="0"/>
          <w:divBdr>
            <w:top w:val="none" w:sz="0" w:space="0" w:color="auto"/>
            <w:left w:val="none" w:sz="0" w:space="0" w:color="auto"/>
            <w:bottom w:val="none" w:sz="0" w:space="0" w:color="auto"/>
            <w:right w:val="none" w:sz="0" w:space="0" w:color="auto"/>
          </w:divBdr>
        </w:div>
        <w:div w:id="1395621787">
          <w:marLeft w:val="1080"/>
          <w:marRight w:val="0"/>
          <w:marTop w:val="100"/>
          <w:marBottom w:val="0"/>
          <w:divBdr>
            <w:top w:val="none" w:sz="0" w:space="0" w:color="auto"/>
            <w:left w:val="none" w:sz="0" w:space="0" w:color="auto"/>
            <w:bottom w:val="none" w:sz="0" w:space="0" w:color="auto"/>
            <w:right w:val="none" w:sz="0" w:space="0" w:color="auto"/>
          </w:divBdr>
        </w:div>
        <w:div w:id="1273247022">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75618">
      <w:bodyDiv w:val="1"/>
      <w:marLeft w:val="0"/>
      <w:marRight w:val="0"/>
      <w:marTop w:val="0"/>
      <w:marBottom w:val="0"/>
      <w:divBdr>
        <w:top w:val="none" w:sz="0" w:space="0" w:color="auto"/>
        <w:left w:val="none" w:sz="0" w:space="0" w:color="auto"/>
        <w:bottom w:val="none" w:sz="0" w:space="0" w:color="auto"/>
        <w:right w:val="none" w:sz="0" w:space="0" w:color="auto"/>
      </w:divBdr>
      <w:divsChild>
        <w:div w:id="1455060289">
          <w:marLeft w:val="360"/>
          <w:marRight w:val="0"/>
          <w:marTop w:val="200"/>
          <w:marBottom w:val="0"/>
          <w:divBdr>
            <w:top w:val="none" w:sz="0" w:space="0" w:color="auto"/>
            <w:left w:val="none" w:sz="0" w:space="0" w:color="auto"/>
            <w:bottom w:val="none" w:sz="0" w:space="0" w:color="auto"/>
            <w:right w:val="none" w:sz="0" w:space="0" w:color="auto"/>
          </w:divBdr>
        </w:div>
        <w:div w:id="596064648">
          <w:marLeft w:val="1080"/>
          <w:marRight w:val="0"/>
          <w:marTop w:val="100"/>
          <w:marBottom w:val="0"/>
          <w:divBdr>
            <w:top w:val="none" w:sz="0" w:space="0" w:color="auto"/>
            <w:left w:val="none" w:sz="0" w:space="0" w:color="auto"/>
            <w:bottom w:val="none" w:sz="0" w:space="0" w:color="auto"/>
            <w:right w:val="none" w:sz="0" w:space="0" w:color="auto"/>
          </w:divBdr>
        </w:div>
        <w:div w:id="867571414">
          <w:marLeft w:val="1800"/>
          <w:marRight w:val="0"/>
          <w:marTop w:val="100"/>
          <w:marBottom w:val="0"/>
          <w:divBdr>
            <w:top w:val="none" w:sz="0" w:space="0" w:color="auto"/>
            <w:left w:val="none" w:sz="0" w:space="0" w:color="auto"/>
            <w:bottom w:val="none" w:sz="0" w:space="0" w:color="auto"/>
            <w:right w:val="none" w:sz="0" w:space="0" w:color="auto"/>
          </w:divBdr>
        </w:div>
        <w:div w:id="1178540481">
          <w:marLeft w:val="1800"/>
          <w:marRight w:val="0"/>
          <w:marTop w:val="100"/>
          <w:marBottom w:val="0"/>
          <w:divBdr>
            <w:top w:val="none" w:sz="0" w:space="0" w:color="auto"/>
            <w:left w:val="none" w:sz="0" w:space="0" w:color="auto"/>
            <w:bottom w:val="none" w:sz="0" w:space="0" w:color="auto"/>
            <w:right w:val="none" w:sz="0" w:space="0" w:color="auto"/>
          </w:divBdr>
        </w:div>
        <w:div w:id="699428352">
          <w:marLeft w:val="1800"/>
          <w:marRight w:val="0"/>
          <w:marTop w:val="100"/>
          <w:marBottom w:val="0"/>
          <w:divBdr>
            <w:top w:val="none" w:sz="0" w:space="0" w:color="auto"/>
            <w:left w:val="none" w:sz="0" w:space="0" w:color="auto"/>
            <w:bottom w:val="none" w:sz="0" w:space="0" w:color="auto"/>
            <w:right w:val="none" w:sz="0" w:space="0" w:color="auto"/>
          </w:divBdr>
        </w:div>
        <w:div w:id="1566648735">
          <w:marLeft w:val="1080"/>
          <w:marRight w:val="0"/>
          <w:marTop w:val="100"/>
          <w:marBottom w:val="0"/>
          <w:divBdr>
            <w:top w:val="none" w:sz="0" w:space="0" w:color="auto"/>
            <w:left w:val="none" w:sz="0" w:space="0" w:color="auto"/>
            <w:bottom w:val="none" w:sz="0" w:space="0" w:color="auto"/>
            <w:right w:val="none" w:sz="0" w:space="0" w:color="auto"/>
          </w:divBdr>
        </w:div>
        <w:div w:id="1164126329">
          <w:marLeft w:val="1080"/>
          <w:marRight w:val="0"/>
          <w:marTop w:val="100"/>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874498">
      <w:bodyDiv w:val="1"/>
      <w:marLeft w:val="0"/>
      <w:marRight w:val="0"/>
      <w:marTop w:val="0"/>
      <w:marBottom w:val="0"/>
      <w:divBdr>
        <w:top w:val="none" w:sz="0" w:space="0" w:color="auto"/>
        <w:left w:val="none" w:sz="0" w:space="0" w:color="auto"/>
        <w:bottom w:val="none" w:sz="0" w:space="0" w:color="auto"/>
        <w:right w:val="none" w:sz="0" w:space="0" w:color="auto"/>
      </w:divBdr>
      <w:divsChild>
        <w:div w:id="667831299">
          <w:marLeft w:val="274"/>
          <w:marRight w:val="0"/>
          <w:marTop w:val="0"/>
          <w:marBottom w:val="0"/>
          <w:divBdr>
            <w:top w:val="none" w:sz="0" w:space="0" w:color="auto"/>
            <w:left w:val="none" w:sz="0" w:space="0" w:color="auto"/>
            <w:bottom w:val="none" w:sz="0" w:space="0" w:color="auto"/>
            <w:right w:val="none" w:sz="0" w:space="0" w:color="auto"/>
          </w:divBdr>
        </w:div>
        <w:div w:id="669405855">
          <w:marLeft w:val="274"/>
          <w:marRight w:val="0"/>
          <w:marTop w:val="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1523462">
      <w:bodyDiv w:val="1"/>
      <w:marLeft w:val="0"/>
      <w:marRight w:val="0"/>
      <w:marTop w:val="0"/>
      <w:marBottom w:val="0"/>
      <w:divBdr>
        <w:top w:val="none" w:sz="0" w:space="0" w:color="auto"/>
        <w:left w:val="none" w:sz="0" w:space="0" w:color="auto"/>
        <w:bottom w:val="none" w:sz="0" w:space="0" w:color="auto"/>
        <w:right w:val="none" w:sz="0" w:space="0" w:color="auto"/>
      </w:divBdr>
      <w:divsChild>
        <w:div w:id="1623730891">
          <w:marLeft w:val="360"/>
          <w:marRight w:val="0"/>
          <w:marTop w:val="20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145982">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7972538">
      <w:bodyDiv w:val="1"/>
      <w:marLeft w:val="0"/>
      <w:marRight w:val="0"/>
      <w:marTop w:val="0"/>
      <w:marBottom w:val="0"/>
      <w:divBdr>
        <w:top w:val="none" w:sz="0" w:space="0" w:color="auto"/>
        <w:left w:val="none" w:sz="0" w:space="0" w:color="auto"/>
        <w:bottom w:val="none" w:sz="0" w:space="0" w:color="auto"/>
        <w:right w:val="none" w:sz="0" w:space="0" w:color="auto"/>
      </w:divBdr>
      <w:divsChild>
        <w:div w:id="452283665">
          <w:marLeft w:val="547"/>
          <w:marRight w:val="0"/>
          <w:marTop w:val="96"/>
          <w:marBottom w:val="0"/>
          <w:divBdr>
            <w:top w:val="none" w:sz="0" w:space="0" w:color="auto"/>
            <w:left w:val="none" w:sz="0" w:space="0" w:color="auto"/>
            <w:bottom w:val="none" w:sz="0" w:space="0" w:color="auto"/>
            <w:right w:val="none" w:sz="0" w:space="0" w:color="auto"/>
          </w:divBdr>
        </w:div>
        <w:div w:id="1088621706">
          <w:marLeft w:val="1166"/>
          <w:marRight w:val="0"/>
          <w:marTop w:val="77"/>
          <w:marBottom w:val="0"/>
          <w:divBdr>
            <w:top w:val="none" w:sz="0" w:space="0" w:color="auto"/>
            <w:left w:val="none" w:sz="0" w:space="0" w:color="auto"/>
            <w:bottom w:val="none" w:sz="0" w:space="0" w:color="auto"/>
            <w:right w:val="none" w:sz="0" w:space="0" w:color="auto"/>
          </w:divBdr>
        </w:div>
        <w:div w:id="1935937156">
          <w:marLeft w:val="1800"/>
          <w:marRight w:val="0"/>
          <w:marTop w:val="67"/>
          <w:marBottom w:val="0"/>
          <w:divBdr>
            <w:top w:val="none" w:sz="0" w:space="0" w:color="auto"/>
            <w:left w:val="none" w:sz="0" w:space="0" w:color="auto"/>
            <w:bottom w:val="none" w:sz="0" w:space="0" w:color="auto"/>
            <w:right w:val="none" w:sz="0" w:space="0" w:color="auto"/>
          </w:divBdr>
        </w:div>
        <w:div w:id="2007241406">
          <w:marLeft w:val="1800"/>
          <w:marRight w:val="0"/>
          <w:marTop w:val="67"/>
          <w:marBottom w:val="0"/>
          <w:divBdr>
            <w:top w:val="none" w:sz="0" w:space="0" w:color="auto"/>
            <w:left w:val="none" w:sz="0" w:space="0" w:color="auto"/>
            <w:bottom w:val="none" w:sz="0" w:space="0" w:color="auto"/>
            <w:right w:val="none" w:sz="0" w:space="0" w:color="auto"/>
          </w:divBdr>
        </w:div>
        <w:div w:id="693461923">
          <w:marLeft w:val="1166"/>
          <w:marRight w:val="0"/>
          <w:marTop w:val="77"/>
          <w:marBottom w:val="0"/>
          <w:divBdr>
            <w:top w:val="none" w:sz="0" w:space="0" w:color="auto"/>
            <w:left w:val="none" w:sz="0" w:space="0" w:color="auto"/>
            <w:bottom w:val="none" w:sz="0" w:space="0" w:color="auto"/>
            <w:right w:val="none" w:sz="0" w:space="0" w:color="auto"/>
          </w:divBdr>
        </w:div>
        <w:div w:id="2139058064">
          <w:marLeft w:val="1800"/>
          <w:marRight w:val="0"/>
          <w:marTop w:val="67"/>
          <w:marBottom w:val="0"/>
          <w:divBdr>
            <w:top w:val="none" w:sz="0" w:space="0" w:color="auto"/>
            <w:left w:val="none" w:sz="0" w:space="0" w:color="auto"/>
            <w:bottom w:val="none" w:sz="0" w:space="0" w:color="auto"/>
            <w:right w:val="none" w:sz="0" w:space="0" w:color="auto"/>
          </w:divBdr>
        </w:div>
        <w:div w:id="1866937609">
          <w:marLeft w:val="1800"/>
          <w:marRight w:val="0"/>
          <w:marTop w:val="67"/>
          <w:marBottom w:val="0"/>
          <w:divBdr>
            <w:top w:val="none" w:sz="0" w:space="0" w:color="auto"/>
            <w:left w:val="none" w:sz="0" w:space="0" w:color="auto"/>
            <w:bottom w:val="none" w:sz="0" w:space="0" w:color="auto"/>
            <w:right w:val="none" w:sz="0" w:space="0" w:color="auto"/>
          </w:divBdr>
        </w:div>
        <w:div w:id="927927139">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14543521">
      <w:bodyDiv w:val="1"/>
      <w:marLeft w:val="0"/>
      <w:marRight w:val="0"/>
      <w:marTop w:val="0"/>
      <w:marBottom w:val="0"/>
      <w:divBdr>
        <w:top w:val="none" w:sz="0" w:space="0" w:color="auto"/>
        <w:left w:val="none" w:sz="0" w:space="0" w:color="auto"/>
        <w:bottom w:val="none" w:sz="0" w:space="0" w:color="auto"/>
        <w:right w:val="none" w:sz="0" w:space="0" w:color="auto"/>
      </w:divBdr>
      <w:divsChild>
        <w:div w:id="300039211">
          <w:marLeft w:val="1080"/>
          <w:marRight w:val="0"/>
          <w:marTop w:val="100"/>
          <w:marBottom w:val="0"/>
          <w:divBdr>
            <w:top w:val="none" w:sz="0" w:space="0" w:color="auto"/>
            <w:left w:val="none" w:sz="0" w:space="0" w:color="auto"/>
            <w:bottom w:val="none" w:sz="0" w:space="0" w:color="auto"/>
            <w:right w:val="none" w:sz="0" w:space="0" w:color="auto"/>
          </w:divBdr>
        </w:div>
        <w:div w:id="1922788161">
          <w:marLeft w:val="1800"/>
          <w:marRight w:val="0"/>
          <w:marTop w:val="100"/>
          <w:marBottom w:val="0"/>
          <w:divBdr>
            <w:top w:val="none" w:sz="0" w:space="0" w:color="auto"/>
            <w:left w:val="none" w:sz="0" w:space="0" w:color="auto"/>
            <w:bottom w:val="none" w:sz="0" w:space="0" w:color="auto"/>
            <w:right w:val="none" w:sz="0" w:space="0" w:color="auto"/>
          </w:divBdr>
        </w:div>
        <w:div w:id="1790586720">
          <w:marLeft w:val="2520"/>
          <w:marRight w:val="0"/>
          <w:marTop w:val="100"/>
          <w:marBottom w:val="0"/>
          <w:divBdr>
            <w:top w:val="none" w:sz="0" w:space="0" w:color="auto"/>
            <w:left w:val="none" w:sz="0" w:space="0" w:color="auto"/>
            <w:bottom w:val="none" w:sz="0" w:space="0" w:color="auto"/>
            <w:right w:val="none" w:sz="0" w:space="0" w:color="auto"/>
          </w:divBdr>
        </w:div>
        <w:div w:id="531572324">
          <w:marLeft w:val="2520"/>
          <w:marRight w:val="0"/>
          <w:marTop w:val="100"/>
          <w:marBottom w:val="0"/>
          <w:divBdr>
            <w:top w:val="none" w:sz="0" w:space="0" w:color="auto"/>
            <w:left w:val="none" w:sz="0" w:space="0" w:color="auto"/>
            <w:bottom w:val="none" w:sz="0" w:space="0" w:color="auto"/>
            <w:right w:val="none" w:sz="0" w:space="0" w:color="auto"/>
          </w:divBdr>
        </w:div>
      </w:divsChild>
    </w:div>
    <w:div w:id="141651449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0642295">
      <w:bodyDiv w:val="1"/>
      <w:marLeft w:val="0"/>
      <w:marRight w:val="0"/>
      <w:marTop w:val="0"/>
      <w:marBottom w:val="0"/>
      <w:divBdr>
        <w:top w:val="none" w:sz="0" w:space="0" w:color="auto"/>
        <w:left w:val="none" w:sz="0" w:space="0" w:color="auto"/>
        <w:bottom w:val="none" w:sz="0" w:space="0" w:color="auto"/>
        <w:right w:val="none" w:sz="0" w:space="0" w:color="auto"/>
      </w:divBdr>
      <w:divsChild>
        <w:div w:id="600068766">
          <w:marLeft w:val="1166"/>
          <w:marRight w:val="0"/>
          <w:marTop w:val="86"/>
          <w:marBottom w:val="0"/>
          <w:divBdr>
            <w:top w:val="none" w:sz="0" w:space="0" w:color="auto"/>
            <w:left w:val="none" w:sz="0" w:space="0" w:color="auto"/>
            <w:bottom w:val="none" w:sz="0" w:space="0" w:color="auto"/>
            <w:right w:val="none" w:sz="0" w:space="0" w:color="auto"/>
          </w:divBdr>
        </w:div>
        <w:div w:id="17125929">
          <w:marLeft w:val="1166"/>
          <w:marRight w:val="0"/>
          <w:marTop w:val="86"/>
          <w:marBottom w:val="0"/>
          <w:divBdr>
            <w:top w:val="none" w:sz="0" w:space="0" w:color="auto"/>
            <w:left w:val="none" w:sz="0" w:space="0" w:color="auto"/>
            <w:bottom w:val="none" w:sz="0" w:space="0" w:color="auto"/>
            <w:right w:val="none" w:sz="0" w:space="0" w:color="auto"/>
          </w:divBdr>
        </w:div>
        <w:div w:id="1879051167">
          <w:marLeft w:val="1166"/>
          <w:marRight w:val="0"/>
          <w:marTop w:val="86"/>
          <w:marBottom w:val="0"/>
          <w:divBdr>
            <w:top w:val="none" w:sz="0" w:space="0" w:color="auto"/>
            <w:left w:val="none" w:sz="0" w:space="0" w:color="auto"/>
            <w:bottom w:val="none" w:sz="0" w:space="0" w:color="auto"/>
            <w:right w:val="none" w:sz="0" w:space="0" w:color="auto"/>
          </w:divBdr>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1327">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2810462">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21321057">
      <w:bodyDiv w:val="1"/>
      <w:marLeft w:val="0"/>
      <w:marRight w:val="0"/>
      <w:marTop w:val="0"/>
      <w:marBottom w:val="0"/>
      <w:divBdr>
        <w:top w:val="none" w:sz="0" w:space="0" w:color="auto"/>
        <w:left w:val="none" w:sz="0" w:space="0" w:color="auto"/>
        <w:bottom w:val="none" w:sz="0" w:space="0" w:color="auto"/>
        <w:right w:val="none" w:sz="0" w:space="0" w:color="auto"/>
      </w:divBdr>
      <w:divsChild>
        <w:div w:id="914047784">
          <w:marLeft w:val="547"/>
          <w:marRight w:val="0"/>
          <w:marTop w:val="77"/>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1458522">
      <w:bodyDiv w:val="1"/>
      <w:marLeft w:val="0"/>
      <w:marRight w:val="0"/>
      <w:marTop w:val="0"/>
      <w:marBottom w:val="0"/>
      <w:divBdr>
        <w:top w:val="none" w:sz="0" w:space="0" w:color="auto"/>
        <w:left w:val="none" w:sz="0" w:space="0" w:color="auto"/>
        <w:bottom w:val="none" w:sz="0" w:space="0" w:color="auto"/>
        <w:right w:val="none" w:sz="0" w:space="0" w:color="auto"/>
      </w:divBdr>
      <w:divsChild>
        <w:div w:id="1817529138">
          <w:marLeft w:val="562"/>
          <w:marRight w:val="0"/>
          <w:marTop w:val="120"/>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3226416">
      <w:bodyDiv w:val="1"/>
      <w:marLeft w:val="0"/>
      <w:marRight w:val="0"/>
      <w:marTop w:val="0"/>
      <w:marBottom w:val="0"/>
      <w:divBdr>
        <w:top w:val="none" w:sz="0" w:space="0" w:color="auto"/>
        <w:left w:val="none" w:sz="0" w:space="0" w:color="auto"/>
        <w:bottom w:val="none" w:sz="0" w:space="0" w:color="auto"/>
        <w:right w:val="none" w:sz="0" w:space="0" w:color="auto"/>
      </w:divBdr>
      <w:divsChild>
        <w:div w:id="2107262886">
          <w:marLeft w:val="360"/>
          <w:marRight w:val="0"/>
          <w:marTop w:val="200"/>
          <w:marBottom w:val="0"/>
          <w:divBdr>
            <w:top w:val="none" w:sz="0" w:space="0" w:color="auto"/>
            <w:left w:val="none" w:sz="0" w:space="0" w:color="auto"/>
            <w:bottom w:val="none" w:sz="0" w:space="0" w:color="auto"/>
            <w:right w:val="none" w:sz="0" w:space="0" w:color="auto"/>
          </w:divBdr>
        </w:div>
        <w:div w:id="2107574884">
          <w:marLeft w:val="1080"/>
          <w:marRight w:val="0"/>
          <w:marTop w:val="100"/>
          <w:marBottom w:val="0"/>
          <w:divBdr>
            <w:top w:val="none" w:sz="0" w:space="0" w:color="auto"/>
            <w:left w:val="none" w:sz="0" w:space="0" w:color="auto"/>
            <w:bottom w:val="none" w:sz="0" w:space="0" w:color="auto"/>
            <w:right w:val="none" w:sz="0" w:space="0" w:color="auto"/>
          </w:divBdr>
        </w:div>
        <w:div w:id="1333289395">
          <w:marLeft w:val="1080"/>
          <w:marRight w:val="0"/>
          <w:marTop w:val="100"/>
          <w:marBottom w:val="0"/>
          <w:divBdr>
            <w:top w:val="none" w:sz="0" w:space="0" w:color="auto"/>
            <w:left w:val="none" w:sz="0" w:space="0" w:color="auto"/>
            <w:bottom w:val="none" w:sz="0" w:space="0" w:color="auto"/>
            <w:right w:val="none" w:sz="0" w:space="0" w:color="auto"/>
          </w:divBdr>
        </w:div>
        <w:div w:id="905409819">
          <w:marLeft w:val="360"/>
          <w:marRight w:val="0"/>
          <w:marTop w:val="200"/>
          <w:marBottom w:val="0"/>
          <w:divBdr>
            <w:top w:val="none" w:sz="0" w:space="0" w:color="auto"/>
            <w:left w:val="none" w:sz="0" w:space="0" w:color="auto"/>
            <w:bottom w:val="none" w:sz="0" w:space="0" w:color="auto"/>
            <w:right w:val="none" w:sz="0" w:space="0" w:color="auto"/>
          </w:divBdr>
        </w:div>
        <w:div w:id="1947078303">
          <w:marLeft w:val="1080"/>
          <w:marRight w:val="0"/>
          <w:marTop w:val="100"/>
          <w:marBottom w:val="0"/>
          <w:divBdr>
            <w:top w:val="none" w:sz="0" w:space="0" w:color="auto"/>
            <w:left w:val="none" w:sz="0" w:space="0" w:color="auto"/>
            <w:bottom w:val="none" w:sz="0" w:space="0" w:color="auto"/>
            <w:right w:val="none" w:sz="0" w:space="0" w:color="auto"/>
          </w:divBdr>
        </w:div>
      </w:divsChild>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8949936">
      <w:bodyDiv w:val="1"/>
      <w:marLeft w:val="0"/>
      <w:marRight w:val="0"/>
      <w:marTop w:val="0"/>
      <w:marBottom w:val="0"/>
      <w:divBdr>
        <w:top w:val="none" w:sz="0" w:space="0" w:color="auto"/>
        <w:left w:val="none" w:sz="0" w:space="0" w:color="auto"/>
        <w:bottom w:val="none" w:sz="0" w:space="0" w:color="auto"/>
        <w:right w:val="none" w:sz="0" w:space="0" w:color="auto"/>
      </w:divBdr>
      <w:divsChild>
        <w:div w:id="559025823">
          <w:marLeft w:val="547"/>
          <w:marRight w:val="0"/>
          <w:marTop w:val="96"/>
          <w:marBottom w:val="0"/>
          <w:divBdr>
            <w:top w:val="none" w:sz="0" w:space="0" w:color="auto"/>
            <w:left w:val="none" w:sz="0" w:space="0" w:color="auto"/>
            <w:bottom w:val="none" w:sz="0" w:space="0" w:color="auto"/>
            <w:right w:val="none" w:sz="0" w:space="0" w:color="auto"/>
          </w:divBdr>
        </w:div>
        <w:div w:id="1315178991">
          <w:marLeft w:val="1166"/>
          <w:marRight w:val="0"/>
          <w:marTop w:val="86"/>
          <w:marBottom w:val="0"/>
          <w:divBdr>
            <w:top w:val="none" w:sz="0" w:space="0" w:color="auto"/>
            <w:left w:val="none" w:sz="0" w:space="0" w:color="auto"/>
            <w:bottom w:val="none" w:sz="0" w:space="0" w:color="auto"/>
            <w:right w:val="none" w:sz="0" w:space="0" w:color="auto"/>
          </w:divBdr>
        </w:div>
        <w:div w:id="1206404571">
          <w:marLeft w:val="1800"/>
          <w:marRight w:val="0"/>
          <w:marTop w:val="77"/>
          <w:marBottom w:val="0"/>
          <w:divBdr>
            <w:top w:val="none" w:sz="0" w:space="0" w:color="auto"/>
            <w:left w:val="none" w:sz="0" w:space="0" w:color="auto"/>
            <w:bottom w:val="none" w:sz="0" w:space="0" w:color="auto"/>
            <w:right w:val="none" w:sz="0" w:space="0" w:color="auto"/>
          </w:divBdr>
        </w:div>
        <w:div w:id="1925068161">
          <w:marLeft w:val="1800"/>
          <w:marRight w:val="0"/>
          <w:marTop w:val="77"/>
          <w:marBottom w:val="0"/>
          <w:divBdr>
            <w:top w:val="none" w:sz="0" w:space="0" w:color="auto"/>
            <w:left w:val="none" w:sz="0" w:space="0" w:color="auto"/>
            <w:bottom w:val="none" w:sz="0" w:space="0" w:color="auto"/>
            <w:right w:val="none" w:sz="0" w:space="0" w:color="auto"/>
          </w:divBdr>
        </w:div>
        <w:div w:id="886144694">
          <w:marLeft w:val="1800"/>
          <w:marRight w:val="0"/>
          <w:marTop w:val="77"/>
          <w:marBottom w:val="0"/>
          <w:divBdr>
            <w:top w:val="none" w:sz="0" w:space="0" w:color="auto"/>
            <w:left w:val="none" w:sz="0" w:space="0" w:color="auto"/>
            <w:bottom w:val="none" w:sz="0" w:space="0" w:color="auto"/>
            <w:right w:val="none" w:sz="0" w:space="0" w:color="auto"/>
          </w:divBdr>
        </w:div>
        <w:div w:id="468979615">
          <w:marLeft w:val="1800"/>
          <w:marRight w:val="0"/>
          <w:marTop w:val="77"/>
          <w:marBottom w:val="0"/>
          <w:divBdr>
            <w:top w:val="none" w:sz="0" w:space="0" w:color="auto"/>
            <w:left w:val="none" w:sz="0" w:space="0" w:color="auto"/>
            <w:bottom w:val="none" w:sz="0" w:space="0" w:color="auto"/>
            <w:right w:val="none" w:sz="0" w:space="0" w:color="auto"/>
          </w:divBdr>
        </w:div>
        <w:div w:id="1782722111">
          <w:marLeft w:val="1166"/>
          <w:marRight w:val="0"/>
          <w:marTop w:val="86"/>
          <w:marBottom w:val="0"/>
          <w:divBdr>
            <w:top w:val="none" w:sz="0" w:space="0" w:color="auto"/>
            <w:left w:val="none" w:sz="0" w:space="0" w:color="auto"/>
            <w:bottom w:val="none" w:sz="0" w:space="0" w:color="auto"/>
            <w:right w:val="none" w:sz="0" w:space="0" w:color="auto"/>
          </w:divBdr>
        </w:div>
        <w:div w:id="2127842903">
          <w:marLeft w:val="1800"/>
          <w:marRight w:val="0"/>
          <w:marTop w:val="77"/>
          <w:marBottom w:val="0"/>
          <w:divBdr>
            <w:top w:val="none" w:sz="0" w:space="0" w:color="auto"/>
            <w:left w:val="none" w:sz="0" w:space="0" w:color="auto"/>
            <w:bottom w:val="none" w:sz="0" w:space="0" w:color="auto"/>
            <w:right w:val="none" w:sz="0" w:space="0" w:color="auto"/>
          </w:divBdr>
        </w:div>
        <w:div w:id="637033363">
          <w:marLeft w:val="1800"/>
          <w:marRight w:val="0"/>
          <w:marTop w:val="77"/>
          <w:marBottom w:val="0"/>
          <w:divBdr>
            <w:top w:val="none" w:sz="0" w:space="0" w:color="auto"/>
            <w:left w:val="none" w:sz="0" w:space="0" w:color="auto"/>
            <w:bottom w:val="none" w:sz="0" w:space="0" w:color="auto"/>
            <w:right w:val="none" w:sz="0" w:space="0" w:color="auto"/>
          </w:divBdr>
        </w:div>
        <w:div w:id="1574506123">
          <w:marLeft w:val="1800"/>
          <w:marRight w:val="0"/>
          <w:marTop w:val="77"/>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6493685">
      <w:bodyDiv w:val="1"/>
      <w:marLeft w:val="0"/>
      <w:marRight w:val="0"/>
      <w:marTop w:val="0"/>
      <w:marBottom w:val="0"/>
      <w:divBdr>
        <w:top w:val="none" w:sz="0" w:space="0" w:color="auto"/>
        <w:left w:val="none" w:sz="0" w:space="0" w:color="auto"/>
        <w:bottom w:val="none" w:sz="0" w:space="0" w:color="auto"/>
        <w:right w:val="none" w:sz="0" w:space="0" w:color="auto"/>
      </w:divBdr>
      <w:divsChild>
        <w:div w:id="2128772726">
          <w:marLeft w:val="1166"/>
          <w:marRight w:val="0"/>
          <w:marTop w:val="86"/>
          <w:marBottom w:val="0"/>
          <w:divBdr>
            <w:top w:val="none" w:sz="0" w:space="0" w:color="auto"/>
            <w:left w:val="none" w:sz="0" w:space="0" w:color="auto"/>
            <w:bottom w:val="none" w:sz="0" w:space="0" w:color="auto"/>
            <w:right w:val="none" w:sz="0" w:space="0" w:color="auto"/>
          </w:divBdr>
        </w:div>
        <w:div w:id="1023557576">
          <w:marLeft w:val="1166"/>
          <w:marRight w:val="0"/>
          <w:marTop w:val="86"/>
          <w:marBottom w:val="0"/>
          <w:divBdr>
            <w:top w:val="none" w:sz="0" w:space="0" w:color="auto"/>
            <w:left w:val="none" w:sz="0" w:space="0" w:color="auto"/>
            <w:bottom w:val="none" w:sz="0" w:space="0" w:color="auto"/>
            <w:right w:val="none" w:sz="0" w:space="0" w:color="auto"/>
          </w:divBdr>
        </w:div>
        <w:div w:id="287855041">
          <w:marLeft w:val="1166"/>
          <w:marRight w:val="0"/>
          <w:marTop w:val="86"/>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35617305">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2DC6C45D-5B6D-40E5-8D8E-BE60A8E77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28FFC9-7898-4DBB-BAF0-D2A57256118F}">
  <ds:schemaRefs>
    <ds:schemaRef ds:uri="http://schemas.openxmlformats.org/officeDocument/2006/bibliography"/>
  </ds:schemaRefs>
</ds:datastoreItem>
</file>

<file path=customXml/itemProps5.xml><?xml version="1.0" encoding="utf-8"?>
<ds:datastoreItem xmlns:ds="http://schemas.openxmlformats.org/officeDocument/2006/customXml" ds:itemID="{982990C9-8692-44E6-800A-778D309A5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6062</TotalTime>
  <Pages>4</Pages>
  <Words>797</Words>
  <Characters>4546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cp:lastModifiedBy>
  <cp:revision>447</cp:revision>
  <cp:lastPrinted>2018-02-12T13:00:00Z</cp:lastPrinted>
  <dcterms:created xsi:type="dcterms:W3CDTF">2020-02-14T17:33:00Z</dcterms:created>
  <dcterms:modified xsi:type="dcterms:W3CDTF">2021-01-15T20:34:00Z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229c58c6-e3a3-475b-b1a0-e4e8468f29f3</vt:lpwstr>
  </property>
  <property fmtid="{D5CDD505-2E9C-101B-9397-08002B2CF9AE}" pid="4" name="CTP_TimeStamp">
    <vt:lpwstr>2020-05-15 20:05:44Z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9aa06179-68b3-4e2b-b09b-a2424735516b_Enabled">
    <vt:lpwstr>False</vt:lpwstr>
  </property>
  <property fmtid="{D5CDD505-2E9C-101B-9397-08002B2CF9AE}" pid="10" name="MSIP_Label_9aa06179-68b3-4e2b-b09b-a2424735516b_SiteId">
    <vt:lpwstr>46c98d88-e344-4ed4-8496-4ed7712e255d</vt:lpwstr>
  </property>
  <property fmtid="{D5CDD505-2E9C-101B-9397-08002B2CF9AE}" pid="11" name="MSIP_Label_9aa06179-68b3-4e2b-b09b-a2424735516b_Owner">
    <vt:lpwstr>dmitry.belov@intel.com</vt:lpwstr>
  </property>
  <property fmtid="{D5CDD505-2E9C-101B-9397-08002B2CF9AE}" pid="12" name="MSIP_Label_9aa06179-68b3-4e2b-b09b-a2424735516b_SetDate">
    <vt:lpwstr>2020-08-03T14:02:15.6051203Z</vt:lpwstr>
  </property>
  <property fmtid="{D5CDD505-2E9C-101B-9397-08002B2CF9AE}" pid="13" name="MSIP_Label_9aa06179-68b3-4e2b-b09b-a2424735516b_Name">
    <vt:lpwstr>Intel Confidential</vt:lpwstr>
  </property>
  <property fmtid="{D5CDD505-2E9C-101B-9397-08002B2CF9AE}" pid="14" name="MSIP_Label_9aa06179-68b3-4e2b-b09b-a2424735516b_Application">
    <vt:lpwstr>Microsoft Azure Information Protection</vt:lpwstr>
  </property>
  <property fmtid="{D5CDD505-2E9C-101B-9397-08002B2CF9AE}" pid="15" name="MSIP_Label_9aa06179-68b3-4e2b-b09b-a2424735516b_ActionId">
    <vt:lpwstr>7cbdf39d-7e7f-4ffb-9946-01467846ee35</vt:lpwstr>
  </property>
  <property fmtid="{D5CDD505-2E9C-101B-9397-08002B2CF9AE}" pid="16" name="MSIP_Label_9aa06179-68b3-4e2b-b09b-a2424735516b_Extended_MSFT_Method">
    <vt:lpwstr>Manual</vt:lpwstr>
  </property>
  <property fmtid="{D5CDD505-2E9C-101B-9397-08002B2CF9AE}" pid="17" name="ContentTypeId">
    <vt:lpwstr>0x010100A6C5AE73D3C80D4584FE298A5AB42D97</vt:lpwstr>
  </property>
</Properties>
</file>